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99968" w14:textId="5E6E9149" w:rsidR="0093205B" w:rsidRDefault="005E18BE" w:rsidP="00BB7C75">
      <w:pPr>
        <w:pStyle w:val="Heading1"/>
      </w:pPr>
      <w:r>
        <w:rPr>
          <w:rFonts w:eastAsia="Times New Roman"/>
        </w:rPr>
        <w:t>Independent Living (</w:t>
      </w:r>
      <w:r w:rsidR="00766BF7" w:rsidRPr="00766BF7">
        <w:rPr>
          <w:rFonts w:eastAsia="Times New Roman"/>
        </w:rPr>
        <w:t>22904-</w:t>
      </w:r>
      <w:r w:rsidR="00766BF7">
        <w:rPr>
          <w:rFonts w:eastAsia="Times New Roman"/>
        </w:rPr>
        <w:t>36</w:t>
      </w:r>
      <w:r>
        <w:rPr>
          <w:rFonts w:eastAsia="Times New Roman"/>
        </w:rPr>
        <w:t>)</w:t>
      </w:r>
      <w:r w:rsidR="00DA7D80">
        <w:rPr>
          <w:rFonts w:eastAsia="Times New Roman"/>
        </w:rPr>
        <w:t xml:space="preserve"> </w:t>
      </w:r>
    </w:p>
    <w:p w14:paraId="0235090E" w14:textId="012125F6"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 xml:space="preserve">Copyright: </w:t>
      </w:r>
      <w:r w:rsidRPr="00FA624B">
        <w:rPr>
          <w:rStyle w:val="Strong"/>
          <w:b w:val="0"/>
          <w:bCs w:val="0"/>
          <w:color w:val="273540"/>
        </w:rPr>
        <w:t>202</w:t>
      </w:r>
      <w:r w:rsidR="00BE7271" w:rsidRPr="00FA624B">
        <w:rPr>
          <w:rStyle w:val="Strong"/>
          <w:b w:val="0"/>
          <w:bCs w:val="0"/>
          <w:color w:val="273540"/>
        </w:rPr>
        <w:t>6</w:t>
      </w:r>
    </w:p>
    <w:p w14:paraId="47A90460"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Virginia Assignment Code:</w:t>
      </w:r>
      <w:r w:rsidRPr="00B5054B">
        <w:rPr>
          <w:color w:val="273540"/>
        </w:rPr>
        <w:t> 8219</w:t>
      </w:r>
    </w:p>
    <w:p w14:paraId="3A19A9C0"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Suggested Grade Level:</w:t>
      </w:r>
      <w:r w:rsidRPr="00B5054B">
        <w:rPr>
          <w:color w:val="273540"/>
        </w:rPr>
        <w:t> 9, 10, 11, 12</w:t>
      </w:r>
    </w:p>
    <w:p w14:paraId="0591F130"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Duration:</w:t>
      </w:r>
      <w:r w:rsidRPr="00B5054B">
        <w:rPr>
          <w:color w:val="273540"/>
        </w:rPr>
        <w:t> 36 weeks</w:t>
      </w:r>
    </w:p>
    <w:p w14:paraId="4ADE6806"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Hours: </w:t>
      </w:r>
      <w:r w:rsidRPr="00B5054B">
        <w:rPr>
          <w:color w:val="273540"/>
        </w:rPr>
        <w:t>140</w:t>
      </w:r>
    </w:p>
    <w:p w14:paraId="514980C0"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Credits: </w:t>
      </w:r>
      <w:r w:rsidRPr="00B5054B">
        <w:rPr>
          <w:color w:val="273540"/>
        </w:rPr>
        <w:t>1</w:t>
      </w:r>
    </w:p>
    <w:p w14:paraId="0BDD2609"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Prerequisites:</w:t>
      </w:r>
      <w:r w:rsidRPr="00B5054B">
        <w:rPr>
          <w:color w:val="273540"/>
        </w:rPr>
        <w:t> None</w:t>
      </w:r>
    </w:p>
    <w:p w14:paraId="3E08EA68"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CTSO: </w:t>
      </w:r>
      <w:r w:rsidRPr="00B5054B">
        <w:rPr>
          <w:color w:val="273540"/>
        </w:rPr>
        <w:t>FCCLA</w:t>
      </w:r>
    </w:p>
    <w:p w14:paraId="77156807" w14:textId="77777777" w:rsidR="00B5054B" w:rsidRPr="00B5054B" w:rsidRDefault="00B5054B" w:rsidP="00B5054B">
      <w:pPr>
        <w:pStyle w:val="NormalWeb"/>
        <w:shd w:val="clear" w:color="auto" w:fill="FFFFFF"/>
        <w:spacing w:before="180" w:beforeAutospacing="0" w:after="180" w:afterAutospacing="0"/>
        <w:rPr>
          <w:color w:val="273540"/>
        </w:rPr>
      </w:pPr>
      <w:r w:rsidRPr="00B5054B">
        <w:rPr>
          <w:rStyle w:val="Strong"/>
          <w:color w:val="273540"/>
        </w:rPr>
        <w:t>Course Description:</w:t>
      </w:r>
    </w:p>
    <w:p w14:paraId="0B44C2FE" w14:textId="2553B337" w:rsidR="00B5054B" w:rsidRDefault="00B5054B" w:rsidP="00B5054B">
      <w:pPr>
        <w:pStyle w:val="NormalWeb"/>
        <w:shd w:val="clear" w:color="auto" w:fill="FFFFFF"/>
        <w:spacing w:before="180" w:beforeAutospacing="0" w:after="180" w:afterAutospacing="0"/>
        <w:rPr>
          <w:color w:val="273540"/>
        </w:rPr>
      </w:pPr>
      <w:r w:rsidRPr="00B5054B">
        <w:rPr>
          <w:color w:val="273540"/>
        </w:rPr>
        <w:t xml:space="preserve">Independent Living students become prepared to meet the challenges of living on their own. Students build life skills focusing on creating </w:t>
      </w:r>
      <w:r w:rsidR="009A61E7">
        <w:rPr>
          <w:color w:val="273540"/>
        </w:rPr>
        <w:t xml:space="preserve">a healthy </w:t>
      </w:r>
      <w:r w:rsidR="00E729DD">
        <w:rPr>
          <w:color w:val="273540"/>
        </w:rPr>
        <w:t>lifestyle</w:t>
      </w:r>
      <w:r w:rsidR="009A61E7">
        <w:rPr>
          <w:color w:val="273540"/>
        </w:rPr>
        <w:t xml:space="preserve"> </w:t>
      </w:r>
      <w:r w:rsidRPr="00B5054B">
        <w:rPr>
          <w:color w:val="273540"/>
        </w:rPr>
        <w:t xml:space="preserve">and </w:t>
      </w:r>
      <w:r w:rsidR="00095B88">
        <w:rPr>
          <w:color w:val="273540"/>
        </w:rPr>
        <w:t>establish</w:t>
      </w:r>
      <w:r w:rsidR="00095B88" w:rsidRPr="00B5054B">
        <w:rPr>
          <w:color w:val="273540"/>
        </w:rPr>
        <w:t xml:space="preserve"> healthy</w:t>
      </w:r>
      <w:r w:rsidRPr="00B5054B">
        <w:rPr>
          <w:color w:val="273540"/>
        </w:rPr>
        <w:t xml:space="preserve"> relationships </w:t>
      </w:r>
      <w:r w:rsidR="009A61E7">
        <w:rPr>
          <w:color w:val="273540"/>
        </w:rPr>
        <w:t>along with</w:t>
      </w:r>
      <w:r w:rsidR="009A61E7" w:rsidRPr="00B5054B">
        <w:rPr>
          <w:color w:val="273540"/>
        </w:rPr>
        <w:t xml:space="preserve"> </w:t>
      </w:r>
      <w:r w:rsidRPr="00B5054B">
        <w:rPr>
          <w:color w:val="273540"/>
        </w:rPr>
        <w:t>making responsible financial, consumer, nutrition, and housing decisions.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6A5DE6D9" w14:textId="4DB34F3C" w:rsidR="002643FE" w:rsidRDefault="002643FE" w:rsidP="00B5054B">
      <w:pPr>
        <w:pStyle w:val="NormalWeb"/>
        <w:shd w:val="clear" w:color="auto" w:fill="FFFFFF"/>
        <w:spacing w:before="180" w:beforeAutospacing="0" w:after="180" w:afterAutospacing="0"/>
        <w:rPr>
          <w:color w:val="273540"/>
        </w:rPr>
      </w:pPr>
      <w:r w:rsidRPr="002643FE">
        <w:rPr>
          <w:color w:val="273540"/>
        </w:rPr>
        <w:t xml:space="preserve">Jump to </w:t>
      </w:r>
      <w:hyperlink w:anchor="Independentliving" w:history="1">
        <w:r w:rsidRPr="002643FE">
          <w:rPr>
            <w:rStyle w:val="Hyperlink"/>
          </w:rPr>
          <w:t>Independent Living</w:t>
        </w:r>
      </w:hyperlink>
      <w:r w:rsidRPr="002643FE">
        <w:rPr>
          <w:color w:val="273540"/>
        </w:rPr>
        <w:t>-specific content</w:t>
      </w:r>
      <w:r>
        <w:rPr>
          <w:color w:val="273540"/>
        </w:rPr>
        <w:t>.</w:t>
      </w:r>
    </w:p>
    <w:p w14:paraId="2ADA8918" w14:textId="77777777" w:rsidR="002643FE" w:rsidRDefault="002643FE" w:rsidP="00B5054B">
      <w:pPr>
        <w:pStyle w:val="NormalWeb"/>
        <w:shd w:val="clear" w:color="auto" w:fill="FFFFFF"/>
        <w:spacing w:before="180" w:beforeAutospacing="0" w:after="180" w:afterAutospacing="0"/>
        <w:rPr>
          <w:color w:val="273540"/>
        </w:rPr>
      </w:pPr>
    </w:p>
    <w:tbl>
      <w:tblPr>
        <w:tblStyle w:val="TableGrid"/>
        <w:tblW w:w="0" w:type="auto"/>
        <w:tblLook w:val="04A0" w:firstRow="1" w:lastRow="0" w:firstColumn="1" w:lastColumn="0" w:noHBand="0" w:noVBand="1"/>
      </w:tblPr>
      <w:tblGrid>
        <w:gridCol w:w="737"/>
        <w:gridCol w:w="3668"/>
        <w:gridCol w:w="4648"/>
        <w:gridCol w:w="4053"/>
        <w:gridCol w:w="2741"/>
        <w:gridCol w:w="2863"/>
      </w:tblGrid>
      <w:tr w:rsidR="002643FE" w:rsidRPr="002643FE" w14:paraId="1F453671" w14:textId="77777777" w:rsidTr="002643FE">
        <w:trPr>
          <w:tblHeader/>
        </w:trPr>
        <w:tc>
          <w:tcPr>
            <w:tcW w:w="737" w:type="dxa"/>
            <w:shd w:val="clear" w:color="auto" w:fill="000000" w:themeFill="text1"/>
          </w:tcPr>
          <w:p w14:paraId="4D60BD0F" w14:textId="77777777" w:rsidR="002643FE" w:rsidRPr="002643FE" w:rsidRDefault="002643FE" w:rsidP="0037174E">
            <w:pPr>
              <w:rPr>
                <w:rFonts w:ascii="Times New Roman" w:eastAsia="Times New Roman" w:hAnsi="Times New Roman" w:cs="Times New Roman"/>
                <w:b/>
                <w:bCs/>
                <w:color w:val="FFFFFF" w:themeColor="background1"/>
                <w:sz w:val="24"/>
                <w:szCs w:val="24"/>
              </w:rPr>
            </w:pPr>
          </w:p>
        </w:tc>
        <w:tc>
          <w:tcPr>
            <w:tcW w:w="3668" w:type="dxa"/>
            <w:shd w:val="clear" w:color="auto" w:fill="000000" w:themeFill="text1"/>
          </w:tcPr>
          <w:p w14:paraId="1341D65F"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Task/Competency</w:t>
            </w:r>
          </w:p>
        </w:tc>
        <w:tc>
          <w:tcPr>
            <w:tcW w:w="4648" w:type="dxa"/>
            <w:shd w:val="clear" w:color="auto" w:fill="000000" w:themeFill="text1"/>
          </w:tcPr>
          <w:p w14:paraId="5FC9BFE5"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Definition</w:t>
            </w:r>
          </w:p>
        </w:tc>
        <w:tc>
          <w:tcPr>
            <w:tcW w:w="4053" w:type="dxa"/>
            <w:shd w:val="clear" w:color="auto" w:fill="000000" w:themeFill="text1"/>
          </w:tcPr>
          <w:p w14:paraId="59D395AC"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Process/Skill Questions</w:t>
            </w:r>
          </w:p>
        </w:tc>
        <w:tc>
          <w:tcPr>
            <w:tcW w:w="2741" w:type="dxa"/>
            <w:shd w:val="clear" w:color="auto" w:fill="000000" w:themeFill="text1"/>
          </w:tcPr>
          <w:p w14:paraId="2521CD64" w14:textId="77777777" w:rsidR="002643FE" w:rsidRPr="002643FE" w:rsidRDefault="002643FE" w:rsidP="0037174E">
            <w:pPr>
              <w:rPr>
                <w:rFonts w:ascii="Times New Roman" w:eastAsia="Times New Roman" w:hAnsi="Times New Roman" w:cs="Times New Roman"/>
                <w:b/>
                <w:bCs/>
                <w:color w:val="FFFFFF" w:themeColor="background1"/>
                <w:sz w:val="24"/>
                <w:szCs w:val="24"/>
              </w:rPr>
            </w:pPr>
            <w:r w:rsidRPr="002643FE">
              <w:rPr>
                <w:rFonts w:ascii="Times New Roman" w:eastAsia="Times New Roman" w:hAnsi="Times New Roman" w:cs="Times New Roman"/>
                <w:b/>
                <w:bCs/>
                <w:color w:val="FFFFFF" w:themeColor="background1"/>
                <w:sz w:val="24"/>
                <w:szCs w:val="24"/>
              </w:rPr>
              <w:t>SOL Correlations</w:t>
            </w:r>
          </w:p>
        </w:tc>
        <w:tc>
          <w:tcPr>
            <w:tcW w:w="2863" w:type="dxa"/>
            <w:shd w:val="clear" w:color="auto" w:fill="000000" w:themeFill="text1"/>
          </w:tcPr>
          <w:p w14:paraId="1CD12A01" w14:textId="2B6EEEBF" w:rsidR="002643FE" w:rsidRPr="002643FE" w:rsidRDefault="00610565" w:rsidP="0037174E">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FCCLA</w:t>
            </w:r>
            <w:r w:rsidR="002643FE" w:rsidRPr="002643FE">
              <w:rPr>
                <w:rFonts w:ascii="Times New Roman" w:eastAsia="Times New Roman" w:hAnsi="Times New Roman" w:cs="Times New Roman"/>
                <w:b/>
                <w:bCs/>
                <w:color w:val="FFFFFF" w:themeColor="background1"/>
                <w:sz w:val="24"/>
                <w:szCs w:val="24"/>
              </w:rPr>
              <w:t xml:space="preserve"> Correlations</w:t>
            </w:r>
          </w:p>
        </w:tc>
      </w:tr>
      <w:tr w:rsidR="002643FE" w:rsidRPr="009C4A1C" w14:paraId="2F6F9ABF" w14:textId="77777777" w:rsidTr="002643FE">
        <w:tc>
          <w:tcPr>
            <w:tcW w:w="737" w:type="dxa"/>
            <w:shd w:val="clear" w:color="auto" w:fill="AEAAAA" w:themeFill="background2" w:themeFillShade="BF"/>
          </w:tcPr>
          <w:p w14:paraId="3D464ADE" w14:textId="77777777" w:rsidR="002643FE" w:rsidRPr="009C4A1C" w:rsidRDefault="002643FE" w:rsidP="0037174E">
            <w:pPr>
              <w:pStyle w:val="Heading2"/>
              <w:spacing w:before="0" w:beforeAutospacing="0" w:after="0" w:afterAutospacing="0"/>
              <w:rPr>
                <w:sz w:val="24"/>
                <w:szCs w:val="24"/>
              </w:rPr>
            </w:pPr>
            <w:bookmarkStart w:id="0" w:name="_Hlk153979820"/>
          </w:p>
        </w:tc>
        <w:tc>
          <w:tcPr>
            <w:tcW w:w="3668" w:type="dxa"/>
            <w:shd w:val="clear" w:color="auto" w:fill="AEAAAA" w:themeFill="background2" w:themeFillShade="BF"/>
          </w:tcPr>
          <w:p w14:paraId="4CB2FADE" w14:textId="77777777" w:rsidR="002643FE" w:rsidRPr="009C4A1C" w:rsidRDefault="002643FE" w:rsidP="0037174E">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4648" w:type="dxa"/>
            <w:shd w:val="clear" w:color="auto" w:fill="AEAAAA" w:themeFill="background2" w:themeFillShade="BF"/>
          </w:tcPr>
          <w:p w14:paraId="094EF6C9"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355E3238" w14:textId="77777777" w:rsidR="002643FE" w:rsidRPr="009C4A1C" w:rsidRDefault="002643FE" w:rsidP="0037174E">
            <w:pPr>
              <w:pStyle w:val="Heading2"/>
              <w:spacing w:before="0" w:beforeAutospacing="0" w:after="0" w:afterAutospacing="0"/>
              <w:rPr>
                <w:sz w:val="24"/>
                <w:szCs w:val="24"/>
              </w:rPr>
            </w:pPr>
          </w:p>
        </w:tc>
        <w:tc>
          <w:tcPr>
            <w:tcW w:w="2741" w:type="dxa"/>
            <w:shd w:val="clear" w:color="auto" w:fill="AEAAAA" w:themeFill="background2" w:themeFillShade="BF"/>
          </w:tcPr>
          <w:p w14:paraId="79B966D5"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58AAE713" w14:textId="77777777" w:rsidR="002643FE" w:rsidRPr="009C4A1C" w:rsidRDefault="002643FE" w:rsidP="0037174E">
            <w:pPr>
              <w:pStyle w:val="Heading2"/>
              <w:spacing w:before="0" w:beforeAutospacing="0" w:after="0" w:afterAutospacing="0"/>
              <w:rPr>
                <w:sz w:val="24"/>
                <w:szCs w:val="24"/>
              </w:rPr>
            </w:pPr>
          </w:p>
        </w:tc>
      </w:tr>
      <w:tr w:rsidR="002643FE" w:rsidRPr="009C4A1C" w14:paraId="55D04364" w14:textId="77777777" w:rsidTr="002643FE">
        <w:tc>
          <w:tcPr>
            <w:tcW w:w="737" w:type="dxa"/>
          </w:tcPr>
          <w:p w14:paraId="679058D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3668" w:type="dxa"/>
            <w:hideMark/>
          </w:tcPr>
          <w:p w14:paraId="27AE216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4648" w:type="dxa"/>
          </w:tcPr>
          <w:p w14:paraId="5E453833"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2089E20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64B211A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1E5BC9A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developing and/or improving products, services, or processes </w:t>
            </w:r>
          </w:p>
          <w:p w14:paraId="4252BB1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7ADF6100" w14:textId="77777777" w:rsidR="002643FE" w:rsidRPr="009C4A1C" w:rsidRDefault="002643FE" w:rsidP="0037174E">
            <w:pPr>
              <w:rPr>
                <w:rFonts w:ascii="Times New Roman" w:eastAsia="Times New Roman" w:hAnsi="Times New Roman" w:cs="Times New Roman"/>
                <w:sz w:val="24"/>
                <w:szCs w:val="24"/>
              </w:rPr>
            </w:pPr>
          </w:p>
        </w:tc>
        <w:tc>
          <w:tcPr>
            <w:tcW w:w="4053" w:type="dxa"/>
          </w:tcPr>
          <w:p w14:paraId="6699376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EF06FA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08F8E4D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might one improve a product, service, or process in a career pathway? </w:t>
            </w:r>
          </w:p>
          <w:p w14:paraId="4F70C1C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2741" w:type="dxa"/>
          </w:tcPr>
          <w:p w14:paraId="33C70B25"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w:t>
            </w:r>
            <w:r>
              <w:rPr>
                <w:rFonts w:ascii="Times New Roman" w:eastAsia="Times New Roman" w:hAnsi="Times New Roman" w:cs="Times New Roman"/>
                <w:sz w:val="24"/>
                <w:szCs w:val="24"/>
              </w:rPr>
              <w:lastRenderedPageBreak/>
              <w:t>12.DSR, 12.RI, 12.W, 12.R</w:t>
            </w:r>
          </w:p>
          <w:p w14:paraId="76035D16" w14:textId="77777777" w:rsidR="002643FE" w:rsidRDefault="002643FE" w:rsidP="0037174E">
            <w:pPr>
              <w:rPr>
                <w:rFonts w:ascii="Times New Roman" w:eastAsia="Times New Roman" w:hAnsi="Times New Roman" w:cs="Times New Roman"/>
                <w:sz w:val="24"/>
                <w:szCs w:val="24"/>
              </w:rPr>
            </w:pPr>
          </w:p>
          <w:p w14:paraId="7A16FC3D"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ED7BC0D" w14:textId="77777777" w:rsidR="002643FE" w:rsidRDefault="002643FE" w:rsidP="0037174E">
            <w:pPr>
              <w:rPr>
                <w:rFonts w:ascii="Times New Roman" w:eastAsia="Times New Roman" w:hAnsi="Times New Roman" w:cs="Times New Roman"/>
                <w:sz w:val="24"/>
                <w:szCs w:val="24"/>
              </w:rPr>
            </w:pPr>
          </w:p>
          <w:p w14:paraId="15561D5C"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Mathematics</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23B115B6" w14:textId="77777777" w:rsidR="002643FE" w:rsidRPr="009C4A1C" w:rsidRDefault="002643FE" w:rsidP="0037174E">
            <w:pPr>
              <w:rPr>
                <w:rFonts w:ascii="Times New Roman" w:eastAsia="Times New Roman" w:hAnsi="Times New Roman" w:cs="Times New Roman"/>
                <w:sz w:val="24"/>
                <w:szCs w:val="24"/>
              </w:rPr>
            </w:pPr>
            <w:r w:rsidRPr="008F042C">
              <w:rPr>
                <w:rFonts w:ascii="Times New Roman" w:eastAsia="Times New Roman" w:hAnsi="Times New Roman" w:cs="Times New Roman"/>
                <w:sz w:val="24"/>
                <w:szCs w:val="24"/>
                <w:lang w:val="pt-BR"/>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2863" w:type="dxa"/>
          </w:tcPr>
          <w:p w14:paraId="5B9A9EF0"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C386E6B" w14:textId="77777777" w:rsidTr="002643FE">
        <w:tc>
          <w:tcPr>
            <w:tcW w:w="737" w:type="dxa"/>
          </w:tcPr>
          <w:p w14:paraId="31B623E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3668" w:type="dxa"/>
          </w:tcPr>
          <w:p w14:paraId="338B2C5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4648" w:type="dxa"/>
          </w:tcPr>
          <w:p w14:paraId="7D307831"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77FDC4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F332A0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38E0F16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289A4E4B"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4053" w:type="dxa"/>
          </w:tcPr>
          <w:p w14:paraId="42BA647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03AD258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2485DFB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3EE485B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5FEA783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2741" w:type="dxa"/>
          </w:tcPr>
          <w:p w14:paraId="41130C22" w14:textId="77777777" w:rsidR="002643FE"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12C53DA2" w14:textId="77777777" w:rsidR="002643FE" w:rsidRPr="009C4A1C" w:rsidRDefault="002643FE" w:rsidP="0037174E">
            <w:pPr>
              <w:rPr>
                <w:rFonts w:ascii="Times New Roman" w:eastAsia="Times New Roman" w:hAnsi="Times New Roman" w:cs="Times New Roman"/>
                <w:sz w:val="24"/>
                <w:szCs w:val="24"/>
              </w:rPr>
            </w:pPr>
          </w:p>
          <w:p w14:paraId="33DA3C0E"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63EB482" w14:textId="77777777" w:rsidR="002643FE" w:rsidRDefault="002643FE" w:rsidP="0037174E">
            <w:pPr>
              <w:rPr>
                <w:rFonts w:ascii="Times New Roman" w:eastAsia="Times New Roman" w:hAnsi="Times New Roman" w:cs="Times New Roman"/>
                <w:sz w:val="24"/>
                <w:szCs w:val="24"/>
              </w:rPr>
            </w:pPr>
          </w:p>
          <w:p w14:paraId="3E9FCDBF"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Mathematics</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A.8, A.9, G.1, G.13, G.14, </w:t>
            </w:r>
            <w:r w:rsidRPr="008F042C">
              <w:rPr>
                <w:rFonts w:ascii="Times New Roman" w:eastAsia="Times New Roman" w:hAnsi="Times New Roman" w:cs="Times New Roman"/>
                <w:sz w:val="24"/>
                <w:szCs w:val="24"/>
                <w:lang w:val="pt-BR"/>
              </w:rPr>
              <w:lastRenderedPageBreak/>
              <w:t>AFDA.3, AFDA.5, AFDA.8, AII.9, AII.10, AII.11, COM.1, COM.3, COM.4, COM.5, COM.8, DM.4, DM.7, DM.1*, DM.2*, DM.3*, DM.9*, PS.9*, PS.10*</w:t>
            </w:r>
          </w:p>
          <w:p w14:paraId="13A4EF28" w14:textId="77777777" w:rsidR="002643FE" w:rsidRPr="008F042C" w:rsidRDefault="002643FE" w:rsidP="0037174E">
            <w:pPr>
              <w:rPr>
                <w:rFonts w:ascii="Times New Roman" w:eastAsia="Times New Roman" w:hAnsi="Times New Roman" w:cs="Times New Roman"/>
                <w:sz w:val="24"/>
                <w:szCs w:val="24"/>
                <w:lang w:val="pt-BR"/>
              </w:rPr>
            </w:pPr>
          </w:p>
          <w:p w14:paraId="3977920C" w14:textId="77777777" w:rsidR="002643FE" w:rsidRPr="009C4A1C" w:rsidRDefault="002643FE" w:rsidP="0037174E">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2863" w:type="dxa"/>
          </w:tcPr>
          <w:p w14:paraId="3B2A98E5"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CAECB81" w14:textId="77777777" w:rsidTr="002643FE">
        <w:tc>
          <w:tcPr>
            <w:tcW w:w="737" w:type="dxa"/>
          </w:tcPr>
          <w:p w14:paraId="4BF0E7E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3668" w:type="dxa"/>
          </w:tcPr>
          <w:p w14:paraId="73FE15A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4648" w:type="dxa"/>
          </w:tcPr>
          <w:p w14:paraId="7592C951"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B42144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510F9D6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F16ADE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41A017D"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4053" w:type="dxa"/>
          </w:tcPr>
          <w:p w14:paraId="74B7BCF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47D98ED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004AE8F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54D7168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741" w:type="dxa"/>
          </w:tcPr>
          <w:p w14:paraId="5A89177C" w14:textId="77777777" w:rsidR="002643FE"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5856C65D" w14:textId="77777777" w:rsidR="002643FE" w:rsidRPr="009C4A1C" w:rsidRDefault="002643FE" w:rsidP="0037174E">
            <w:pPr>
              <w:rPr>
                <w:rFonts w:ascii="Times New Roman" w:eastAsia="Times New Roman" w:hAnsi="Times New Roman" w:cs="Times New Roman"/>
                <w:sz w:val="24"/>
                <w:szCs w:val="24"/>
              </w:rPr>
            </w:pPr>
          </w:p>
          <w:p w14:paraId="1404C138"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1575363F"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2092ED08" w14:textId="77777777" w:rsidTr="002643FE">
        <w:tc>
          <w:tcPr>
            <w:tcW w:w="737" w:type="dxa"/>
          </w:tcPr>
          <w:p w14:paraId="68C1EBA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3668" w:type="dxa"/>
          </w:tcPr>
          <w:p w14:paraId="727B478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4648" w:type="dxa"/>
          </w:tcPr>
          <w:p w14:paraId="7E74E827"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FB0AC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6AD9D38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4193D9D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6018451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1E1FBAEF"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4053" w:type="dxa"/>
          </w:tcPr>
          <w:p w14:paraId="4253170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08A8185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33BB0B3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29AAF52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1E8AE841"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should an employee respond when he/she sees a coworker </w:t>
            </w:r>
            <w:r w:rsidRPr="00ED3052">
              <w:rPr>
                <w:rFonts w:ascii="Times New Roman" w:eastAsia="Times New Roman" w:hAnsi="Times New Roman" w:cs="Times New Roman"/>
                <w:sz w:val="24"/>
                <w:szCs w:val="24"/>
              </w:rPr>
              <w:lastRenderedPageBreak/>
              <w:t>failing to comply with a workplace policy or procedure?</w:t>
            </w:r>
          </w:p>
        </w:tc>
        <w:tc>
          <w:tcPr>
            <w:tcW w:w="2741" w:type="dxa"/>
          </w:tcPr>
          <w:p w14:paraId="51FCC35A" w14:textId="77777777" w:rsidR="002643FE"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8DF474F" w14:textId="77777777" w:rsidR="002643FE" w:rsidRPr="009C4A1C" w:rsidRDefault="002643FE" w:rsidP="0037174E">
            <w:pPr>
              <w:rPr>
                <w:rFonts w:ascii="Times New Roman" w:eastAsia="Times New Roman" w:hAnsi="Times New Roman" w:cs="Times New Roman"/>
                <w:sz w:val="24"/>
                <w:szCs w:val="24"/>
              </w:rPr>
            </w:pPr>
          </w:p>
          <w:p w14:paraId="58BF85F4"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4682BCD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6E5A7B0" w14:textId="77777777" w:rsidTr="002643FE">
        <w:tc>
          <w:tcPr>
            <w:tcW w:w="737" w:type="dxa"/>
          </w:tcPr>
          <w:p w14:paraId="3F9C017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3668" w:type="dxa"/>
          </w:tcPr>
          <w:p w14:paraId="5EF1A0A7"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4648" w:type="dxa"/>
          </w:tcPr>
          <w:p w14:paraId="76ACFFC1"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5DC8E3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5947CA0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321EAC1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5DBD9D2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4E42484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5FDC3365" w14:textId="77777777" w:rsidR="002643FE" w:rsidRPr="009C4A1C" w:rsidRDefault="002643FE" w:rsidP="002643FE">
            <w:pPr>
              <w:numPr>
                <w:ilvl w:val="1"/>
                <w:numId w:val="40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4053" w:type="dxa"/>
          </w:tcPr>
          <w:p w14:paraId="1DAC94D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00D6CC3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4B64C76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74426C1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3339CA6F"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741" w:type="dxa"/>
          </w:tcPr>
          <w:p w14:paraId="4B17C596"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A03ED59" w14:textId="77777777" w:rsidR="002643FE" w:rsidRDefault="002643FE" w:rsidP="0037174E">
            <w:pPr>
              <w:rPr>
                <w:rFonts w:ascii="Times New Roman" w:eastAsia="Times New Roman" w:hAnsi="Times New Roman" w:cs="Times New Roman"/>
                <w:sz w:val="24"/>
                <w:szCs w:val="24"/>
              </w:rPr>
            </w:pPr>
          </w:p>
          <w:p w14:paraId="33B551B7"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E0C9FEA" w14:textId="77777777" w:rsidR="002643FE" w:rsidRDefault="002643FE" w:rsidP="0037174E">
            <w:pPr>
              <w:rPr>
                <w:rFonts w:ascii="Times New Roman" w:eastAsia="Times New Roman" w:hAnsi="Times New Roman" w:cs="Times New Roman"/>
                <w:sz w:val="24"/>
                <w:szCs w:val="24"/>
              </w:rPr>
            </w:pPr>
          </w:p>
          <w:p w14:paraId="555FA3F5"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5121C093"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5BCCA0E1" w14:textId="77777777" w:rsidTr="002643FE">
        <w:tc>
          <w:tcPr>
            <w:tcW w:w="737" w:type="dxa"/>
            <w:shd w:val="clear" w:color="auto" w:fill="AEAAAA" w:themeFill="background2" w:themeFillShade="BF"/>
          </w:tcPr>
          <w:p w14:paraId="035ECE14"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67147F26" w14:textId="77777777" w:rsidR="002643FE" w:rsidRPr="009C4A1C" w:rsidRDefault="002643FE" w:rsidP="0037174E">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4648" w:type="dxa"/>
            <w:shd w:val="clear" w:color="auto" w:fill="AEAAAA" w:themeFill="background2" w:themeFillShade="BF"/>
          </w:tcPr>
          <w:p w14:paraId="185EC340"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06753E0D" w14:textId="77777777" w:rsidR="002643FE" w:rsidRPr="009C4A1C" w:rsidRDefault="002643FE" w:rsidP="0037174E">
            <w:pPr>
              <w:pStyle w:val="Heading2"/>
              <w:spacing w:before="0" w:beforeAutospacing="0" w:after="0" w:afterAutospacing="0"/>
              <w:rPr>
                <w:sz w:val="24"/>
                <w:szCs w:val="24"/>
              </w:rPr>
            </w:pPr>
          </w:p>
        </w:tc>
        <w:bookmarkEnd w:id="2"/>
        <w:tc>
          <w:tcPr>
            <w:tcW w:w="2741" w:type="dxa"/>
            <w:shd w:val="clear" w:color="auto" w:fill="AEAAAA" w:themeFill="background2" w:themeFillShade="BF"/>
          </w:tcPr>
          <w:p w14:paraId="5ADA3D5B"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0170B496" w14:textId="77777777" w:rsidR="002643FE" w:rsidRPr="009C4A1C" w:rsidRDefault="002643FE" w:rsidP="0037174E">
            <w:pPr>
              <w:pStyle w:val="Heading2"/>
              <w:spacing w:before="0" w:beforeAutospacing="0" w:after="0" w:afterAutospacing="0"/>
              <w:rPr>
                <w:sz w:val="24"/>
                <w:szCs w:val="24"/>
              </w:rPr>
            </w:pPr>
          </w:p>
        </w:tc>
      </w:tr>
      <w:tr w:rsidR="002643FE" w:rsidRPr="009C4A1C" w14:paraId="3B87C34D" w14:textId="77777777" w:rsidTr="002643FE">
        <w:tc>
          <w:tcPr>
            <w:tcW w:w="737" w:type="dxa"/>
          </w:tcPr>
          <w:p w14:paraId="5444AF0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3668" w:type="dxa"/>
            <w:hideMark/>
          </w:tcPr>
          <w:p w14:paraId="69FB9C4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4648" w:type="dxa"/>
          </w:tcPr>
          <w:p w14:paraId="74A7FA0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4053" w:type="dxa"/>
          </w:tcPr>
          <w:p w14:paraId="6B2EF5D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039B291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7283BF9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435A60E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7D440508"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741" w:type="dxa"/>
          </w:tcPr>
          <w:p w14:paraId="35820DED"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95D070D" w14:textId="77777777" w:rsidR="002643FE" w:rsidRDefault="002643FE" w:rsidP="0037174E">
            <w:pPr>
              <w:rPr>
                <w:rFonts w:ascii="Times New Roman" w:eastAsia="Times New Roman" w:hAnsi="Times New Roman" w:cs="Times New Roman"/>
                <w:sz w:val="24"/>
                <w:szCs w:val="24"/>
              </w:rPr>
            </w:pPr>
          </w:p>
          <w:p w14:paraId="60E46246" w14:textId="77777777" w:rsidR="002643FE" w:rsidRPr="009C4A1C" w:rsidRDefault="002643FE" w:rsidP="0037174E">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2863" w:type="dxa"/>
          </w:tcPr>
          <w:p w14:paraId="349B0E7E"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0B50E8B4" w14:textId="77777777" w:rsidTr="002643FE">
        <w:tc>
          <w:tcPr>
            <w:tcW w:w="737" w:type="dxa"/>
          </w:tcPr>
          <w:p w14:paraId="625C3E6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7</w:t>
            </w:r>
          </w:p>
        </w:tc>
        <w:tc>
          <w:tcPr>
            <w:tcW w:w="3668" w:type="dxa"/>
          </w:tcPr>
          <w:p w14:paraId="07D3090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4648" w:type="dxa"/>
          </w:tcPr>
          <w:p w14:paraId="460E24F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7ABEB6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0972643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047BB31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1891CDF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4053" w:type="dxa"/>
          </w:tcPr>
          <w:p w14:paraId="2C979CC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4F66578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2438E30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356B8A7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741" w:type="dxa"/>
          </w:tcPr>
          <w:p w14:paraId="79AB02A4"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0913581" w14:textId="77777777" w:rsidR="002643FE" w:rsidRPr="009C4A1C" w:rsidRDefault="002643FE" w:rsidP="0037174E">
            <w:pPr>
              <w:rPr>
                <w:rFonts w:ascii="Times New Roman" w:eastAsia="Times New Roman" w:hAnsi="Times New Roman" w:cs="Times New Roman"/>
                <w:sz w:val="24"/>
                <w:szCs w:val="24"/>
              </w:rPr>
            </w:pPr>
          </w:p>
          <w:p w14:paraId="4DBE6D4E"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1D74223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F65B519" w14:textId="77777777" w:rsidTr="002643FE">
        <w:tc>
          <w:tcPr>
            <w:tcW w:w="737" w:type="dxa"/>
          </w:tcPr>
          <w:p w14:paraId="39FC03A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3668" w:type="dxa"/>
          </w:tcPr>
          <w:p w14:paraId="142400D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4648" w:type="dxa"/>
          </w:tcPr>
          <w:p w14:paraId="444131A4"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41A2BE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4B1245A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17062B1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62B0305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1C3BD77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4053" w:type="dxa"/>
          </w:tcPr>
          <w:p w14:paraId="3EC5EA3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49B70EB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0EBCF21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01A0A4F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AE46EB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78775E88"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741" w:type="dxa"/>
          </w:tcPr>
          <w:p w14:paraId="167271C5"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F835314" w14:textId="77777777" w:rsidR="002643FE" w:rsidRPr="009C4A1C" w:rsidRDefault="002643FE" w:rsidP="0037174E">
            <w:pPr>
              <w:rPr>
                <w:rFonts w:ascii="Times New Roman" w:eastAsia="Times New Roman" w:hAnsi="Times New Roman" w:cs="Times New Roman"/>
                <w:sz w:val="24"/>
                <w:szCs w:val="24"/>
              </w:rPr>
            </w:pPr>
          </w:p>
          <w:p w14:paraId="2C170F2B"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0BADA37D"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5A11B0C" w14:textId="77777777" w:rsidTr="002643FE">
        <w:tc>
          <w:tcPr>
            <w:tcW w:w="737" w:type="dxa"/>
          </w:tcPr>
          <w:p w14:paraId="1BE14CE3"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3668" w:type="dxa"/>
          </w:tcPr>
          <w:p w14:paraId="2D4F5AE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4648" w:type="dxa"/>
          </w:tcPr>
          <w:p w14:paraId="585F6A32"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F79D9E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60AA4A2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the benefits of providing helpful, courteous, and knowledgeable customer service</w:t>
            </w:r>
          </w:p>
          <w:p w14:paraId="7FEC0AC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1D65F56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6B84D93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4053" w:type="dxa"/>
          </w:tcPr>
          <w:p w14:paraId="628E20E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0190CC3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time when a customer service representative </w:t>
            </w:r>
            <w:r w:rsidRPr="00ED3052">
              <w:rPr>
                <w:rFonts w:ascii="Times New Roman" w:eastAsia="Times New Roman" w:hAnsi="Times New Roman" w:cs="Times New Roman"/>
                <w:sz w:val="24"/>
                <w:szCs w:val="24"/>
              </w:rPr>
              <w:lastRenderedPageBreak/>
              <w:t>anticipated and addressed a customer’s needs?</w:t>
            </w:r>
          </w:p>
          <w:p w14:paraId="2AF7C183"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7DC77C6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68FC818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741" w:type="dxa"/>
          </w:tcPr>
          <w:p w14:paraId="3A00FA52"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C, 11.DSR, 11.RI, 11.W, </w:t>
            </w:r>
            <w:r>
              <w:rPr>
                <w:rFonts w:ascii="Times New Roman" w:eastAsia="Times New Roman" w:hAnsi="Times New Roman" w:cs="Times New Roman"/>
                <w:sz w:val="24"/>
                <w:szCs w:val="24"/>
              </w:rPr>
              <w:lastRenderedPageBreak/>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528FE811" w14:textId="77777777" w:rsidR="002643FE" w:rsidRPr="009C4A1C" w:rsidRDefault="002643FE" w:rsidP="0037174E">
            <w:pPr>
              <w:rPr>
                <w:rFonts w:ascii="Times New Roman" w:eastAsia="Times New Roman" w:hAnsi="Times New Roman" w:cs="Times New Roman"/>
                <w:sz w:val="24"/>
                <w:szCs w:val="24"/>
              </w:rPr>
            </w:pPr>
          </w:p>
          <w:p w14:paraId="75C6AA91"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618A6712"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B82E1EF" w14:textId="77777777" w:rsidTr="002643FE">
        <w:tc>
          <w:tcPr>
            <w:tcW w:w="737" w:type="dxa"/>
          </w:tcPr>
          <w:p w14:paraId="6097585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3668" w:type="dxa"/>
          </w:tcPr>
          <w:p w14:paraId="292548F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4648" w:type="dxa"/>
          </w:tcPr>
          <w:p w14:paraId="166DF904"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13F6BF89" w14:textId="77777777" w:rsidR="002643FE" w:rsidRPr="00ED3052" w:rsidRDefault="002643FE" w:rsidP="002643FE">
            <w:pPr>
              <w:pStyle w:val="ListParagraph"/>
              <w:numPr>
                <w:ilvl w:val="0"/>
                <w:numId w:val="421"/>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C1E9D4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3D844A3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1720EED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6577581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4053" w:type="dxa"/>
          </w:tcPr>
          <w:p w14:paraId="2E7A533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25D7A3C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5CB1C1C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A63147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361586D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741" w:type="dxa"/>
          </w:tcPr>
          <w:p w14:paraId="72E24C2D"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E916064" w14:textId="77777777" w:rsidR="002643FE" w:rsidRDefault="002643FE" w:rsidP="0037174E">
            <w:pPr>
              <w:rPr>
                <w:rFonts w:ascii="Times New Roman" w:eastAsia="Times New Roman" w:hAnsi="Times New Roman" w:cs="Times New Roman"/>
                <w:sz w:val="24"/>
                <w:szCs w:val="24"/>
              </w:rPr>
            </w:pPr>
          </w:p>
          <w:p w14:paraId="5A2BDAE1"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5F78E1FF"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BCB166B" w14:textId="77777777" w:rsidTr="002643FE">
        <w:tc>
          <w:tcPr>
            <w:tcW w:w="737" w:type="dxa"/>
            <w:shd w:val="clear" w:color="auto" w:fill="AEAAAA" w:themeFill="background2" w:themeFillShade="BF"/>
          </w:tcPr>
          <w:p w14:paraId="27224FB0"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6A57DFD0" w14:textId="77777777" w:rsidR="002643FE" w:rsidRPr="009C4A1C" w:rsidRDefault="002643FE" w:rsidP="0037174E">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4648" w:type="dxa"/>
            <w:shd w:val="clear" w:color="auto" w:fill="AEAAAA" w:themeFill="background2" w:themeFillShade="BF"/>
          </w:tcPr>
          <w:p w14:paraId="48321657"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448FD109" w14:textId="77777777" w:rsidR="002643FE" w:rsidRPr="009C4A1C" w:rsidRDefault="002643FE" w:rsidP="0037174E">
            <w:pPr>
              <w:pStyle w:val="Heading2"/>
              <w:spacing w:before="0" w:beforeAutospacing="0" w:after="0" w:afterAutospacing="0"/>
              <w:rPr>
                <w:sz w:val="24"/>
                <w:szCs w:val="24"/>
              </w:rPr>
            </w:pPr>
          </w:p>
        </w:tc>
        <w:bookmarkEnd w:id="3"/>
        <w:tc>
          <w:tcPr>
            <w:tcW w:w="2741" w:type="dxa"/>
            <w:shd w:val="clear" w:color="auto" w:fill="AEAAAA" w:themeFill="background2" w:themeFillShade="BF"/>
          </w:tcPr>
          <w:p w14:paraId="5C532068"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7C0F2353" w14:textId="77777777" w:rsidR="002643FE" w:rsidRPr="009C4A1C" w:rsidRDefault="002643FE" w:rsidP="0037174E">
            <w:pPr>
              <w:pStyle w:val="Heading2"/>
              <w:spacing w:before="0" w:beforeAutospacing="0" w:after="0" w:afterAutospacing="0"/>
              <w:rPr>
                <w:sz w:val="24"/>
                <w:szCs w:val="24"/>
              </w:rPr>
            </w:pPr>
          </w:p>
        </w:tc>
      </w:tr>
      <w:tr w:rsidR="002643FE" w:rsidRPr="009C4A1C" w14:paraId="29972978" w14:textId="77777777" w:rsidTr="002643FE">
        <w:tc>
          <w:tcPr>
            <w:tcW w:w="737" w:type="dxa"/>
          </w:tcPr>
          <w:p w14:paraId="6927FD0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3668" w:type="dxa"/>
          </w:tcPr>
          <w:p w14:paraId="3E2306F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4648" w:type="dxa"/>
          </w:tcPr>
          <w:p w14:paraId="60CF945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679A5B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53D64EF7"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the organization’s structure, culture, policies, and procedures, as well as its role and position within the community, industry, and economy.</w:t>
            </w:r>
          </w:p>
        </w:tc>
        <w:tc>
          <w:tcPr>
            <w:tcW w:w="4053" w:type="dxa"/>
          </w:tcPr>
          <w:p w14:paraId="5FA0478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understand where one fits within the family, school, workplace, and the community?</w:t>
            </w:r>
          </w:p>
          <w:p w14:paraId="22E3D75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19C7DB6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an organization’s vision and mission statements help people understand the organization’s big picture?</w:t>
            </w:r>
          </w:p>
          <w:p w14:paraId="2339A36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741" w:type="dxa"/>
          </w:tcPr>
          <w:p w14:paraId="753DEF0B"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64087048" w14:textId="77777777" w:rsidR="002643FE" w:rsidRPr="009C4A1C" w:rsidRDefault="002643FE" w:rsidP="0037174E">
            <w:pPr>
              <w:rPr>
                <w:rFonts w:ascii="Times New Roman" w:eastAsia="Times New Roman" w:hAnsi="Times New Roman" w:cs="Times New Roman"/>
                <w:sz w:val="24"/>
                <w:szCs w:val="24"/>
              </w:rPr>
            </w:pPr>
          </w:p>
          <w:p w14:paraId="32C85A97" w14:textId="77777777" w:rsidR="002643FE" w:rsidRPr="009C4A1C"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4B4823ED"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3AEDE95" w14:textId="77777777" w:rsidTr="002643FE">
        <w:tc>
          <w:tcPr>
            <w:tcW w:w="737" w:type="dxa"/>
          </w:tcPr>
          <w:p w14:paraId="271EA96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3668" w:type="dxa"/>
          </w:tcPr>
          <w:p w14:paraId="5E56835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4648" w:type="dxa"/>
          </w:tcPr>
          <w:p w14:paraId="37F9FBD9" w14:textId="77777777" w:rsidR="002643FE" w:rsidRPr="00E8219E" w:rsidRDefault="002643FE" w:rsidP="0037174E">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0C3F79B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7A2E338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597CBE0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21920A1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4053" w:type="dxa"/>
          </w:tcPr>
          <w:p w14:paraId="7A9A43D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0B29520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4B3C453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6238EA35"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3C7DE42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741" w:type="dxa"/>
          </w:tcPr>
          <w:p w14:paraId="44A73B8F"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5EA4B30A" w14:textId="77777777" w:rsidR="002643FE" w:rsidRPr="009C4A1C" w:rsidRDefault="002643FE" w:rsidP="0037174E">
            <w:pPr>
              <w:rPr>
                <w:rFonts w:ascii="Times New Roman" w:eastAsia="Times New Roman" w:hAnsi="Times New Roman" w:cs="Times New Roman"/>
                <w:sz w:val="24"/>
                <w:szCs w:val="24"/>
              </w:rPr>
            </w:pPr>
          </w:p>
          <w:p w14:paraId="6F757B85"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91084F2" w14:textId="77777777" w:rsidR="002643FE" w:rsidRPr="009C4A1C" w:rsidRDefault="002643FE" w:rsidP="0037174E">
            <w:pPr>
              <w:rPr>
                <w:rFonts w:ascii="Times New Roman" w:eastAsia="Times New Roman" w:hAnsi="Times New Roman" w:cs="Times New Roman"/>
                <w:sz w:val="24"/>
                <w:szCs w:val="24"/>
              </w:rPr>
            </w:pPr>
          </w:p>
          <w:p w14:paraId="59C8F37B"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0D319F09"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70D60882" w14:textId="77777777" w:rsidTr="002643FE">
        <w:tc>
          <w:tcPr>
            <w:tcW w:w="737" w:type="dxa"/>
          </w:tcPr>
          <w:p w14:paraId="269DCA74"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3668" w:type="dxa"/>
          </w:tcPr>
          <w:p w14:paraId="0E6C933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4648" w:type="dxa"/>
          </w:tcPr>
          <w:p w14:paraId="76578A7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6855B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18AC4C6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24FB005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4C4951B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acquiring industry-related professional skills and knowledge (e.g., credentials/certifications)</w:t>
            </w:r>
          </w:p>
          <w:p w14:paraId="33D19FB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4053" w:type="dxa"/>
          </w:tcPr>
          <w:p w14:paraId="0BE92A7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have an open mind and be flexible when confronted with change?</w:t>
            </w:r>
          </w:p>
          <w:p w14:paraId="0B0DE74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2F6F3BE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595AF3D3"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actions can an employee take to become eligible for promotion in a given career?</w:t>
            </w:r>
          </w:p>
          <w:p w14:paraId="1148C1B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741" w:type="dxa"/>
          </w:tcPr>
          <w:p w14:paraId="2F3D5291"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lastRenderedPageBreak/>
              <w:t>English</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9.C, 9.DSR, 9.RI, 9.R, 10.C, 10.DSR, 10.RI, 10.6, 10.R, 11.C, 11.DSR, 11.RI, 11.R, 12.C, 12.DSR, 12.RI, 12.R</w:t>
            </w:r>
          </w:p>
          <w:p w14:paraId="5E955586" w14:textId="77777777" w:rsidR="002643FE" w:rsidRPr="008F042C" w:rsidRDefault="002643FE" w:rsidP="0037174E">
            <w:pPr>
              <w:rPr>
                <w:rFonts w:ascii="Times New Roman" w:eastAsia="Times New Roman" w:hAnsi="Times New Roman" w:cs="Times New Roman"/>
                <w:sz w:val="24"/>
                <w:szCs w:val="24"/>
                <w:lang w:val="pt-BR"/>
              </w:rPr>
            </w:pPr>
          </w:p>
          <w:p w14:paraId="21FECF25"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75D93A2" w14:textId="77777777" w:rsidR="002643FE" w:rsidRPr="009C4A1C" w:rsidRDefault="002643FE" w:rsidP="0037174E">
            <w:pPr>
              <w:rPr>
                <w:rFonts w:ascii="Times New Roman" w:eastAsia="Times New Roman" w:hAnsi="Times New Roman" w:cs="Times New Roman"/>
                <w:sz w:val="24"/>
                <w:szCs w:val="24"/>
              </w:rPr>
            </w:pPr>
          </w:p>
          <w:p w14:paraId="6BF59BD8"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2863" w:type="dxa"/>
          </w:tcPr>
          <w:p w14:paraId="4868A02F" w14:textId="77777777" w:rsidR="002643FE" w:rsidRPr="009C4A1C" w:rsidRDefault="002643FE" w:rsidP="0037174E">
            <w:pPr>
              <w:rPr>
                <w:rFonts w:ascii="Times New Roman" w:eastAsia="Times New Roman" w:hAnsi="Times New Roman" w:cs="Times New Roman"/>
                <w:sz w:val="24"/>
                <w:szCs w:val="24"/>
              </w:rPr>
            </w:pPr>
          </w:p>
        </w:tc>
      </w:tr>
      <w:tr w:rsidR="002643FE" w:rsidRPr="006E57EF" w14:paraId="1C8BB9DD" w14:textId="77777777" w:rsidTr="002643FE">
        <w:tc>
          <w:tcPr>
            <w:tcW w:w="737" w:type="dxa"/>
          </w:tcPr>
          <w:p w14:paraId="5E11507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3668" w:type="dxa"/>
          </w:tcPr>
          <w:p w14:paraId="59490580"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4648" w:type="dxa"/>
          </w:tcPr>
          <w:p w14:paraId="6164EDA5"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77FDAD3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59EB858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3B6F594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39BFBCB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0BB7E23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286D5B9A"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065FE8B5"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286F1F5A" w14:textId="77777777" w:rsidR="002643FE" w:rsidRPr="009C4A1C" w:rsidRDefault="002643FE" w:rsidP="002643FE">
            <w:pPr>
              <w:numPr>
                <w:ilvl w:val="1"/>
                <w:numId w:val="40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4053" w:type="dxa"/>
          </w:tcPr>
          <w:p w14:paraId="4A1290F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45513D2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8A516E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506C8C2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6F49DE7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7FE8E98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2741" w:type="dxa"/>
          </w:tcPr>
          <w:p w14:paraId="2552C505"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English</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9.C, 9.DSR, 9.RI, 9.R, 10.C, 10.DSR, 10.RI, 10.6, 10.R, 11.C, 11.DSR, 11.RI, 11.R, 12.C, 12.DSR, 12.RI, 12.R</w:t>
            </w:r>
          </w:p>
          <w:p w14:paraId="735D0B7C" w14:textId="77777777" w:rsidR="002643FE" w:rsidRPr="008F042C" w:rsidRDefault="002643FE" w:rsidP="0037174E">
            <w:pPr>
              <w:rPr>
                <w:rFonts w:ascii="Times New Roman" w:eastAsia="Times New Roman" w:hAnsi="Times New Roman" w:cs="Times New Roman"/>
                <w:sz w:val="24"/>
                <w:szCs w:val="24"/>
                <w:lang w:val="pt-BR"/>
              </w:rPr>
            </w:pPr>
          </w:p>
          <w:p w14:paraId="538E7680" w14:textId="77777777" w:rsidR="002643FE"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1B65006B" w14:textId="77777777" w:rsidR="002643FE" w:rsidRPr="009C4A1C" w:rsidRDefault="002643FE" w:rsidP="0037174E">
            <w:pPr>
              <w:rPr>
                <w:rFonts w:ascii="Times New Roman" w:eastAsia="Times New Roman" w:hAnsi="Times New Roman" w:cs="Times New Roman"/>
                <w:sz w:val="24"/>
                <w:szCs w:val="24"/>
              </w:rPr>
            </w:pPr>
          </w:p>
          <w:p w14:paraId="0CCDBC46"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Mathematics</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A.4, A.5, A.8, A.9, AFDA.3, AFDA.4, AFDA.5, AFDA.6, AFDA.7, AFDA.8, COM.1, COM.3, COM.5, COM.8</w:t>
            </w:r>
          </w:p>
        </w:tc>
        <w:tc>
          <w:tcPr>
            <w:tcW w:w="2863" w:type="dxa"/>
          </w:tcPr>
          <w:p w14:paraId="4BBC9422" w14:textId="77777777" w:rsidR="002643FE" w:rsidRPr="008F042C" w:rsidRDefault="002643FE" w:rsidP="0037174E">
            <w:pPr>
              <w:rPr>
                <w:rFonts w:ascii="Times New Roman" w:eastAsia="Times New Roman" w:hAnsi="Times New Roman" w:cs="Times New Roman"/>
                <w:sz w:val="24"/>
                <w:szCs w:val="24"/>
                <w:lang w:val="pt-BR"/>
              </w:rPr>
            </w:pPr>
          </w:p>
        </w:tc>
      </w:tr>
      <w:tr w:rsidR="002643FE" w:rsidRPr="009C4A1C" w14:paraId="39668E3E" w14:textId="77777777" w:rsidTr="002643FE">
        <w:tc>
          <w:tcPr>
            <w:tcW w:w="737" w:type="dxa"/>
          </w:tcPr>
          <w:p w14:paraId="37662123"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3668" w:type="dxa"/>
          </w:tcPr>
          <w:p w14:paraId="64120AF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4648" w:type="dxa"/>
          </w:tcPr>
          <w:p w14:paraId="233C6C7F"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01AFCC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06606AC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BED6A9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4053" w:type="dxa"/>
          </w:tcPr>
          <w:p w14:paraId="1E1F57A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3372AD5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517085E5"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741" w:type="dxa"/>
          </w:tcPr>
          <w:p w14:paraId="64CD913C"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English</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9.C, 9.DSR, 9.RI, 9.R, 10.C, 10.DSR, 10.RI, 10.6, 10.R, 11.C, 11.DSR, 11.RI, 11.R, 12.C, 12.DSR, 12.RI, 12.R</w:t>
            </w:r>
          </w:p>
          <w:p w14:paraId="3D498BFB" w14:textId="77777777" w:rsidR="002643FE" w:rsidRPr="008F042C" w:rsidRDefault="002643FE" w:rsidP="0037174E">
            <w:pPr>
              <w:rPr>
                <w:rFonts w:ascii="Times New Roman" w:eastAsia="Times New Roman" w:hAnsi="Times New Roman" w:cs="Times New Roman"/>
                <w:sz w:val="24"/>
                <w:szCs w:val="24"/>
                <w:lang w:val="pt-BR"/>
              </w:rPr>
            </w:pPr>
          </w:p>
          <w:p w14:paraId="498BE636"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70B9124" w14:textId="77777777" w:rsidR="002643FE" w:rsidRDefault="002643FE" w:rsidP="0037174E">
            <w:pPr>
              <w:rPr>
                <w:rFonts w:ascii="Times New Roman" w:eastAsia="Times New Roman" w:hAnsi="Times New Roman" w:cs="Times New Roman"/>
                <w:sz w:val="24"/>
                <w:szCs w:val="24"/>
              </w:rPr>
            </w:pPr>
          </w:p>
          <w:p w14:paraId="31CBDEA8"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75299EEE" w14:textId="77777777" w:rsidR="002643FE" w:rsidRDefault="002643FE" w:rsidP="0037174E">
            <w:pPr>
              <w:rPr>
                <w:rFonts w:ascii="Times New Roman" w:eastAsia="Times New Roman" w:hAnsi="Times New Roman" w:cs="Times New Roman"/>
                <w:sz w:val="24"/>
                <w:szCs w:val="24"/>
              </w:rPr>
            </w:pPr>
          </w:p>
          <w:p w14:paraId="58C310BD" w14:textId="77777777" w:rsidR="002643FE" w:rsidRPr="009C4A1C" w:rsidRDefault="002643FE" w:rsidP="0037174E">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2863" w:type="dxa"/>
          </w:tcPr>
          <w:p w14:paraId="4E65FB4D"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582AC3C" w14:textId="77777777" w:rsidTr="002643FE">
        <w:tc>
          <w:tcPr>
            <w:tcW w:w="737" w:type="dxa"/>
          </w:tcPr>
          <w:p w14:paraId="2E6BAF20"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3668" w:type="dxa"/>
          </w:tcPr>
          <w:p w14:paraId="742A26D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4648" w:type="dxa"/>
          </w:tcPr>
          <w:p w14:paraId="10217D4C"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FD0891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2E278E2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3E84FF2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0F3E441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62C782B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1AEEAE8E"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4053" w:type="dxa"/>
          </w:tcPr>
          <w:p w14:paraId="51AB2BA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2EB70DC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3F991A4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6F93225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741" w:type="dxa"/>
          </w:tcPr>
          <w:p w14:paraId="7A983A30" w14:textId="77777777" w:rsidR="002643FE" w:rsidRPr="002643FE" w:rsidRDefault="002643FE" w:rsidP="0037174E">
            <w:pPr>
              <w:rPr>
                <w:rFonts w:ascii="Times New Roman" w:eastAsia="Times New Roman" w:hAnsi="Times New Roman" w:cs="Times New Roman"/>
                <w:sz w:val="24"/>
                <w:szCs w:val="24"/>
                <w:lang w:val="pt-BR"/>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w:t>
            </w:r>
            <w:r w:rsidRPr="002643FE">
              <w:rPr>
                <w:rFonts w:ascii="Times New Roman" w:eastAsia="Times New Roman" w:hAnsi="Times New Roman" w:cs="Times New Roman"/>
                <w:sz w:val="24"/>
                <w:szCs w:val="24"/>
                <w:lang w:val="pt-BR"/>
              </w:rPr>
              <w:t>DSR, 10.RI, 10.W, 10.R, 11.C, 11.DSR, 11.RI, 11.W, 11.R, 12.C, 12.DSR, 12.RI, 12.W, 12.R</w:t>
            </w:r>
          </w:p>
          <w:p w14:paraId="3CFD4FA1" w14:textId="77777777" w:rsidR="002643FE" w:rsidRPr="002643FE" w:rsidRDefault="002643FE" w:rsidP="0037174E">
            <w:pPr>
              <w:rPr>
                <w:rFonts w:ascii="Times New Roman" w:eastAsia="Times New Roman" w:hAnsi="Times New Roman" w:cs="Times New Roman"/>
                <w:sz w:val="24"/>
                <w:szCs w:val="24"/>
                <w:lang w:val="pt-BR"/>
              </w:rPr>
            </w:pPr>
          </w:p>
          <w:p w14:paraId="5CE4A7A2"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AFFCB04" w14:textId="77777777" w:rsidR="002643FE" w:rsidRDefault="002643FE" w:rsidP="0037174E">
            <w:pPr>
              <w:rPr>
                <w:rFonts w:ascii="Times New Roman" w:eastAsia="Times New Roman" w:hAnsi="Times New Roman" w:cs="Times New Roman"/>
                <w:sz w:val="24"/>
                <w:szCs w:val="24"/>
              </w:rPr>
            </w:pPr>
          </w:p>
          <w:p w14:paraId="521C3823"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2863" w:type="dxa"/>
          </w:tcPr>
          <w:p w14:paraId="1FA26ED5" w14:textId="77777777" w:rsidR="002643FE" w:rsidRPr="009C4A1C" w:rsidRDefault="002643FE" w:rsidP="0037174E">
            <w:pPr>
              <w:rPr>
                <w:rFonts w:ascii="Times New Roman" w:eastAsia="Times New Roman" w:hAnsi="Times New Roman" w:cs="Times New Roman"/>
                <w:sz w:val="24"/>
                <w:szCs w:val="24"/>
              </w:rPr>
            </w:pPr>
          </w:p>
        </w:tc>
      </w:tr>
      <w:tr w:rsidR="002643FE" w:rsidRPr="006E57EF" w14:paraId="79F43647" w14:textId="77777777" w:rsidTr="002643FE">
        <w:tc>
          <w:tcPr>
            <w:tcW w:w="737" w:type="dxa"/>
          </w:tcPr>
          <w:p w14:paraId="71163EE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3668" w:type="dxa"/>
          </w:tcPr>
          <w:p w14:paraId="7D7729B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4648" w:type="dxa"/>
          </w:tcPr>
          <w:p w14:paraId="5F87FB37"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7EBD4D8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3F556C5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4B296BE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0F1DDFF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file-sharing techniques</w:t>
            </w:r>
          </w:p>
          <w:p w14:paraId="0825555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1B48430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4053" w:type="dxa"/>
          </w:tcPr>
          <w:p w14:paraId="3E3F20A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technology systems are common within a given industry?</w:t>
            </w:r>
          </w:p>
          <w:p w14:paraId="16D495B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7480484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should be taken if there is a problem with technology in the workplace?</w:t>
            </w:r>
          </w:p>
        </w:tc>
        <w:tc>
          <w:tcPr>
            <w:tcW w:w="2741" w:type="dxa"/>
          </w:tcPr>
          <w:p w14:paraId="78627C00"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lastRenderedPageBreak/>
              <w:t>English</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9.C, 9.W, 9.R, 10.C, 10.W, 10.R, 11.C, 11.W, 11.R, 12.C, 12.W, 12.R</w:t>
            </w:r>
          </w:p>
          <w:p w14:paraId="753BF785" w14:textId="77777777" w:rsidR="002643FE" w:rsidRPr="008F042C" w:rsidRDefault="002643FE" w:rsidP="0037174E">
            <w:pPr>
              <w:rPr>
                <w:rFonts w:ascii="Times New Roman" w:eastAsia="Times New Roman" w:hAnsi="Times New Roman" w:cs="Times New Roman"/>
                <w:sz w:val="24"/>
                <w:szCs w:val="24"/>
                <w:lang w:val="pt-BR"/>
              </w:rPr>
            </w:pPr>
          </w:p>
          <w:p w14:paraId="18939C56"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1E13BD2" w14:textId="77777777" w:rsidR="002643FE" w:rsidRPr="009C4A1C" w:rsidRDefault="002643FE" w:rsidP="0037174E">
            <w:pPr>
              <w:rPr>
                <w:rFonts w:ascii="Times New Roman" w:eastAsia="Times New Roman" w:hAnsi="Times New Roman" w:cs="Times New Roman"/>
                <w:sz w:val="24"/>
                <w:szCs w:val="24"/>
              </w:rPr>
            </w:pPr>
          </w:p>
          <w:p w14:paraId="68C0EA69"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Mathematics</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COM.1, COM.2, COM.7, COM.9, COM.10, COM.11, COM.16, COM.18, PS.17 </w:t>
            </w:r>
          </w:p>
        </w:tc>
        <w:tc>
          <w:tcPr>
            <w:tcW w:w="2863" w:type="dxa"/>
          </w:tcPr>
          <w:p w14:paraId="4BEDB98D" w14:textId="77777777" w:rsidR="002643FE" w:rsidRPr="008F042C" w:rsidRDefault="002643FE" w:rsidP="0037174E">
            <w:pPr>
              <w:rPr>
                <w:rFonts w:ascii="Times New Roman" w:eastAsia="Times New Roman" w:hAnsi="Times New Roman" w:cs="Times New Roman"/>
                <w:sz w:val="24"/>
                <w:szCs w:val="24"/>
                <w:lang w:val="pt-BR"/>
              </w:rPr>
            </w:pPr>
          </w:p>
        </w:tc>
      </w:tr>
      <w:tr w:rsidR="002643FE" w:rsidRPr="006E57EF" w14:paraId="6AC4A3ED" w14:textId="77777777" w:rsidTr="002643FE">
        <w:tc>
          <w:tcPr>
            <w:tcW w:w="737" w:type="dxa"/>
          </w:tcPr>
          <w:p w14:paraId="28D33CC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3668" w:type="dxa"/>
          </w:tcPr>
          <w:p w14:paraId="4ACE6E70"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6C6F8C9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4648" w:type="dxa"/>
          </w:tcPr>
          <w:p w14:paraId="0E72394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4053" w:type="dxa"/>
          </w:tcPr>
          <w:p w14:paraId="4F0C355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2266BDD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A8ECC2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741" w:type="dxa"/>
          </w:tcPr>
          <w:p w14:paraId="333A1011"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5871C3D" w14:textId="77777777" w:rsidR="002643FE" w:rsidRPr="009C4A1C" w:rsidRDefault="002643FE" w:rsidP="0037174E">
            <w:pPr>
              <w:rPr>
                <w:rFonts w:ascii="Times New Roman" w:eastAsia="Times New Roman" w:hAnsi="Times New Roman" w:cs="Times New Roman"/>
                <w:sz w:val="24"/>
                <w:szCs w:val="24"/>
              </w:rPr>
            </w:pPr>
          </w:p>
          <w:p w14:paraId="3B53359D"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Mathematics</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A.7, A.8, A.9, AFDA.1, AFDA.3, AFDA.5, AII.4, AII.7, AII.9, COM.1, COM.7, COM.10, COM.11, COM.12, COM.16</w:t>
            </w:r>
          </w:p>
        </w:tc>
        <w:tc>
          <w:tcPr>
            <w:tcW w:w="2863" w:type="dxa"/>
          </w:tcPr>
          <w:p w14:paraId="023C9FA1" w14:textId="77777777" w:rsidR="002643FE" w:rsidRPr="008F042C" w:rsidRDefault="002643FE" w:rsidP="0037174E">
            <w:pPr>
              <w:rPr>
                <w:rFonts w:ascii="Times New Roman" w:eastAsia="Times New Roman" w:hAnsi="Times New Roman" w:cs="Times New Roman"/>
                <w:sz w:val="24"/>
                <w:szCs w:val="24"/>
                <w:lang w:val="pt-BR"/>
              </w:rPr>
            </w:pPr>
          </w:p>
        </w:tc>
      </w:tr>
      <w:tr w:rsidR="002643FE" w:rsidRPr="009C4A1C" w14:paraId="33F3DA88" w14:textId="77777777" w:rsidTr="002643FE">
        <w:tc>
          <w:tcPr>
            <w:tcW w:w="737" w:type="dxa"/>
          </w:tcPr>
          <w:p w14:paraId="14D19D09" w14:textId="77777777" w:rsidR="002643FE" w:rsidRPr="009C4A1C" w:rsidRDefault="002643FE" w:rsidP="0037174E">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3668" w:type="dxa"/>
          </w:tcPr>
          <w:p w14:paraId="488215E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4648" w:type="dxa"/>
          </w:tcPr>
          <w:p w14:paraId="418ED1CD"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1F13769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48BA80B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35E9975F"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4053" w:type="dxa"/>
          </w:tcPr>
          <w:p w14:paraId="5D60E0A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6896D83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7DF140EB"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741" w:type="dxa"/>
          </w:tcPr>
          <w:p w14:paraId="2B546525" w14:textId="77777777" w:rsidR="002643FE"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5FB8F3F6" w14:textId="77777777" w:rsidR="002643FE" w:rsidRPr="009C4A1C" w:rsidRDefault="002643FE" w:rsidP="0037174E">
            <w:pPr>
              <w:rPr>
                <w:rFonts w:ascii="Times New Roman" w:eastAsia="Times New Roman" w:hAnsi="Times New Roman" w:cs="Times New Roman"/>
                <w:sz w:val="24"/>
                <w:szCs w:val="24"/>
              </w:rPr>
            </w:pPr>
          </w:p>
          <w:p w14:paraId="5574150F"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158C17B" w14:textId="77777777" w:rsidR="002643FE" w:rsidRPr="009C4A1C" w:rsidRDefault="002643FE" w:rsidP="0037174E">
            <w:pPr>
              <w:rPr>
                <w:rFonts w:ascii="Times New Roman" w:eastAsia="Times New Roman" w:hAnsi="Times New Roman" w:cs="Times New Roman"/>
                <w:sz w:val="24"/>
                <w:szCs w:val="24"/>
              </w:rPr>
            </w:pPr>
          </w:p>
          <w:p w14:paraId="25036E24" w14:textId="77777777" w:rsidR="002643FE" w:rsidRPr="008F042C" w:rsidRDefault="002643FE" w:rsidP="0037174E">
            <w:pPr>
              <w:rPr>
                <w:rFonts w:ascii="Times New Roman" w:eastAsia="Times New Roman" w:hAnsi="Times New Roman" w:cs="Times New Roman"/>
                <w:sz w:val="24"/>
                <w:szCs w:val="24"/>
                <w:lang w:val="pt-BR"/>
              </w:rPr>
            </w:pPr>
            <w:proofErr w:type="spellStart"/>
            <w:r w:rsidRPr="008F042C">
              <w:rPr>
                <w:rFonts w:ascii="Times New Roman" w:eastAsia="Times New Roman" w:hAnsi="Times New Roman" w:cs="Times New Roman"/>
                <w:b/>
                <w:bCs/>
                <w:sz w:val="24"/>
                <w:szCs w:val="24"/>
                <w:lang w:val="pt-BR"/>
              </w:rPr>
              <w:t>Mathematics</w:t>
            </w:r>
            <w:proofErr w:type="spellEnd"/>
            <w:r w:rsidRPr="008F042C">
              <w:rPr>
                <w:rFonts w:ascii="Times New Roman" w:eastAsia="Times New Roman" w:hAnsi="Times New Roman" w:cs="Times New Roman"/>
                <w:b/>
                <w:bCs/>
                <w:sz w:val="24"/>
                <w:szCs w:val="24"/>
                <w:lang w:val="pt-BR"/>
              </w:rPr>
              <w:t>:</w:t>
            </w:r>
            <w:r w:rsidRPr="008F042C">
              <w:rPr>
                <w:rFonts w:ascii="Times New Roman" w:eastAsia="Times New Roman" w:hAnsi="Times New Roman" w:cs="Times New Roman"/>
                <w:sz w:val="24"/>
                <w:szCs w:val="24"/>
                <w:lang w:val="pt-BR"/>
              </w:rPr>
              <w:t xml:space="preserve"> A.1, A.3, A.4, A.5, A.7, A.8, A.9, AFDA.1, AFDA.3, </w:t>
            </w:r>
            <w:r w:rsidRPr="008F042C">
              <w:rPr>
                <w:rFonts w:ascii="Times New Roman" w:eastAsia="Times New Roman" w:hAnsi="Times New Roman" w:cs="Times New Roman"/>
                <w:sz w:val="24"/>
                <w:szCs w:val="24"/>
                <w:lang w:val="pt-BR"/>
              </w:rPr>
              <w:lastRenderedPageBreak/>
              <w:t>AFDA.5, AFDA.8, AII.3, AII.7, AII.9, AII.10, COM.1, COM.7</w:t>
            </w:r>
          </w:p>
          <w:p w14:paraId="0FA5287B" w14:textId="77777777" w:rsidR="002643FE" w:rsidRPr="008F042C" w:rsidRDefault="002643FE" w:rsidP="0037174E">
            <w:pPr>
              <w:rPr>
                <w:rFonts w:ascii="Times New Roman" w:eastAsia="Times New Roman" w:hAnsi="Times New Roman" w:cs="Times New Roman"/>
                <w:sz w:val="24"/>
                <w:szCs w:val="24"/>
                <w:lang w:val="pt-BR"/>
              </w:rPr>
            </w:pPr>
          </w:p>
          <w:p w14:paraId="4E0EC283" w14:textId="77777777" w:rsidR="002643FE" w:rsidRPr="009C4A1C" w:rsidRDefault="002643FE" w:rsidP="0037174E">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2863" w:type="dxa"/>
          </w:tcPr>
          <w:p w14:paraId="2748EE8A"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D2A1A47" w14:textId="77777777" w:rsidTr="002643FE">
        <w:tc>
          <w:tcPr>
            <w:tcW w:w="737" w:type="dxa"/>
          </w:tcPr>
          <w:p w14:paraId="2D13684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3668" w:type="dxa"/>
          </w:tcPr>
          <w:p w14:paraId="5C95241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4648" w:type="dxa"/>
          </w:tcPr>
          <w:p w14:paraId="6096898E"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A27E87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80D51C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72071C8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15DD593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7B3FFB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7F66424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4053" w:type="dxa"/>
          </w:tcPr>
          <w:p w14:paraId="1108C6F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18C5448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62E39AC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50B4CD8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433DB81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31CB3FF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741" w:type="dxa"/>
          </w:tcPr>
          <w:p w14:paraId="5D61ADC3" w14:textId="77777777" w:rsidR="002643FE" w:rsidRDefault="002643FE" w:rsidP="0037174E">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753F32D" w14:textId="77777777" w:rsidR="002643FE" w:rsidRDefault="002643FE" w:rsidP="0037174E">
            <w:pPr>
              <w:rPr>
                <w:rFonts w:ascii="Times New Roman" w:eastAsia="Times New Roman" w:hAnsi="Times New Roman" w:cs="Times New Roman"/>
                <w:sz w:val="24"/>
                <w:szCs w:val="24"/>
              </w:rPr>
            </w:pPr>
          </w:p>
          <w:p w14:paraId="3AA4B6F3" w14:textId="77777777" w:rsidR="002643FE" w:rsidRPr="009C4A1C" w:rsidRDefault="002643FE" w:rsidP="0037174E">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5C0B6B8E"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D15AF50" w14:textId="77777777" w:rsidTr="002643FE">
        <w:tc>
          <w:tcPr>
            <w:tcW w:w="737" w:type="dxa"/>
          </w:tcPr>
          <w:p w14:paraId="133EDAA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3668" w:type="dxa"/>
          </w:tcPr>
          <w:p w14:paraId="6D570FB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4648" w:type="dxa"/>
          </w:tcPr>
          <w:p w14:paraId="40037BAF"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0ACC11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5E77708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27240212" w14:textId="77777777" w:rsidR="002643FE" w:rsidRPr="00ED3052" w:rsidRDefault="002643FE" w:rsidP="002643FE">
            <w:pPr>
              <w:numPr>
                <w:ilvl w:val="1"/>
                <w:numId w:val="40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2B703406" w14:textId="77777777" w:rsidR="002643FE" w:rsidRPr="00ED3052" w:rsidRDefault="002643FE" w:rsidP="002643FE">
            <w:pPr>
              <w:numPr>
                <w:ilvl w:val="1"/>
                <w:numId w:val="40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0A888899" w14:textId="77777777" w:rsidR="002643FE" w:rsidRPr="00ED3052" w:rsidRDefault="002643FE" w:rsidP="002643FE">
            <w:pPr>
              <w:numPr>
                <w:ilvl w:val="1"/>
                <w:numId w:val="40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32ED14D3" w14:textId="77777777" w:rsidR="002643FE" w:rsidRPr="009C4A1C" w:rsidRDefault="002643FE" w:rsidP="002643FE">
            <w:pPr>
              <w:numPr>
                <w:ilvl w:val="1"/>
                <w:numId w:val="40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forms and conventions (e.g., formatting documents, using an email signature).</w:t>
            </w:r>
          </w:p>
        </w:tc>
        <w:tc>
          <w:tcPr>
            <w:tcW w:w="4053" w:type="dxa"/>
          </w:tcPr>
          <w:p w14:paraId="4C44A1D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level of reading and writing skills are required for an entry-level job in a given industry?</w:t>
            </w:r>
          </w:p>
          <w:p w14:paraId="0000AD7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350C50B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3481D1E1"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for an employee to gain knowledge of preferred forms and conventions in the workplace?</w:t>
            </w:r>
          </w:p>
        </w:tc>
        <w:tc>
          <w:tcPr>
            <w:tcW w:w="2741" w:type="dxa"/>
          </w:tcPr>
          <w:p w14:paraId="735D71FD" w14:textId="77777777" w:rsidR="002643FE" w:rsidRDefault="002643FE" w:rsidP="0037174E">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62EADB2A" w14:textId="77777777" w:rsidR="002643FE" w:rsidRPr="009C4A1C" w:rsidRDefault="002643FE" w:rsidP="0037174E">
            <w:pPr>
              <w:rPr>
                <w:rFonts w:ascii="Times New Roman" w:eastAsia="Times New Roman" w:hAnsi="Times New Roman" w:cs="Times New Roman"/>
                <w:sz w:val="24"/>
                <w:szCs w:val="24"/>
              </w:rPr>
            </w:pPr>
          </w:p>
          <w:p w14:paraId="66E6B598" w14:textId="77777777" w:rsidR="002643FE" w:rsidRPr="009C4A1C" w:rsidRDefault="002643FE" w:rsidP="0037174E">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2863" w:type="dxa"/>
          </w:tcPr>
          <w:p w14:paraId="3BD1722B"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F7D5D86" w14:textId="77777777" w:rsidTr="002643FE">
        <w:tc>
          <w:tcPr>
            <w:tcW w:w="737" w:type="dxa"/>
          </w:tcPr>
          <w:p w14:paraId="73F38C24"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3668" w:type="dxa"/>
          </w:tcPr>
          <w:p w14:paraId="6154397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4648" w:type="dxa"/>
          </w:tcPr>
          <w:p w14:paraId="772E465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54DD1A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557096F5"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5B5C240C" w14:textId="77777777" w:rsidR="002643FE" w:rsidRPr="00ED3052" w:rsidRDefault="002643FE" w:rsidP="002643FE">
            <w:pPr>
              <w:numPr>
                <w:ilvl w:val="1"/>
                <w:numId w:val="32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78DFC18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3B10BB8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0BF6EF3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4053" w:type="dxa"/>
          </w:tcPr>
          <w:p w14:paraId="1B436A7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0458498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4A08670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3F66365D"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741" w:type="dxa"/>
          </w:tcPr>
          <w:p w14:paraId="4F40630E" w14:textId="77777777" w:rsidR="002643FE" w:rsidRDefault="002643FE" w:rsidP="0037174E">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7424DEAF" w14:textId="77777777" w:rsidR="002643FE" w:rsidRPr="009C4A1C" w:rsidRDefault="002643FE" w:rsidP="0037174E">
            <w:pPr>
              <w:rPr>
                <w:rFonts w:ascii="Times New Roman" w:eastAsia="Times New Roman" w:hAnsi="Times New Roman" w:cs="Times New Roman"/>
                <w:sz w:val="24"/>
                <w:szCs w:val="24"/>
              </w:rPr>
            </w:pPr>
          </w:p>
          <w:p w14:paraId="457FCE2B" w14:textId="77777777" w:rsidR="002643FE" w:rsidRPr="009C4A1C" w:rsidRDefault="002643FE" w:rsidP="0037174E">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315255B" w14:textId="77777777" w:rsidR="002643FE" w:rsidRDefault="002643FE" w:rsidP="0037174E">
            <w:pPr>
              <w:rPr>
                <w:rFonts w:ascii="Times New Roman" w:eastAsia="Times New Roman" w:hAnsi="Times New Roman" w:cs="Times New Roman"/>
                <w:sz w:val="24"/>
                <w:szCs w:val="24"/>
              </w:rPr>
            </w:pPr>
          </w:p>
          <w:p w14:paraId="6D46F6D0" w14:textId="77777777" w:rsidR="002643FE" w:rsidRPr="009C4A1C" w:rsidRDefault="002643FE" w:rsidP="0037174E">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2863" w:type="dxa"/>
          </w:tcPr>
          <w:p w14:paraId="567772D6"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789EC779" w14:textId="77777777" w:rsidTr="002643FE">
        <w:tc>
          <w:tcPr>
            <w:tcW w:w="737" w:type="dxa"/>
            <w:shd w:val="clear" w:color="auto" w:fill="AEAAAA" w:themeFill="background2" w:themeFillShade="BF"/>
          </w:tcPr>
          <w:p w14:paraId="4779B918"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23BE9846" w14:textId="77777777" w:rsidR="002643FE" w:rsidRPr="009C4A1C" w:rsidRDefault="002643FE" w:rsidP="0037174E">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4648" w:type="dxa"/>
            <w:shd w:val="clear" w:color="auto" w:fill="AEAAAA" w:themeFill="background2" w:themeFillShade="BF"/>
          </w:tcPr>
          <w:p w14:paraId="61E48500"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16CF4D75" w14:textId="77777777" w:rsidR="002643FE" w:rsidRPr="009C4A1C" w:rsidRDefault="002643FE" w:rsidP="0037174E">
            <w:pPr>
              <w:pStyle w:val="Heading2"/>
              <w:spacing w:before="0" w:beforeAutospacing="0" w:after="0" w:afterAutospacing="0"/>
              <w:rPr>
                <w:sz w:val="24"/>
                <w:szCs w:val="24"/>
              </w:rPr>
            </w:pPr>
          </w:p>
        </w:tc>
        <w:tc>
          <w:tcPr>
            <w:tcW w:w="2741" w:type="dxa"/>
            <w:shd w:val="clear" w:color="auto" w:fill="AEAAAA" w:themeFill="background2" w:themeFillShade="BF"/>
          </w:tcPr>
          <w:p w14:paraId="29DB5008"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5D9A042B" w14:textId="77777777" w:rsidR="002643FE" w:rsidRPr="009C4A1C" w:rsidRDefault="002643FE" w:rsidP="0037174E">
            <w:pPr>
              <w:pStyle w:val="Heading2"/>
              <w:spacing w:before="0" w:beforeAutospacing="0" w:after="0" w:afterAutospacing="0"/>
              <w:rPr>
                <w:sz w:val="24"/>
                <w:szCs w:val="24"/>
              </w:rPr>
            </w:pPr>
          </w:p>
        </w:tc>
      </w:tr>
      <w:tr w:rsidR="002643FE" w:rsidRPr="009C4A1C" w14:paraId="4111F03E" w14:textId="77777777" w:rsidTr="002643FE">
        <w:tc>
          <w:tcPr>
            <w:tcW w:w="737" w:type="dxa"/>
          </w:tcPr>
          <w:p w14:paraId="7E5775B3"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3668" w:type="dxa"/>
          </w:tcPr>
          <w:p w14:paraId="7C4B40E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48" w:type="dxa"/>
          </w:tcPr>
          <w:p w14:paraId="6E058E8B" w14:textId="77777777" w:rsidR="002643FE" w:rsidRPr="00ED3052" w:rsidRDefault="002643FE" w:rsidP="0037174E">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663A665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69756E4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59145CA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D32673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11AEF4A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7FEBDFA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use of planning tools (e.g., market research, budget analysis, decision-making models, competitive analyses)</w:t>
            </w:r>
          </w:p>
          <w:p w14:paraId="16F05D6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1E3C91A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14ABE3C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214ECAD3"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4053" w:type="dxa"/>
          </w:tcPr>
          <w:p w14:paraId="66C7BF9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180DF3E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6A51A10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741" w:type="dxa"/>
          </w:tcPr>
          <w:p w14:paraId="589C7744" w14:textId="77777777" w:rsidR="002643FE" w:rsidRPr="009C4A1C" w:rsidRDefault="002643FE" w:rsidP="0037174E">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05985C19"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0B22716" w14:textId="77777777" w:rsidTr="002643FE">
        <w:tc>
          <w:tcPr>
            <w:tcW w:w="737" w:type="dxa"/>
          </w:tcPr>
          <w:p w14:paraId="683A471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3668" w:type="dxa"/>
          </w:tcPr>
          <w:p w14:paraId="1EC67C5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48" w:type="dxa"/>
          </w:tcPr>
          <w:p w14:paraId="3F9D3C3F"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1D158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0CCFB15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16D218AA"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508F9F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146B3CA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710268B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04775DF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725BA1F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40618282"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4053" w:type="dxa"/>
          </w:tcPr>
          <w:p w14:paraId="77D87FC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47AAEB3B"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741" w:type="dxa"/>
          </w:tcPr>
          <w:p w14:paraId="030F0CAE"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7366254E"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5D427A57" w14:textId="77777777" w:rsidTr="002643FE">
        <w:tc>
          <w:tcPr>
            <w:tcW w:w="737" w:type="dxa"/>
          </w:tcPr>
          <w:p w14:paraId="3D924A3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3668" w:type="dxa"/>
          </w:tcPr>
          <w:p w14:paraId="3036D86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4648" w:type="dxa"/>
          </w:tcPr>
          <w:p w14:paraId="4319DEBC"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282A5E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7923F71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financial decision-making processes, including budget development</w:t>
            </w:r>
          </w:p>
          <w:p w14:paraId="73CC366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7C50EF9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4053" w:type="dxa"/>
          </w:tcPr>
          <w:p w14:paraId="4804D876"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7CF107E5"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possible consequences of not having in place checks and balances for the full range of a business’s finances?</w:t>
            </w:r>
          </w:p>
        </w:tc>
        <w:tc>
          <w:tcPr>
            <w:tcW w:w="2741" w:type="dxa"/>
          </w:tcPr>
          <w:p w14:paraId="45C8E50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470671A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0B46D895" w14:textId="77777777" w:rsidTr="002643FE">
        <w:tc>
          <w:tcPr>
            <w:tcW w:w="737" w:type="dxa"/>
          </w:tcPr>
          <w:p w14:paraId="5A5C4CA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3668" w:type="dxa"/>
          </w:tcPr>
          <w:p w14:paraId="21F63FF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7F01E77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4648" w:type="dxa"/>
          </w:tcPr>
          <w:p w14:paraId="071A75B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D219B4F"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D4FEC4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6E28640A"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4053" w:type="dxa"/>
          </w:tcPr>
          <w:p w14:paraId="1E92C454"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7F82852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4D3C3E8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1B37B4F6"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741" w:type="dxa"/>
          </w:tcPr>
          <w:p w14:paraId="4325F4C5"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222BF446"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B8052CD" w14:textId="77777777" w:rsidTr="002643FE">
        <w:tc>
          <w:tcPr>
            <w:tcW w:w="737" w:type="dxa"/>
          </w:tcPr>
          <w:p w14:paraId="37EF739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3668" w:type="dxa"/>
          </w:tcPr>
          <w:p w14:paraId="783343A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61B7FE11"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4648" w:type="dxa"/>
          </w:tcPr>
          <w:p w14:paraId="6A9AB142"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B8F1E1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4C81845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1FBFA5E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164B3DC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use of emerging and alternative energy resources in the production of goods and services</w:t>
            </w:r>
          </w:p>
          <w:p w14:paraId="5F8E7028"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4053" w:type="dxa"/>
          </w:tcPr>
          <w:p w14:paraId="76719F72"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7FFECE5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6D3F28EF"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2B125BBA"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7A55AEA1"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419624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would life be like without a reliable source of energy?</w:t>
            </w:r>
          </w:p>
          <w:p w14:paraId="1CDD221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741" w:type="dxa"/>
          </w:tcPr>
          <w:p w14:paraId="6A7127A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120A9845"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20AEE3A7" w14:textId="77777777" w:rsidTr="002643FE">
        <w:tc>
          <w:tcPr>
            <w:tcW w:w="737" w:type="dxa"/>
          </w:tcPr>
          <w:p w14:paraId="44F5641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3668" w:type="dxa"/>
          </w:tcPr>
          <w:p w14:paraId="150E2D4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4648" w:type="dxa"/>
          </w:tcPr>
          <w:p w14:paraId="5BEC1C50"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C071E4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08205A6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5C38595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78C81C1E"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4053" w:type="dxa"/>
          </w:tcPr>
          <w:p w14:paraId="2FEBAFF9"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7FCAADB5"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741" w:type="dxa"/>
          </w:tcPr>
          <w:p w14:paraId="1D76F92F" w14:textId="77777777" w:rsidR="002643FE" w:rsidRPr="009C4A1C" w:rsidRDefault="002643FE" w:rsidP="0037174E">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7842406F"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0163273C" w14:textId="77777777" w:rsidTr="002643FE">
        <w:tc>
          <w:tcPr>
            <w:tcW w:w="737" w:type="dxa"/>
          </w:tcPr>
          <w:p w14:paraId="706044EC"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3668" w:type="dxa"/>
          </w:tcPr>
          <w:p w14:paraId="384107F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4648" w:type="dxa"/>
          </w:tcPr>
          <w:p w14:paraId="31DBA736"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2AA8E9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742D3E19"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4053" w:type="dxa"/>
          </w:tcPr>
          <w:p w14:paraId="06B43FF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4C06BC6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397579F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741" w:type="dxa"/>
          </w:tcPr>
          <w:p w14:paraId="6AD45FA1" w14:textId="77777777" w:rsidR="002643FE" w:rsidRPr="009C4A1C" w:rsidRDefault="002643FE" w:rsidP="0037174E">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70658318"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6AE0172" w14:textId="77777777" w:rsidTr="002643FE">
        <w:tc>
          <w:tcPr>
            <w:tcW w:w="737" w:type="dxa"/>
          </w:tcPr>
          <w:p w14:paraId="53E4D17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3668" w:type="dxa"/>
          </w:tcPr>
          <w:p w14:paraId="0C454DB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4648" w:type="dxa"/>
          </w:tcPr>
          <w:p w14:paraId="59C3A90B"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238E7F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1C2871F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laws/regulations and practices affecting workers’ health and safety</w:t>
            </w:r>
          </w:p>
          <w:p w14:paraId="56A9964E"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42F80C4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40FC90E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344FF13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79E4C7A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4053" w:type="dxa"/>
          </w:tcPr>
          <w:p w14:paraId="58CB5BB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 concerns should an industry address?</w:t>
            </w:r>
          </w:p>
          <w:p w14:paraId="0C8AF2AC"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498C6CE0"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2B39B6A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741" w:type="dxa"/>
          </w:tcPr>
          <w:p w14:paraId="6020E002" w14:textId="77777777" w:rsidR="002643FE" w:rsidRPr="009C4A1C" w:rsidRDefault="002643FE" w:rsidP="0037174E">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2863" w:type="dxa"/>
          </w:tcPr>
          <w:p w14:paraId="683EA788"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528893F1" w14:textId="77777777" w:rsidTr="002643FE">
        <w:tc>
          <w:tcPr>
            <w:tcW w:w="737" w:type="dxa"/>
            <w:shd w:val="clear" w:color="auto" w:fill="AEAAAA" w:themeFill="background2" w:themeFillShade="BF"/>
          </w:tcPr>
          <w:p w14:paraId="1C7A419E"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1933FDA7" w14:textId="77777777" w:rsidR="002643FE" w:rsidRPr="009C4A1C" w:rsidRDefault="002643FE" w:rsidP="0037174E">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4648" w:type="dxa"/>
            <w:shd w:val="clear" w:color="auto" w:fill="AEAAAA" w:themeFill="background2" w:themeFillShade="BF"/>
          </w:tcPr>
          <w:p w14:paraId="7A96AC6E"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01620415" w14:textId="77777777" w:rsidR="002643FE" w:rsidRPr="009C4A1C" w:rsidRDefault="002643FE" w:rsidP="0037174E">
            <w:pPr>
              <w:pStyle w:val="Heading2"/>
              <w:spacing w:before="0" w:beforeAutospacing="0" w:after="0" w:afterAutospacing="0"/>
              <w:rPr>
                <w:sz w:val="24"/>
                <w:szCs w:val="24"/>
              </w:rPr>
            </w:pPr>
          </w:p>
        </w:tc>
        <w:bookmarkEnd w:id="5"/>
        <w:tc>
          <w:tcPr>
            <w:tcW w:w="2741" w:type="dxa"/>
            <w:shd w:val="clear" w:color="auto" w:fill="AEAAAA" w:themeFill="background2" w:themeFillShade="BF"/>
          </w:tcPr>
          <w:p w14:paraId="28434085"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370EEC36" w14:textId="77777777" w:rsidR="002643FE" w:rsidRPr="009C4A1C" w:rsidRDefault="002643FE" w:rsidP="0037174E">
            <w:pPr>
              <w:pStyle w:val="Heading2"/>
              <w:spacing w:before="0" w:beforeAutospacing="0" w:after="0" w:afterAutospacing="0"/>
              <w:rPr>
                <w:sz w:val="24"/>
                <w:szCs w:val="24"/>
              </w:rPr>
            </w:pPr>
          </w:p>
        </w:tc>
      </w:tr>
      <w:tr w:rsidR="002643FE" w:rsidRPr="009C4A1C" w14:paraId="38996B1F" w14:textId="77777777" w:rsidTr="002643FE">
        <w:tc>
          <w:tcPr>
            <w:tcW w:w="737" w:type="dxa"/>
          </w:tcPr>
          <w:p w14:paraId="5CA06F3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3668" w:type="dxa"/>
          </w:tcPr>
          <w:p w14:paraId="11D8B6E8"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4648" w:type="dxa"/>
          </w:tcPr>
          <w:p w14:paraId="41ED8EC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518BB12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718E45C"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10FD9589"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6B5E62D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1F02A32E" w14:textId="77777777" w:rsidR="002643FE"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433AE3DE" w14:textId="77777777" w:rsidR="002643FE" w:rsidRPr="00ED3052" w:rsidRDefault="002643FE" w:rsidP="0037174E">
            <w:pPr>
              <w:shd w:val="clear" w:color="auto" w:fill="FFFFFF"/>
              <w:ind w:left="1095"/>
              <w:rPr>
                <w:rFonts w:ascii="Times New Roman" w:eastAsia="Times New Roman" w:hAnsi="Times New Roman" w:cs="Times New Roman"/>
                <w:sz w:val="24"/>
                <w:szCs w:val="24"/>
              </w:rPr>
            </w:pPr>
          </w:p>
          <w:p w14:paraId="4544926A"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72B1D36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promoting personal growth and leadership development</w:t>
            </w:r>
          </w:p>
          <w:p w14:paraId="2B073F8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4053" w:type="dxa"/>
          </w:tcPr>
          <w:p w14:paraId="501BF6BA"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5BD5269E"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1B376E91"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C6CD3B6" w14:textId="77777777" w:rsidTr="002643FE">
        <w:tc>
          <w:tcPr>
            <w:tcW w:w="737" w:type="dxa"/>
          </w:tcPr>
          <w:p w14:paraId="70AF51C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3668" w:type="dxa"/>
          </w:tcPr>
          <w:p w14:paraId="10E27254"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5A48CB5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4648" w:type="dxa"/>
          </w:tcPr>
          <w:p w14:paraId="35AEC099"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0C1F7332"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2D92EED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78E0EE3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681EA9F6"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7B6B2C63"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5992D2F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70B52C04" w14:textId="77777777" w:rsidR="002643FE"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71669C2C" w14:textId="77777777" w:rsidR="002643FE" w:rsidRPr="00ED3052" w:rsidRDefault="002643FE" w:rsidP="0037174E">
            <w:pPr>
              <w:shd w:val="clear" w:color="auto" w:fill="FFFFFF"/>
              <w:ind w:left="1095"/>
              <w:rPr>
                <w:rFonts w:ascii="Times New Roman" w:eastAsia="Times New Roman" w:hAnsi="Times New Roman" w:cs="Times New Roman"/>
                <w:sz w:val="24"/>
                <w:szCs w:val="24"/>
              </w:rPr>
            </w:pPr>
          </w:p>
          <w:p w14:paraId="0882349B"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0628D217"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67105D2C"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display of appropriate conduct in all activities and events related to the </w:t>
            </w:r>
            <w:r w:rsidRPr="00ED3052">
              <w:rPr>
                <w:rFonts w:ascii="Times New Roman" w:eastAsia="Times New Roman" w:hAnsi="Times New Roman" w:cs="Times New Roman"/>
                <w:sz w:val="24"/>
                <w:szCs w:val="24"/>
              </w:rPr>
              <w:lastRenderedPageBreak/>
              <w:t>student organization and professional/civic organizations.</w:t>
            </w:r>
          </w:p>
        </w:tc>
        <w:tc>
          <w:tcPr>
            <w:tcW w:w="4053" w:type="dxa"/>
          </w:tcPr>
          <w:p w14:paraId="79D35040"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3ABA9D56"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2432D046"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2C22422" w14:textId="77777777" w:rsidTr="002643FE">
        <w:tc>
          <w:tcPr>
            <w:tcW w:w="737" w:type="dxa"/>
          </w:tcPr>
          <w:p w14:paraId="0602D57F"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3668" w:type="dxa"/>
          </w:tcPr>
          <w:p w14:paraId="35C51D96"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4648" w:type="dxa"/>
          </w:tcPr>
          <w:p w14:paraId="660CE306"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4053" w:type="dxa"/>
          </w:tcPr>
          <w:p w14:paraId="176E4DBA"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7DA8854D"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450EC5AC"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4FF0CA17" w14:textId="77777777" w:rsidTr="002643FE">
        <w:tc>
          <w:tcPr>
            <w:tcW w:w="737" w:type="dxa"/>
          </w:tcPr>
          <w:p w14:paraId="4CF12596"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3668" w:type="dxa"/>
          </w:tcPr>
          <w:p w14:paraId="5A3BC14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4648" w:type="dxa"/>
          </w:tcPr>
          <w:p w14:paraId="4172E689"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7002E78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3A789350"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3EB82E5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3AD5B37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3353A8F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2B86BEF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4053" w:type="dxa"/>
          </w:tcPr>
          <w:p w14:paraId="6B57CC89" w14:textId="77777777" w:rsidR="002643FE" w:rsidRPr="009C4A1C" w:rsidRDefault="002643FE" w:rsidP="0037174E">
            <w:pPr>
              <w:rPr>
                <w:rFonts w:ascii="Times New Roman" w:eastAsia="Times New Roman" w:hAnsi="Times New Roman" w:cs="Times New Roman"/>
                <w:sz w:val="24"/>
                <w:szCs w:val="24"/>
              </w:rPr>
            </w:pPr>
          </w:p>
        </w:tc>
        <w:tc>
          <w:tcPr>
            <w:tcW w:w="2741" w:type="dxa"/>
          </w:tcPr>
          <w:p w14:paraId="224E8B5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3A43A3D4"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32934072" w14:textId="77777777" w:rsidTr="002643FE">
        <w:tc>
          <w:tcPr>
            <w:tcW w:w="737" w:type="dxa"/>
            <w:shd w:val="clear" w:color="auto" w:fill="AEAAAA" w:themeFill="background2" w:themeFillShade="BF"/>
          </w:tcPr>
          <w:p w14:paraId="6385B888" w14:textId="77777777" w:rsidR="002643FE" w:rsidRPr="009C4A1C" w:rsidRDefault="002643FE" w:rsidP="0037174E">
            <w:pPr>
              <w:pStyle w:val="Heading2"/>
              <w:spacing w:before="0" w:beforeAutospacing="0" w:after="0" w:afterAutospacing="0"/>
              <w:rPr>
                <w:sz w:val="24"/>
                <w:szCs w:val="24"/>
              </w:rPr>
            </w:pPr>
          </w:p>
        </w:tc>
        <w:tc>
          <w:tcPr>
            <w:tcW w:w="3668" w:type="dxa"/>
            <w:shd w:val="clear" w:color="auto" w:fill="AEAAAA" w:themeFill="background2" w:themeFillShade="BF"/>
          </w:tcPr>
          <w:p w14:paraId="1C0533FE" w14:textId="77777777" w:rsidR="002643FE" w:rsidRPr="009C4A1C" w:rsidRDefault="002643FE" w:rsidP="0037174E">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4648" w:type="dxa"/>
            <w:shd w:val="clear" w:color="auto" w:fill="AEAAAA" w:themeFill="background2" w:themeFillShade="BF"/>
          </w:tcPr>
          <w:p w14:paraId="0EA8510C" w14:textId="77777777" w:rsidR="002643FE" w:rsidRPr="009C4A1C" w:rsidRDefault="002643FE" w:rsidP="0037174E">
            <w:pPr>
              <w:pStyle w:val="Heading2"/>
              <w:spacing w:before="0" w:beforeAutospacing="0" w:after="0" w:afterAutospacing="0"/>
              <w:rPr>
                <w:sz w:val="24"/>
                <w:szCs w:val="24"/>
              </w:rPr>
            </w:pPr>
          </w:p>
        </w:tc>
        <w:tc>
          <w:tcPr>
            <w:tcW w:w="4053" w:type="dxa"/>
            <w:shd w:val="clear" w:color="auto" w:fill="AEAAAA" w:themeFill="background2" w:themeFillShade="BF"/>
          </w:tcPr>
          <w:p w14:paraId="6A39EE8E" w14:textId="77777777" w:rsidR="002643FE" w:rsidRPr="009C4A1C" w:rsidRDefault="002643FE" w:rsidP="0037174E">
            <w:pPr>
              <w:pStyle w:val="Heading2"/>
              <w:spacing w:before="0" w:beforeAutospacing="0" w:after="0" w:afterAutospacing="0"/>
              <w:rPr>
                <w:sz w:val="24"/>
                <w:szCs w:val="24"/>
              </w:rPr>
            </w:pPr>
          </w:p>
        </w:tc>
        <w:bookmarkEnd w:id="6"/>
        <w:tc>
          <w:tcPr>
            <w:tcW w:w="2741" w:type="dxa"/>
            <w:shd w:val="clear" w:color="auto" w:fill="AEAAAA" w:themeFill="background2" w:themeFillShade="BF"/>
          </w:tcPr>
          <w:p w14:paraId="4B81BC70" w14:textId="77777777" w:rsidR="002643FE" w:rsidRPr="009C4A1C" w:rsidRDefault="002643FE" w:rsidP="0037174E">
            <w:pPr>
              <w:pStyle w:val="Heading2"/>
              <w:spacing w:before="0" w:beforeAutospacing="0" w:after="0" w:afterAutospacing="0"/>
              <w:rPr>
                <w:sz w:val="24"/>
                <w:szCs w:val="24"/>
              </w:rPr>
            </w:pPr>
          </w:p>
        </w:tc>
        <w:tc>
          <w:tcPr>
            <w:tcW w:w="2863" w:type="dxa"/>
            <w:shd w:val="clear" w:color="auto" w:fill="AEAAAA" w:themeFill="background2" w:themeFillShade="BF"/>
          </w:tcPr>
          <w:p w14:paraId="4B270262" w14:textId="77777777" w:rsidR="002643FE" w:rsidRPr="009C4A1C" w:rsidRDefault="002643FE" w:rsidP="0037174E">
            <w:pPr>
              <w:pStyle w:val="Heading2"/>
              <w:spacing w:before="0" w:beforeAutospacing="0" w:after="0" w:afterAutospacing="0"/>
              <w:rPr>
                <w:sz w:val="24"/>
                <w:szCs w:val="24"/>
              </w:rPr>
            </w:pPr>
          </w:p>
        </w:tc>
      </w:tr>
      <w:tr w:rsidR="002643FE" w:rsidRPr="009C4A1C" w14:paraId="44107F92" w14:textId="77777777" w:rsidTr="002643FE">
        <w:tc>
          <w:tcPr>
            <w:tcW w:w="737" w:type="dxa"/>
          </w:tcPr>
          <w:p w14:paraId="561C1CE5"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3668" w:type="dxa"/>
          </w:tcPr>
          <w:p w14:paraId="0F8D61F9"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4648" w:type="dxa"/>
          </w:tcPr>
          <w:p w14:paraId="3DF44CB2" w14:textId="77777777" w:rsidR="002643FE" w:rsidRPr="00ED3052" w:rsidRDefault="002643FE" w:rsidP="0037174E">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602F2E3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0D0BEC5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1D77681B"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08E18FC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0549E9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95467D5"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16204EF1"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708130FD"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2741580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cooperative education</w:t>
            </w:r>
          </w:p>
          <w:p w14:paraId="10DA5FE8"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249E0194" w14:textId="77777777" w:rsidR="002643FE" w:rsidRPr="00ED3052"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5CAF4A6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4053" w:type="dxa"/>
          </w:tcPr>
          <w:p w14:paraId="4BC54D3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6B3133D7"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599EA3A8"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35F95B3E"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will participation in a work-based learning situation improve </w:t>
            </w:r>
            <w:r w:rsidRPr="00ED3052">
              <w:rPr>
                <w:rFonts w:ascii="Times New Roman" w:eastAsia="Times New Roman" w:hAnsi="Times New Roman" w:cs="Times New Roman"/>
                <w:sz w:val="24"/>
                <w:szCs w:val="24"/>
              </w:rPr>
              <w:lastRenderedPageBreak/>
              <w:t>leadership skills? Teamwork skills?</w:t>
            </w:r>
          </w:p>
          <w:p w14:paraId="3A2E32FD"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1966E91B" w14:textId="77777777" w:rsidR="002643FE" w:rsidRPr="00ED3052"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1C097871"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741" w:type="dxa"/>
          </w:tcPr>
          <w:p w14:paraId="325E5367"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67B273C7"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7A771735" w14:textId="77777777" w:rsidTr="002643FE">
        <w:tc>
          <w:tcPr>
            <w:tcW w:w="737" w:type="dxa"/>
          </w:tcPr>
          <w:p w14:paraId="47FADB8E"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 (O)</w:t>
            </w:r>
          </w:p>
        </w:tc>
        <w:tc>
          <w:tcPr>
            <w:tcW w:w="3668" w:type="dxa"/>
          </w:tcPr>
          <w:p w14:paraId="7DC5B66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 on lessons learned during the WBL experience.</w:t>
            </w:r>
          </w:p>
        </w:tc>
        <w:tc>
          <w:tcPr>
            <w:tcW w:w="4648" w:type="dxa"/>
          </w:tcPr>
          <w:p w14:paraId="24F40CED" w14:textId="77777777" w:rsidR="002643FE" w:rsidRPr="009C4A1C" w:rsidRDefault="002643FE" w:rsidP="0037174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41A0A2DC"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4A94A5B1"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43A553FD"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4053" w:type="dxa"/>
          </w:tcPr>
          <w:p w14:paraId="3893DED6"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1BD88DFD"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5DCBD90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7051011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6EA471C6"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35ADBAA2"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2741" w:type="dxa"/>
          </w:tcPr>
          <w:p w14:paraId="64DD9C83"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24CA2841"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65629F62" w14:textId="77777777" w:rsidTr="002643FE">
        <w:tc>
          <w:tcPr>
            <w:tcW w:w="737" w:type="dxa"/>
          </w:tcPr>
          <w:p w14:paraId="45C2450A"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3668" w:type="dxa"/>
          </w:tcPr>
          <w:p w14:paraId="48DF62FB"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4648" w:type="dxa"/>
          </w:tcPr>
          <w:p w14:paraId="3CE50290" w14:textId="77777777" w:rsidR="002643FE" w:rsidRPr="009C4A1C" w:rsidRDefault="002643FE" w:rsidP="0037174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38A01DD0"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71A483AF"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4F5CC99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35AE407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4053" w:type="dxa"/>
          </w:tcPr>
          <w:p w14:paraId="78EB8E7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7FC61DE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6E765F04"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4E280188"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careers are available through government agencies?</w:t>
            </w:r>
          </w:p>
          <w:p w14:paraId="6FCF999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0A44383C"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762E0B5E"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741" w:type="dxa"/>
          </w:tcPr>
          <w:p w14:paraId="5F77107B"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75C017EC" w14:textId="77777777" w:rsidR="002643FE" w:rsidRPr="009C4A1C" w:rsidRDefault="002643FE" w:rsidP="0037174E">
            <w:pPr>
              <w:rPr>
                <w:rFonts w:ascii="Times New Roman" w:eastAsia="Times New Roman" w:hAnsi="Times New Roman" w:cs="Times New Roman"/>
                <w:sz w:val="24"/>
                <w:szCs w:val="24"/>
              </w:rPr>
            </w:pPr>
          </w:p>
        </w:tc>
      </w:tr>
      <w:tr w:rsidR="002643FE" w:rsidRPr="009C4A1C" w14:paraId="13C82D52" w14:textId="77777777" w:rsidTr="002643FE">
        <w:tc>
          <w:tcPr>
            <w:tcW w:w="737" w:type="dxa"/>
          </w:tcPr>
          <w:p w14:paraId="13896D1D"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 (O)</w:t>
            </w:r>
          </w:p>
        </w:tc>
        <w:tc>
          <w:tcPr>
            <w:tcW w:w="3668" w:type="dxa"/>
          </w:tcPr>
          <w:p w14:paraId="1A2BA457" w14:textId="77777777" w:rsidR="002643FE" w:rsidRPr="009C4A1C" w:rsidRDefault="002643FE" w:rsidP="0037174E">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Participate in a WBL experience, when appropriate.</w:t>
            </w:r>
          </w:p>
        </w:tc>
        <w:tc>
          <w:tcPr>
            <w:tcW w:w="4648" w:type="dxa"/>
          </w:tcPr>
          <w:p w14:paraId="174C56EE" w14:textId="77777777" w:rsidR="002643FE" w:rsidRPr="009C4A1C" w:rsidRDefault="002643FE" w:rsidP="0037174E">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66AF9A36"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79BBFAD5"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3B92A8D4" w14:textId="77777777" w:rsidR="002643FE" w:rsidRPr="009C4A1C" w:rsidRDefault="002643FE" w:rsidP="002643FE">
            <w:pPr>
              <w:pStyle w:val="ListParagraph"/>
              <w:numPr>
                <w:ilvl w:val="0"/>
                <w:numId w:val="42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4053" w:type="dxa"/>
          </w:tcPr>
          <w:p w14:paraId="046392C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7B0293E3"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2CF06320"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1D179F9D"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2E530D79"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4338A0B7" w14:textId="77777777" w:rsidR="002643FE" w:rsidRPr="009C4A1C" w:rsidRDefault="002643FE" w:rsidP="002643FE">
            <w:pPr>
              <w:pStyle w:val="ListParagraph"/>
              <w:numPr>
                <w:ilvl w:val="0"/>
                <w:numId w:val="42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741" w:type="dxa"/>
          </w:tcPr>
          <w:p w14:paraId="6E7A6A70" w14:textId="77777777" w:rsidR="002643FE" w:rsidRPr="009C4A1C" w:rsidRDefault="002643FE" w:rsidP="0037174E">
            <w:pPr>
              <w:rPr>
                <w:rFonts w:ascii="Times New Roman" w:eastAsia="Times New Roman" w:hAnsi="Times New Roman" w:cs="Times New Roman"/>
                <w:sz w:val="24"/>
                <w:szCs w:val="24"/>
              </w:rPr>
            </w:pPr>
          </w:p>
        </w:tc>
        <w:tc>
          <w:tcPr>
            <w:tcW w:w="2863" w:type="dxa"/>
          </w:tcPr>
          <w:p w14:paraId="69524259" w14:textId="77777777" w:rsidR="002643FE" w:rsidRPr="009C4A1C" w:rsidRDefault="002643FE" w:rsidP="0037174E">
            <w:pPr>
              <w:rPr>
                <w:rFonts w:ascii="Times New Roman" w:eastAsia="Times New Roman" w:hAnsi="Times New Roman" w:cs="Times New Roman"/>
                <w:sz w:val="24"/>
                <w:szCs w:val="24"/>
              </w:rPr>
            </w:pPr>
          </w:p>
        </w:tc>
      </w:tr>
      <w:bookmarkEnd w:id="0"/>
      <w:tr w:rsidR="00A26863" w:rsidRPr="007B4DF8" w14:paraId="37FCC08A" w14:textId="00C243DD" w:rsidTr="002643FE">
        <w:tblPrEx>
          <w:tblCellMar>
            <w:left w:w="115" w:type="dxa"/>
            <w:right w:w="115" w:type="dxa"/>
          </w:tblCellMar>
        </w:tblPrEx>
        <w:tc>
          <w:tcPr>
            <w:tcW w:w="737" w:type="dxa"/>
            <w:shd w:val="clear" w:color="auto" w:fill="AEAAAA" w:themeFill="background2" w:themeFillShade="BF"/>
          </w:tcPr>
          <w:p w14:paraId="5B1BE479" w14:textId="77777777" w:rsidR="00A26863" w:rsidRPr="007B4DF8" w:rsidRDefault="00A26863" w:rsidP="004A6788">
            <w:pPr>
              <w:spacing w:before="40" w:afterLines="40" w:after="96"/>
              <w:rPr>
                <w:rFonts w:ascii="Times New Roman" w:eastAsia="Times New Roman" w:hAnsi="Times New Roman" w:cs="Times New Roman"/>
                <w:sz w:val="24"/>
                <w:szCs w:val="24"/>
              </w:rPr>
            </w:pPr>
          </w:p>
        </w:tc>
        <w:tc>
          <w:tcPr>
            <w:tcW w:w="3668" w:type="dxa"/>
            <w:shd w:val="clear" w:color="auto" w:fill="AEAAAA" w:themeFill="background2" w:themeFillShade="BF"/>
          </w:tcPr>
          <w:p w14:paraId="5818E9A5" w14:textId="76BF1362" w:rsidR="00A26863" w:rsidRPr="004C77F3" w:rsidRDefault="00A26863" w:rsidP="004A6788">
            <w:pPr>
              <w:spacing w:before="40" w:afterLines="40" w:after="96"/>
              <w:rPr>
                <w:rFonts w:ascii="Times New Roman" w:eastAsia="Times New Roman" w:hAnsi="Times New Roman" w:cs="Times New Roman"/>
                <w:b/>
                <w:bCs/>
                <w:sz w:val="24"/>
                <w:szCs w:val="24"/>
              </w:rPr>
            </w:pPr>
            <w:bookmarkStart w:id="7" w:name="Independentliving"/>
            <w:r w:rsidRPr="004C77F3">
              <w:rPr>
                <w:rFonts w:ascii="Times New Roman" w:eastAsia="Times New Roman" w:hAnsi="Times New Roman" w:cs="Times New Roman"/>
                <w:b/>
                <w:bCs/>
                <w:sz w:val="24"/>
                <w:szCs w:val="24"/>
              </w:rPr>
              <w:t>Balancing Work and Family</w:t>
            </w:r>
            <w:bookmarkEnd w:id="7"/>
          </w:p>
        </w:tc>
        <w:tc>
          <w:tcPr>
            <w:tcW w:w="4648" w:type="dxa"/>
            <w:tcBorders>
              <w:right w:val="single" w:sz="4" w:space="0" w:color="auto"/>
            </w:tcBorders>
            <w:shd w:val="clear" w:color="auto" w:fill="AEAAAA" w:themeFill="background2" w:themeFillShade="BF"/>
          </w:tcPr>
          <w:p w14:paraId="4EC84A2A" w14:textId="77777777" w:rsidR="00A26863" w:rsidRPr="007B4DF8" w:rsidRDefault="00A26863" w:rsidP="004A6788">
            <w:pPr>
              <w:spacing w:before="40" w:after="96"/>
              <w:rPr>
                <w:rFonts w:ascii="Times New Roman" w:eastAsia="Times New Roman" w:hAnsi="Times New Roman" w:cs="Times New Roman"/>
                <w:color w:val="000000"/>
                <w:sz w:val="24"/>
                <w:szCs w:val="24"/>
              </w:rPr>
            </w:pPr>
          </w:p>
        </w:tc>
        <w:tc>
          <w:tcPr>
            <w:tcW w:w="405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D20452" w14:textId="77777777" w:rsidR="00A26863" w:rsidRPr="007B4DF8" w:rsidRDefault="00A26863" w:rsidP="004A6788">
            <w:pPr>
              <w:spacing w:before="40" w:after="96"/>
              <w:rPr>
                <w:rFonts w:ascii="Times New Roman" w:eastAsia="Times New Roman" w:hAnsi="Times New Roman" w:cs="Times New Roman"/>
                <w:color w:val="000000"/>
                <w:sz w:val="24"/>
                <w:szCs w:val="24"/>
              </w:rPr>
            </w:pPr>
          </w:p>
        </w:tc>
        <w:tc>
          <w:tcPr>
            <w:tcW w:w="2741" w:type="dxa"/>
            <w:shd w:val="clear" w:color="auto" w:fill="AEAAAA" w:themeFill="background2" w:themeFillShade="BF"/>
          </w:tcPr>
          <w:p w14:paraId="54DC0BD8" w14:textId="77777777" w:rsidR="00A26863" w:rsidRPr="00337C03" w:rsidRDefault="00A26863" w:rsidP="004A6788">
            <w:pPr>
              <w:spacing w:before="40" w:after="96"/>
              <w:rPr>
                <w:rFonts w:ascii="Times New Roman" w:eastAsia="Times New Roman" w:hAnsi="Times New Roman" w:cs="Times New Roman"/>
                <w:color w:val="000000"/>
                <w:sz w:val="24"/>
                <w:szCs w:val="24"/>
              </w:rPr>
            </w:pPr>
          </w:p>
        </w:tc>
        <w:tc>
          <w:tcPr>
            <w:tcW w:w="2863" w:type="dxa"/>
            <w:shd w:val="clear" w:color="auto" w:fill="AEAAAA" w:themeFill="background2" w:themeFillShade="BF"/>
          </w:tcPr>
          <w:p w14:paraId="37B21834" w14:textId="366ED487" w:rsidR="00A26863" w:rsidRPr="00337C03" w:rsidRDefault="00A26863" w:rsidP="004A6788">
            <w:pPr>
              <w:spacing w:before="40" w:after="96"/>
              <w:rPr>
                <w:rFonts w:ascii="Times New Roman" w:eastAsia="Times New Roman" w:hAnsi="Times New Roman" w:cs="Times New Roman"/>
                <w:color w:val="000000"/>
                <w:sz w:val="24"/>
                <w:szCs w:val="24"/>
              </w:rPr>
            </w:pPr>
          </w:p>
        </w:tc>
      </w:tr>
      <w:tr w:rsidR="00EC06BC" w:rsidRPr="007B4DF8" w14:paraId="322E9E48" w14:textId="26196D65" w:rsidTr="002643FE">
        <w:tblPrEx>
          <w:tblCellMar>
            <w:left w:w="115" w:type="dxa"/>
            <w:right w:w="115" w:type="dxa"/>
          </w:tblCellMar>
        </w:tblPrEx>
        <w:tc>
          <w:tcPr>
            <w:tcW w:w="737" w:type="dxa"/>
          </w:tcPr>
          <w:p w14:paraId="33A7CF7C" w14:textId="7AE95620"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668" w:type="dxa"/>
            <w:hideMark/>
          </w:tcPr>
          <w:p w14:paraId="3A9F2450" w14:textId="674A97A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the meaning of work and the meaning of family. </w:t>
            </w:r>
          </w:p>
        </w:tc>
        <w:tc>
          <w:tcPr>
            <w:tcW w:w="4648" w:type="dxa"/>
            <w:tcBorders>
              <w:right w:val="single" w:sz="4" w:space="0" w:color="auto"/>
            </w:tcBorders>
          </w:tcPr>
          <w:p w14:paraId="2107C240" w14:textId="77777777" w:rsidR="00EC06BC" w:rsidRDefault="00EC06BC" w:rsidP="00EC06BC">
            <w:pPr>
              <w:spacing w:before="40" w:after="96"/>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Identification should include</w:t>
            </w:r>
          </w:p>
          <w:p w14:paraId="41C97EDA" w14:textId="77777777" w:rsidR="00EC06BC" w:rsidRPr="00E50BAE" w:rsidRDefault="00EC06BC" w:rsidP="00EC06BC">
            <w:pPr>
              <w:rPr>
                <w:rFonts w:ascii="Times New Roman" w:eastAsia="Times New Roman" w:hAnsi="Times New Roman" w:cs="Times New Roman"/>
                <w:color w:val="000000"/>
                <w:sz w:val="24"/>
                <w:szCs w:val="24"/>
              </w:rPr>
            </w:pPr>
          </w:p>
          <w:p w14:paraId="41B3D6EF" w14:textId="7A202D28"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work systems and family systems (</w:t>
            </w:r>
            <w:r>
              <w:rPr>
                <w:rFonts w:ascii="Times New Roman" w:eastAsia="Times New Roman" w:hAnsi="Times New Roman" w:cs="Times New Roman"/>
                <w:color w:val="000000"/>
                <w:sz w:val="24"/>
                <w:szCs w:val="24"/>
              </w:rPr>
              <w:t xml:space="preserve">i.e., </w:t>
            </w:r>
            <w:r w:rsidRPr="00E50BAE">
              <w:rPr>
                <w:rFonts w:ascii="Times New Roman" w:eastAsia="Times New Roman" w:hAnsi="Times New Roman" w:cs="Times New Roman"/>
                <w:color w:val="000000"/>
                <w:sz w:val="24"/>
                <w:szCs w:val="24"/>
              </w:rPr>
              <w:t>structures)</w:t>
            </w:r>
          </w:p>
          <w:p w14:paraId="2B4965D1"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lastRenderedPageBreak/>
              <w:t>characteristics of strong work and family organizations</w:t>
            </w:r>
          </w:p>
          <w:p w14:paraId="39D3D858"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evolution of the workforce</w:t>
            </w:r>
          </w:p>
          <w:p w14:paraId="0F1F8482"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rewards of work within and outside of the family</w:t>
            </w:r>
          </w:p>
          <w:p w14:paraId="472B2F37"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roles and responsibilities of employees and family members</w:t>
            </w:r>
          </w:p>
          <w:p w14:paraId="5EBF2F77"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the effects of interdependence on each member of the family</w:t>
            </w:r>
          </w:p>
          <w:p w14:paraId="678CC3F1"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ways in which the evolution of the family life cycle affects choices and decisions</w:t>
            </w:r>
          </w:p>
          <w:p w14:paraId="1E45DAFB" w14:textId="77777777" w:rsidR="00EC06BC" w:rsidRPr="00E50BAE" w:rsidRDefault="00EC06BC" w:rsidP="00EC06BC">
            <w:pPr>
              <w:numPr>
                <w:ilvl w:val="0"/>
                <w:numId w:val="1"/>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personal and family values.</w:t>
            </w:r>
          </w:p>
          <w:p w14:paraId="02B56DE8" w14:textId="708AC127" w:rsidR="00EC06BC" w:rsidRPr="007B4DF8" w:rsidRDefault="00EC06BC" w:rsidP="00EC06BC">
            <w:pPr>
              <w:spacing w:before="40" w:after="96"/>
              <w:rPr>
                <w:rFonts w:ascii="Times New Roman" w:eastAsia="Times New Roman" w:hAnsi="Times New Roman" w:cs="Times New Roman"/>
                <w:color w:val="000000"/>
                <w:sz w:val="24"/>
                <w:szCs w:val="24"/>
              </w:rPr>
            </w:pPr>
          </w:p>
        </w:tc>
        <w:tc>
          <w:tcPr>
            <w:tcW w:w="4053" w:type="dxa"/>
            <w:tcBorders>
              <w:top w:val="single" w:sz="4" w:space="0" w:color="auto"/>
              <w:left w:val="single" w:sz="4" w:space="0" w:color="auto"/>
              <w:bottom w:val="single" w:sz="4" w:space="0" w:color="auto"/>
              <w:right w:val="single" w:sz="4" w:space="0" w:color="auto"/>
            </w:tcBorders>
          </w:tcPr>
          <w:p w14:paraId="3875339D" w14:textId="77777777" w:rsidR="00EC06BC" w:rsidRPr="00E50BAE" w:rsidRDefault="00EC06BC" w:rsidP="00EC06BC">
            <w:pPr>
              <w:spacing w:before="40" w:after="96"/>
              <w:rPr>
                <w:rFonts w:ascii="Times New Roman" w:eastAsia="Times New Roman" w:hAnsi="Times New Roman" w:cs="Times New Roman"/>
                <w:color w:val="000000"/>
                <w:sz w:val="24"/>
                <w:szCs w:val="24"/>
              </w:rPr>
            </w:pPr>
            <w:r w:rsidRPr="00E50BAE">
              <w:rPr>
                <w:rFonts w:ascii="Times New Roman" w:eastAsia="Times New Roman" w:hAnsi="Times New Roman" w:cs="Times New Roman"/>
                <w:b/>
                <w:bCs/>
                <w:color w:val="000000"/>
                <w:sz w:val="24"/>
                <w:szCs w:val="24"/>
              </w:rPr>
              <w:lastRenderedPageBreak/>
              <w:t>Process/Skill Questions:</w:t>
            </w:r>
          </w:p>
          <w:p w14:paraId="0349ED93"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Thinking</w:t>
            </w:r>
          </w:p>
          <w:p w14:paraId="462BC438" w14:textId="77777777" w:rsidR="00EC06BC" w:rsidRPr="00E50BAE" w:rsidRDefault="00EC06BC" w:rsidP="00EC06BC">
            <w:pPr>
              <w:numPr>
                <w:ilvl w:val="0"/>
                <w:numId w:val="2"/>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What are the characteristics of a strong family structure?</w:t>
            </w:r>
          </w:p>
          <w:p w14:paraId="18136B72" w14:textId="77777777" w:rsidR="00EC06BC" w:rsidRPr="00E50BAE" w:rsidRDefault="00EC06BC" w:rsidP="00EC06BC">
            <w:pPr>
              <w:numPr>
                <w:ilvl w:val="0"/>
                <w:numId w:val="2"/>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lastRenderedPageBreak/>
              <w:t>How do the roles and responsibilities of employed workers and family members compare?</w:t>
            </w:r>
          </w:p>
          <w:p w14:paraId="3C0DA964"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Communication</w:t>
            </w:r>
          </w:p>
          <w:p w14:paraId="732824E9" w14:textId="77777777" w:rsidR="00EC06BC" w:rsidRPr="00E50BAE" w:rsidRDefault="00EC06BC" w:rsidP="00EC06BC">
            <w:pPr>
              <w:numPr>
                <w:ilvl w:val="0"/>
                <w:numId w:val="3"/>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How can employers provide flexibility to employees with family responsibilities?</w:t>
            </w:r>
          </w:p>
          <w:p w14:paraId="661CF8B3" w14:textId="77777777" w:rsidR="00EC06BC" w:rsidRPr="00E50BAE" w:rsidRDefault="00EC06BC" w:rsidP="00EC06BC">
            <w:pPr>
              <w:numPr>
                <w:ilvl w:val="0"/>
                <w:numId w:val="3"/>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How can the workplace promote effective strategies for balancing work and family?</w:t>
            </w:r>
          </w:p>
          <w:p w14:paraId="007DE730"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Leadership</w:t>
            </w:r>
          </w:p>
          <w:p w14:paraId="791ACF16" w14:textId="77777777" w:rsidR="00EC06BC" w:rsidRPr="00E50BAE" w:rsidRDefault="00EC06BC" w:rsidP="00EC06BC">
            <w:pPr>
              <w:numPr>
                <w:ilvl w:val="0"/>
                <w:numId w:val="4"/>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What leadership skills do family members need? What leadership skills do employees in the workplace need?</w:t>
            </w:r>
          </w:p>
          <w:p w14:paraId="1487771B" w14:textId="77777777" w:rsidR="00EC06BC" w:rsidRPr="00E50BAE" w:rsidRDefault="00EC06BC" w:rsidP="00EC06BC">
            <w:pPr>
              <w:numPr>
                <w:ilvl w:val="0"/>
                <w:numId w:val="4"/>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Which leadership skills are needed to promote change in the workplace?</w:t>
            </w:r>
          </w:p>
          <w:p w14:paraId="2BF10C6B" w14:textId="77777777" w:rsidR="00EC06BC" w:rsidRPr="00E50BAE" w:rsidRDefault="00EC06BC" w:rsidP="00EC06BC">
            <w:pPr>
              <w:rPr>
                <w:rFonts w:ascii="Times New Roman" w:eastAsia="Times New Roman" w:hAnsi="Times New Roman" w:cs="Times New Roman"/>
                <w:b/>
                <w:bCs/>
                <w:color w:val="000000"/>
                <w:sz w:val="24"/>
                <w:szCs w:val="24"/>
              </w:rPr>
            </w:pPr>
            <w:r w:rsidRPr="00E50BAE">
              <w:rPr>
                <w:rFonts w:ascii="Times New Roman" w:eastAsia="Times New Roman" w:hAnsi="Times New Roman" w:cs="Times New Roman"/>
                <w:b/>
                <w:bCs/>
                <w:color w:val="000000"/>
                <w:sz w:val="24"/>
                <w:szCs w:val="24"/>
              </w:rPr>
              <w:t>Management</w:t>
            </w:r>
          </w:p>
          <w:p w14:paraId="597634E5" w14:textId="77777777" w:rsidR="00EC06BC" w:rsidRPr="00E50BAE" w:rsidRDefault="00EC06BC" w:rsidP="00EC06BC">
            <w:pPr>
              <w:numPr>
                <w:ilvl w:val="0"/>
                <w:numId w:val="5"/>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How can employers demonstrate that they value employee families?</w:t>
            </w:r>
          </w:p>
          <w:p w14:paraId="4A3ED39A" w14:textId="00FA0642" w:rsidR="00EC06BC" w:rsidRPr="00E50BAE" w:rsidRDefault="00EC06BC" w:rsidP="00EC06BC">
            <w:pPr>
              <w:numPr>
                <w:ilvl w:val="0"/>
                <w:numId w:val="5"/>
              </w:numPr>
              <w:rPr>
                <w:rFonts w:ascii="Times New Roman" w:eastAsia="Times New Roman" w:hAnsi="Times New Roman" w:cs="Times New Roman"/>
                <w:color w:val="000000"/>
                <w:sz w:val="24"/>
                <w:szCs w:val="24"/>
              </w:rPr>
            </w:pPr>
            <w:r w:rsidRPr="00E50BAE">
              <w:rPr>
                <w:rFonts w:ascii="Times New Roman" w:eastAsia="Times New Roman" w:hAnsi="Times New Roman" w:cs="Times New Roman"/>
                <w:color w:val="000000"/>
                <w:sz w:val="24"/>
                <w:szCs w:val="24"/>
              </w:rPr>
              <w:t>What resources are available to help families balance work and family roles and responsibilities?</w:t>
            </w:r>
          </w:p>
        </w:tc>
        <w:tc>
          <w:tcPr>
            <w:tcW w:w="2741" w:type="dxa"/>
          </w:tcPr>
          <w:p w14:paraId="4A741DEF" w14:textId="77777777" w:rsidR="00EC06BC" w:rsidRDefault="00EC06BC" w:rsidP="00EC06BC">
            <w:pPr>
              <w:spacing w:before="40" w:after="96"/>
              <w:rPr>
                <w:rFonts w:ascii="Times New Roman" w:eastAsia="Times New Roman" w:hAnsi="Times New Roman" w:cs="Times New Roman"/>
                <w:color w:val="000000"/>
                <w:sz w:val="24"/>
                <w:szCs w:val="24"/>
              </w:rPr>
            </w:pPr>
            <w:r w:rsidRPr="006E707D">
              <w:rPr>
                <w:rFonts w:ascii="Times New Roman" w:eastAsia="Times New Roman" w:hAnsi="Times New Roman" w:cs="Times New Roman"/>
                <w:color w:val="000000"/>
                <w:sz w:val="24"/>
                <w:szCs w:val="24"/>
              </w:rPr>
              <w:lastRenderedPageBreak/>
              <w:t>English: 9.RV, 9.RI, 10.RV, 10.RI, 11.RV, 11.RI, 12.RV, 12.RI</w:t>
            </w:r>
          </w:p>
          <w:p w14:paraId="63AD39E1" w14:textId="77777777" w:rsidR="00EC06BC" w:rsidRDefault="00EC06BC" w:rsidP="00EC06BC">
            <w:pPr>
              <w:spacing w:before="40" w:after="96"/>
              <w:rPr>
                <w:rFonts w:ascii="Times New Roman" w:eastAsia="Times New Roman" w:hAnsi="Times New Roman" w:cs="Times New Roman"/>
                <w:color w:val="000000"/>
                <w:sz w:val="24"/>
                <w:szCs w:val="24"/>
              </w:rPr>
            </w:pPr>
          </w:p>
          <w:p w14:paraId="7BC4F757" w14:textId="079267B3" w:rsidR="00EC06BC" w:rsidRPr="00337C03" w:rsidRDefault="00EC06BC" w:rsidP="00EC06BC">
            <w:pPr>
              <w:rPr>
                <w:rFonts w:ascii="Times New Roman" w:hAnsi="Times New Roman" w:cs="Times New Roman"/>
                <w:b/>
                <w:sz w:val="24"/>
                <w:szCs w:val="24"/>
                <w:u w:val="single"/>
              </w:rPr>
            </w:pPr>
            <w:r w:rsidRPr="009F38B4">
              <w:rPr>
                <w:rFonts w:ascii="Times New Roman" w:eastAsia="Times New Roman" w:hAnsi="Times New Roman" w:cs="Times New Roman"/>
                <w:color w:val="000000"/>
                <w:sz w:val="24"/>
                <w:szCs w:val="24"/>
              </w:rPr>
              <w:lastRenderedPageBreak/>
              <w:t>History and Social Sciences:</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WG 17</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WHII 8, 14</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VUS 8, 14</w:t>
            </w:r>
            <w:r>
              <w:rPr>
                <w:rFonts w:ascii="Times New Roman" w:eastAsia="Times New Roman" w:hAnsi="Times New Roman" w:cs="Times New Roman"/>
                <w:color w:val="000000"/>
                <w:sz w:val="24"/>
                <w:szCs w:val="24"/>
              </w:rPr>
              <w:t xml:space="preserve">; </w:t>
            </w:r>
            <w:r w:rsidRPr="009F38B4">
              <w:rPr>
                <w:rFonts w:ascii="Times New Roman" w:eastAsia="Times New Roman" w:hAnsi="Times New Roman" w:cs="Times New Roman"/>
                <w:color w:val="000000"/>
                <w:sz w:val="24"/>
                <w:szCs w:val="24"/>
              </w:rPr>
              <w:t>Govt 14, 15</w:t>
            </w:r>
          </w:p>
        </w:tc>
        <w:tc>
          <w:tcPr>
            <w:tcW w:w="2863" w:type="dxa"/>
          </w:tcPr>
          <w:p w14:paraId="3AF950E3" w14:textId="18BF3E4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Career Connection</w:t>
            </w:r>
          </w:p>
          <w:p w14:paraId="09A0F14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7E55F2D5"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4251C9B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56B55B4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067CC503" w14:textId="77777777" w:rsidR="00EC06BC" w:rsidRPr="00337C03" w:rsidRDefault="00EC06BC" w:rsidP="00EC06BC">
            <w:pPr>
              <w:pStyle w:val="ListParagraph"/>
              <w:rPr>
                <w:rFonts w:ascii="Times New Roman" w:hAnsi="Times New Roman" w:cs="Times New Roman"/>
                <w:sz w:val="24"/>
                <w:szCs w:val="24"/>
              </w:rPr>
            </w:pPr>
          </w:p>
          <w:p w14:paraId="7B9EB95C" w14:textId="77777777" w:rsidR="00EC06BC" w:rsidRPr="00337C03" w:rsidRDefault="00EC06BC" w:rsidP="00EC06BC">
            <w:pPr>
              <w:rPr>
                <w:rFonts w:ascii="Times New Roman" w:hAnsi="Times New Roman" w:cs="Times New Roman"/>
                <w:sz w:val="24"/>
                <w:szCs w:val="24"/>
              </w:rPr>
            </w:pPr>
          </w:p>
          <w:p w14:paraId="133A043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33C1A84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7605E0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70487B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3D7486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50177D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45FB745" w14:textId="77777777" w:rsidR="00EC06BC" w:rsidRPr="00337C03" w:rsidRDefault="00EC06BC" w:rsidP="00EC06BC">
            <w:pPr>
              <w:rPr>
                <w:rFonts w:ascii="Times New Roman" w:hAnsi="Times New Roman" w:cs="Times New Roman"/>
                <w:sz w:val="24"/>
                <w:szCs w:val="24"/>
              </w:rPr>
            </w:pPr>
          </w:p>
          <w:p w14:paraId="37069A1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35193BC"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3B9D5C0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EE146E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368C549"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2565470E" w14:textId="77777777" w:rsidR="00EC06BC" w:rsidRPr="00337C03" w:rsidRDefault="00EC06BC" w:rsidP="00EC06BC">
            <w:pPr>
              <w:pStyle w:val="ListParagraph"/>
              <w:rPr>
                <w:rFonts w:ascii="Times New Roman" w:hAnsi="Times New Roman" w:cs="Times New Roman"/>
                <w:sz w:val="24"/>
                <w:szCs w:val="24"/>
              </w:rPr>
            </w:pPr>
          </w:p>
          <w:p w14:paraId="3963AD2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FF61BB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F92FD7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511EBD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B904588" w14:textId="77777777" w:rsidR="00EC06BC" w:rsidRPr="00337C03" w:rsidRDefault="00EC06BC" w:rsidP="00EC06BC">
            <w:pPr>
              <w:rPr>
                <w:rFonts w:ascii="Times New Roman" w:hAnsi="Times New Roman" w:cs="Times New Roman"/>
                <w:b/>
                <w:sz w:val="24"/>
                <w:szCs w:val="24"/>
                <w:u w:val="single"/>
              </w:rPr>
            </w:pPr>
          </w:p>
          <w:p w14:paraId="28C84A6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6DA01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1483961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17211BC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C32DEE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769E46A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109E69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Personal Finance: Presented by </w:t>
            </w:r>
            <w:r w:rsidRPr="00337C03">
              <w:rPr>
                <w:rFonts w:ascii="Times New Roman" w:hAnsi="Times New Roman" w:cs="Times New Roman"/>
                <w:sz w:val="24"/>
                <w:szCs w:val="24"/>
              </w:rPr>
              <w:lastRenderedPageBreak/>
              <w:t>EVERFI</w:t>
            </w:r>
          </w:p>
          <w:p w14:paraId="63E0DC7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4475B8D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7341B9A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88677EF" w14:textId="77777777" w:rsidR="00EC06BC" w:rsidRPr="00337C03" w:rsidRDefault="00EC06BC" w:rsidP="00EC06BC">
            <w:pPr>
              <w:spacing w:before="40" w:after="96"/>
              <w:rPr>
                <w:rFonts w:ascii="Times New Roman" w:eastAsia="Times New Roman" w:hAnsi="Times New Roman" w:cs="Times New Roman"/>
                <w:color w:val="000000"/>
                <w:sz w:val="24"/>
                <w:szCs w:val="24"/>
              </w:rPr>
            </w:pPr>
          </w:p>
        </w:tc>
      </w:tr>
      <w:tr w:rsidR="00EC06BC" w:rsidRPr="007B4DF8" w14:paraId="210E50EA" w14:textId="19B3E72A" w:rsidTr="002643FE">
        <w:tblPrEx>
          <w:tblCellMar>
            <w:left w:w="115" w:type="dxa"/>
            <w:right w:w="115" w:type="dxa"/>
          </w:tblCellMar>
        </w:tblPrEx>
        <w:tc>
          <w:tcPr>
            <w:tcW w:w="737" w:type="dxa"/>
          </w:tcPr>
          <w:p w14:paraId="0151CC5C" w14:textId="62F02B93"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3668" w:type="dxa"/>
            <w:hideMark/>
          </w:tcPr>
          <w:p w14:paraId="417AF816" w14:textId="47CF9346"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strategies for balancing work and family roles. </w:t>
            </w:r>
          </w:p>
        </w:tc>
        <w:tc>
          <w:tcPr>
            <w:tcW w:w="4648" w:type="dxa"/>
          </w:tcPr>
          <w:p w14:paraId="5CCDB530" w14:textId="77777777" w:rsidR="00EC06BC" w:rsidRPr="00E50BAE" w:rsidRDefault="00EC06BC" w:rsidP="00EC06BC">
            <w:pPr>
              <w:pStyle w:val="NormalWeb"/>
              <w:spacing w:before="0" w:after="0"/>
              <w:rPr>
                <w:color w:val="000000"/>
              </w:rPr>
            </w:pPr>
            <w:r w:rsidRPr="00E50BAE">
              <w:rPr>
                <w:color w:val="000000"/>
              </w:rPr>
              <w:t>Identification should include strategies related to</w:t>
            </w:r>
          </w:p>
          <w:p w14:paraId="5AACE8F9"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use of time</w:t>
            </w:r>
          </w:p>
          <w:p w14:paraId="36727FEF"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prioritization of responsibilities</w:t>
            </w:r>
          </w:p>
          <w:p w14:paraId="61A2C7BE"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stress</w:t>
            </w:r>
          </w:p>
          <w:p w14:paraId="3CD5AEA6" w14:textId="364B561D"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 xml:space="preserve">health and safety </w:t>
            </w:r>
            <w:r>
              <w:rPr>
                <w:color w:val="000000"/>
              </w:rPr>
              <w:t>concern</w:t>
            </w:r>
            <w:r w:rsidRPr="00E50BAE">
              <w:rPr>
                <w:color w:val="000000"/>
              </w:rPr>
              <w:t>s</w:t>
            </w:r>
          </w:p>
          <w:p w14:paraId="6C99DBFC" w14:textId="77777777"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conflict resolution</w:t>
            </w:r>
          </w:p>
          <w:p w14:paraId="65994FE6" w14:textId="3428F123" w:rsidR="00EC06BC" w:rsidRPr="00E50BAE" w:rsidRDefault="00EC06BC" w:rsidP="00EC06BC">
            <w:pPr>
              <w:pStyle w:val="NormalWeb"/>
              <w:numPr>
                <w:ilvl w:val="0"/>
                <w:numId w:val="6"/>
              </w:numPr>
              <w:spacing w:before="0" w:beforeAutospacing="0" w:after="0" w:afterAutospacing="0"/>
              <w:rPr>
                <w:color w:val="000000"/>
              </w:rPr>
            </w:pPr>
            <w:r>
              <w:rPr>
                <w:color w:val="000000"/>
              </w:rPr>
              <w:t>work and family</w:t>
            </w:r>
            <w:r w:rsidRPr="00E50BAE">
              <w:rPr>
                <w:color w:val="000000"/>
              </w:rPr>
              <w:t xml:space="preserve"> values</w:t>
            </w:r>
          </w:p>
          <w:p w14:paraId="73FB3FB3" w14:textId="64CBCEBF" w:rsidR="00EC06BC" w:rsidRPr="00E50BAE" w:rsidRDefault="00EC06BC" w:rsidP="00EC06BC">
            <w:pPr>
              <w:pStyle w:val="NormalWeb"/>
              <w:numPr>
                <w:ilvl w:val="0"/>
                <w:numId w:val="6"/>
              </w:numPr>
              <w:spacing w:before="0" w:beforeAutospacing="0" w:after="0" w:afterAutospacing="0"/>
              <w:rPr>
                <w:color w:val="000000"/>
              </w:rPr>
            </w:pPr>
            <w:r w:rsidRPr="00E50BAE">
              <w:rPr>
                <w:color w:val="000000"/>
              </w:rPr>
              <w:t>stages of the family and career life cycle</w:t>
            </w:r>
            <w:r>
              <w:rPr>
                <w:color w:val="000000"/>
              </w:rPr>
              <w:t>s</w:t>
            </w:r>
            <w:r w:rsidRPr="00E50BAE">
              <w:rPr>
                <w:color w:val="000000"/>
              </w:rPr>
              <w:t>.</w:t>
            </w:r>
          </w:p>
        </w:tc>
        <w:tc>
          <w:tcPr>
            <w:tcW w:w="4053" w:type="dxa"/>
            <w:tcBorders>
              <w:top w:val="single" w:sz="4" w:space="0" w:color="auto"/>
            </w:tcBorders>
          </w:tcPr>
          <w:p w14:paraId="05659A1A" w14:textId="77777777" w:rsidR="00EC06BC" w:rsidRPr="00E50BAE" w:rsidRDefault="00EC06BC" w:rsidP="00EC06BC">
            <w:pPr>
              <w:pStyle w:val="NormalWeb"/>
              <w:spacing w:before="40" w:after="96"/>
              <w:rPr>
                <w:color w:val="000000"/>
              </w:rPr>
            </w:pPr>
            <w:r w:rsidRPr="00E50BAE">
              <w:rPr>
                <w:b/>
                <w:bCs/>
                <w:color w:val="000000"/>
              </w:rPr>
              <w:t>Process/Skill Questions:</w:t>
            </w:r>
          </w:p>
          <w:p w14:paraId="25D57ABD" w14:textId="77777777" w:rsidR="00EC06BC" w:rsidRPr="00E50BAE" w:rsidRDefault="00EC06BC" w:rsidP="00EC06BC">
            <w:pPr>
              <w:pStyle w:val="NormalWeb"/>
              <w:spacing w:before="0" w:beforeAutospacing="0" w:after="0" w:afterAutospacing="0"/>
              <w:rPr>
                <w:b/>
                <w:bCs/>
                <w:color w:val="000000"/>
              </w:rPr>
            </w:pPr>
            <w:r w:rsidRPr="00E50BAE">
              <w:rPr>
                <w:b/>
                <w:bCs/>
                <w:color w:val="000000"/>
              </w:rPr>
              <w:t>Thinking</w:t>
            </w:r>
          </w:p>
          <w:p w14:paraId="09D26D58" w14:textId="77777777" w:rsidR="00EC06BC" w:rsidRPr="00E50BAE" w:rsidRDefault="00EC06BC" w:rsidP="00EC06BC">
            <w:pPr>
              <w:pStyle w:val="NormalWeb"/>
              <w:numPr>
                <w:ilvl w:val="0"/>
                <w:numId w:val="7"/>
              </w:numPr>
              <w:spacing w:before="0" w:beforeAutospacing="0" w:after="0" w:afterAutospacing="0"/>
              <w:rPr>
                <w:color w:val="000000"/>
              </w:rPr>
            </w:pPr>
            <w:r w:rsidRPr="00E50BAE">
              <w:rPr>
                <w:color w:val="000000"/>
              </w:rPr>
              <w:t>Why is it important to an individual that the employer understands the significance of balancing work and family roles and responsibilities?</w:t>
            </w:r>
          </w:p>
          <w:p w14:paraId="68B983C9" w14:textId="77777777" w:rsidR="00EC06BC" w:rsidRPr="00E50BAE" w:rsidRDefault="00EC06BC" w:rsidP="00EC06BC">
            <w:pPr>
              <w:pStyle w:val="NormalWeb"/>
              <w:numPr>
                <w:ilvl w:val="0"/>
                <w:numId w:val="7"/>
              </w:numPr>
              <w:spacing w:before="0" w:beforeAutospacing="0" w:after="0" w:afterAutospacing="0"/>
              <w:rPr>
                <w:color w:val="000000"/>
              </w:rPr>
            </w:pPr>
            <w:r w:rsidRPr="00E50BAE">
              <w:rPr>
                <w:color w:val="000000"/>
              </w:rPr>
              <w:t>Why is it important for employees and their families to develop management strategies?</w:t>
            </w:r>
          </w:p>
          <w:p w14:paraId="3001A66A" w14:textId="77777777" w:rsidR="00EC06BC" w:rsidRPr="00E50BAE" w:rsidRDefault="00EC06BC" w:rsidP="00EC06BC">
            <w:pPr>
              <w:pStyle w:val="NormalWeb"/>
              <w:spacing w:before="0" w:beforeAutospacing="0" w:after="0" w:afterAutospacing="0"/>
              <w:rPr>
                <w:b/>
                <w:bCs/>
                <w:color w:val="000000"/>
              </w:rPr>
            </w:pPr>
            <w:r w:rsidRPr="00E50BAE">
              <w:rPr>
                <w:b/>
                <w:bCs/>
                <w:color w:val="000000"/>
              </w:rPr>
              <w:t>Communication</w:t>
            </w:r>
          </w:p>
          <w:p w14:paraId="4A59F5AB" w14:textId="77777777" w:rsidR="00EC06BC" w:rsidRPr="00E50BAE" w:rsidRDefault="00EC06BC" w:rsidP="00EC06BC">
            <w:pPr>
              <w:pStyle w:val="NormalWeb"/>
              <w:numPr>
                <w:ilvl w:val="0"/>
                <w:numId w:val="8"/>
              </w:numPr>
              <w:spacing w:before="0" w:beforeAutospacing="0" w:after="0" w:afterAutospacing="0"/>
              <w:rPr>
                <w:color w:val="000000"/>
              </w:rPr>
            </w:pPr>
            <w:r w:rsidRPr="00E50BAE">
              <w:rPr>
                <w:color w:val="000000"/>
              </w:rPr>
              <w:t>When is it appropriate for an employee to communicate personal and family problems to an employer?</w:t>
            </w:r>
          </w:p>
          <w:p w14:paraId="78326DB2" w14:textId="77777777" w:rsidR="00EC06BC" w:rsidRPr="00E50BAE" w:rsidRDefault="00EC06BC" w:rsidP="00EC06BC">
            <w:pPr>
              <w:pStyle w:val="NormalWeb"/>
              <w:numPr>
                <w:ilvl w:val="0"/>
                <w:numId w:val="8"/>
              </w:numPr>
              <w:spacing w:before="0" w:beforeAutospacing="0" w:after="0" w:afterAutospacing="0"/>
              <w:rPr>
                <w:color w:val="000000"/>
              </w:rPr>
            </w:pPr>
            <w:r w:rsidRPr="00E50BAE">
              <w:rPr>
                <w:color w:val="000000"/>
              </w:rPr>
              <w:t>How can one communicate the importance of balancing work and family?</w:t>
            </w:r>
          </w:p>
          <w:p w14:paraId="41A737EE" w14:textId="77777777" w:rsidR="00EC06BC" w:rsidRPr="00E50BAE" w:rsidRDefault="00EC06BC" w:rsidP="00EC06BC">
            <w:pPr>
              <w:pStyle w:val="NormalWeb"/>
              <w:spacing w:before="0" w:beforeAutospacing="0" w:after="0" w:afterAutospacing="0"/>
              <w:rPr>
                <w:b/>
                <w:bCs/>
                <w:color w:val="000000"/>
              </w:rPr>
            </w:pPr>
            <w:r w:rsidRPr="00E50BAE">
              <w:rPr>
                <w:b/>
                <w:bCs/>
                <w:color w:val="000000"/>
              </w:rPr>
              <w:t>Leadership</w:t>
            </w:r>
          </w:p>
          <w:p w14:paraId="47197F73" w14:textId="77777777" w:rsidR="00EC06BC" w:rsidRPr="00E50BAE" w:rsidRDefault="00EC06BC" w:rsidP="00EC06BC">
            <w:pPr>
              <w:pStyle w:val="NormalWeb"/>
              <w:numPr>
                <w:ilvl w:val="0"/>
                <w:numId w:val="9"/>
              </w:numPr>
              <w:spacing w:before="0" w:beforeAutospacing="0" w:after="0" w:afterAutospacing="0"/>
              <w:rPr>
                <w:color w:val="000000"/>
              </w:rPr>
            </w:pPr>
            <w:r w:rsidRPr="00E50BAE">
              <w:rPr>
                <w:color w:val="000000"/>
              </w:rPr>
              <w:t>Why is it important to accept leadership roles in the community?</w:t>
            </w:r>
          </w:p>
          <w:p w14:paraId="383B3E63" w14:textId="77777777" w:rsidR="00EC06BC" w:rsidRPr="00E50BAE" w:rsidRDefault="00EC06BC" w:rsidP="00EC06BC">
            <w:pPr>
              <w:pStyle w:val="NormalWeb"/>
              <w:numPr>
                <w:ilvl w:val="0"/>
                <w:numId w:val="9"/>
              </w:numPr>
              <w:spacing w:before="0" w:beforeAutospacing="0" w:after="0" w:afterAutospacing="0"/>
              <w:rPr>
                <w:color w:val="000000"/>
              </w:rPr>
            </w:pPr>
            <w:r w:rsidRPr="00E50BAE">
              <w:rPr>
                <w:color w:val="000000"/>
              </w:rPr>
              <w:lastRenderedPageBreak/>
              <w:t>What skills do individuals need to become leaders?</w:t>
            </w:r>
          </w:p>
          <w:p w14:paraId="53D52D1C" w14:textId="77777777" w:rsidR="00EC06BC" w:rsidRPr="00E50BAE" w:rsidRDefault="00EC06BC" w:rsidP="00EC06BC">
            <w:pPr>
              <w:pStyle w:val="NormalWeb"/>
              <w:spacing w:before="0" w:beforeAutospacing="0" w:after="0" w:afterAutospacing="0"/>
              <w:rPr>
                <w:b/>
                <w:bCs/>
                <w:color w:val="000000"/>
              </w:rPr>
            </w:pPr>
            <w:r w:rsidRPr="00E50BAE">
              <w:rPr>
                <w:b/>
                <w:bCs/>
                <w:color w:val="000000"/>
              </w:rPr>
              <w:t>Management</w:t>
            </w:r>
          </w:p>
          <w:p w14:paraId="34308083" w14:textId="77777777" w:rsidR="00EC06BC" w:rsidRPr="00E50BAE" w:rsidRDefault="00EC06BC" w:rsidP="00EC06BC">
            <w:pPr>
              <w:pStyle w:val="NormalWeb"/>
              <w:numPr>
                <w:ilvl w:val="0"/>
                <w:numId w:val="10"/>
              </w:numPr>
              <w:spacing w:before="0" w:beforeAutospacing="0" w:after="0" w:afterAutospacing="0"/>
              <w:rPr>
                <w:color w:val="000000"/>
              </w:rPr>
            </w:pPr>
            <w:r w:rsidRPr="00E50BAE">
              <w:rPr>
                <w:color w:val="000000"/>
              </w:rPr>
              <w:t>What management skills are helpful at different stages of the family life cycle?</w:t>
            </w:r>
          </w:p>
          <w:p w14:paraId="44BAD46B" w14:textId="0AE63A9C" w:rsidR="00EC06BC" w:rsidRPr="00E50BAE" w:rsidRDefault="00EC06BC" w:rsidP="00EC06BC">
            <w:pPr>
              <w:pStyle w:val="NormalWeb"/>
              <w:numPr>
                <w:ilvl w:val="0"/>
                <w:numId w:val="10"/>
              </w:numPr>
              <w:spacing w:before="0" w:beforeAutospacing="0" w:after="0" w:afterAutospacing="0"/>
              <w:rPr>
                <w:color w:val="000000"/>
              </w:rPr>
            </w:pPr>
            <w:r w:rsidRPr="00E50BAE">
              <w:rPr>
                <w:color w:val="000000"/>
              </w:rPr>
              <w:t>Why are management skills important when balancing work and family roles? </w:t>
            </w:r>
          </w:p>
        </w:tc>
        <w:tc>
          <w:tcPr>
            <w:tcW w:w="2741" w:type="dxa"/>
          </w:tcPr>
          <w:p w14:paraId="7355EBE1"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10.RV, 10.RI, 11.RV, 11.RI, 12.RV, 12.RI</w:t>
            </w:r>
          </w:p>
          <w:p w14:paraId="424716F1" w14:textId="77777777" w:rsidR="00EC06BC" w:rsidRDefault="00EC06BC" w:rsidP="00EC06BC">
            <w:pPr>
              <w:pStyle w:val="NormalWeb"/>
              <w:spacing w:before="40" w:beforeAutospacing="0" w:after="96" w:afterAutospacing="0"/>
              <w:rPr>
                <w:color w:val="000000"/>
              </w:rPr>
            </w:pPr>
          </w:p>
          <w:p w14:paraId="31F52B27" w14:textId="3C47ED4C" w:rsidR="00EC06BC" w:rsidRPr="000031A6" w:rsidRDefault="00EC06BC" w:rsidP="00EC06BC">
            <w:pPr>
              <w:rPr>
                <w:rFonts w:ascii="Times New Roman" w:hAnsi="Times New Roman" w:cs="Times New Roman"/>
                <w:b/>
                <w:sz w:val="24"/>
                <w:szCs w:val="24"/>
                <w:u w:val="single"/>
              </w:rPr>
            </w:pPr>
            <w:r w:rsidRPr="000031A6">
              <w:rPr>
                <w:rFonts w:ascii="Times New Roman" w:hAnsi="Times New Roman" w:cs="Times New Roman"/>
                <w:color w:val="000000"/>
                <w:sz w:val="24"/>
                <w:szCs w:val="24"/>
              </w:rPr>
              <w:t>History and Social Sciences: WG 17; WHII 8, 14; VUS 8, 14; Govt 14, 15</w:t>
            </w:r>
          </w:p>
        </w:tc>
        <w:tc>
          <w:tcPr>
            <w:tcW w:w="2863" w:type="dxa"/>
          </w:tcPr>
          <w:p w14:paraId="20B95F9E" w14:textId="4E51C4BB"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0295F590"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4DFA3B87"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13CA75F3"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591BB5D4"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171B7BF5" w14:textId="77777777" w:rsidR="00EC06BC" w:rsidRPr="00337C03" w:rsidRDefault="00EC06BC" w:rsidP="00EC06BC">
            <w:pPr>
              <w:rPr>
                <w:rFonts w:ascii="Times New Roman" w:hAnsi="Times New Roman" w:cs="Times New Roman"/>
                <w:sz w:val="24"/>
                <w:szCs w:val="24"/>
              </w:rPr>
            </w:pPr>
          </w:p>
          <w:p w14:paraId="146F15B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4A19BD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6E3AEE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7BA28D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BBE88A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78DCE8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639ED89" w14:textId="77777777" w:rsidR="00EC06BC" w:rsidRPr="00337C03" w:rsidRDefault="00EC06BC" w:rsidP="00EC06BC">
            <w:pPr>
              <w:rPr>
                <w:rFonts w:ascii="Times New Roman" w:hAnsi="Times New Roman" w:cs="Times New Roman"/>
                <w:sz w:val="24"/>
                <w:szCs w:val="24"/>
              </w:rPr>
            </w:pPr>
          </w:p>
          <w:p w14:paraId="175A735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407B0E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3619DDF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9651CF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5715914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172AD80" w14:textId="77777777" w:rsidR="00EC06BC" w:rsidRPr="00337C03" w:rsidRDefault="00EC06BC" w:rsidP="00EC06BC">
            <w:pPr>
              <w:pStyle w:val="ListParagraph"/>
              <w:rPr>
                <w:rFonts w:ascii="Times New Roman" w:hAnsi="Times New Roman" w:cs="Times New Roman"/>
                <w:sz w:val="24"/>
                <w:szCs w:val="24"/>
              </w:rPr>
            </w:pPr>
          </w:p>
          <w:p w14:paraId="5776F27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941DAA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E6E6E25"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D8458B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94CEF3A" w14:textId="77777777" w:rsidR="00EC06BC" w:rsidRPr="00337C03" w:rsidRDefault="00EC06BC" w:rsidP="00EC06BC">
            <w:pPr>
              <w:rPr>
                <w:rFonts w:ascii="Times New Roman" w:hAnsi="Times New Roman" w:cs="Times New Roman"/>
                <w:b/>
                <w:sz w:val="24"/>
                <w:szCs w:val="24"/>
                <w:u w:val="single"/>
              </w:rPr>
            </w:pPr>
          </w:p>
          <w:p w14:paraId="2782502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4D489D1D"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75C031EE"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94873D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1B90ED0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21E1EAEE" w14:textId="77777777" w:rsidR="00EC06BC" w:rsidRPr="00337C03" w:rsidRDefault="00EC06BC" w:rsidP="00EC06BC">
            <w:pPr>
              <w:pStyle w:val="ListParagraph"/>
              <w:rPr>
                <w:rFonts w:ascii="Times New Roman" w:hAnsi="Times New Roman" w:cs="Times New Roman"/>
                <w:sz w:val="24"/>
                <w:szCs w:val="24"/>
              </w:rPr>
            </w:pPr>
          </w:p>
          <w:p w14:paraId="72FE6794" w14:textId="77777777" w:rsidR="00EC06BC" w:rsidRPr="00337C03" w:rsidRDefault="00EC06BC" w:rsidP="00EC06BC">
            <w:pPr>
              <w:rPr>
                <w:rFonts w:ascii="Times New Roman" w:hAnsi="Times New Roman" w:cs="Times New Roman"/>
                <w:b/>
                <w:sz w:val="24"/>
                <w:szCs w:val="24"/>
                <w:u w:val="single"/>
              </w:rPr>
            </w:pPr>
          </w:p>
          <w:p w14:paraId="24D87EA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080412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73508FF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74B0014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1F2DAEB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3694D66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06F14C0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71FDE3D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341A4CE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006055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2072A3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5B7F9D8" w14:textId="77777777" w:rsidR="00EC06BC" w:rsidRPr="00337C03" w:rsidRDefault="00EC06BC" w:rsidP="00EC06BC">
            <w:pPr>
              <w:pStyle w:val="NormalWeb"/>
              <w:spacing w:before="40" w:beforeAutospacing="0" w:after="96" w:afterAutospacing="0"/>
              <w:rPr>
                <w:color w:val="000000"/>
              </w:rPr>
            </w:pPr>
          </w:p>
        </w:tc>
      </w:tr>
      <w:tr w:rsidR="00EC06BC" w:rsidRPr="007B4DF8" w14:paraId="6BB7EB02" w14:textId="1DF8A72B" w:rsidTr="002643FE">
        <w:tblPrEx>
          <w:tblCellMar>
            <w:left w:w="115" w:type="dxa"/>
            <w:right w:w="115" w:type="dxa"/>
          </w:tblCellMar>
        </w:tblPrEx>
        <w:tc>
          <w:tcPr>
            <w:tcW w:w="737" w:type="dxa"/>
          </w:tcPr>
          <w:p w14:paraId="02ACA580" w14:textId="383093E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p>
        </w:tc>
        <w:tc>
          <w:tcPr>
            <w:tcW w:w="3668" w:type="dxa"/>
            <w:hideMark/>
          </w:tcPr>
          <w:p w14:paraId="3D42DD2D" w14:textId="595BD4F3"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Compare</w:t>
            </w:r>
            <w:r w:rsidRPr="007B4DF8">
              <w:rPr>
                <w:rFonts w:ascii="Times New Roman" w:eastAsia="Times New Roman" w:hAnsi="Times New Roman" w:cs="Times New Roman"/>
                <w:sz w:val="24"/>
                <w:szCs w:val="24"/>
              </w:rPr>
              <w:t xml:space="preserve"> the interplay between work life and family life. </w:t>
            </w:r>
          </w:p>
        </w:tc>
        <w:tc>
          <w:tcPr>
            <w:tcW w:w="4648" w:type="dxa"/>
          </w:tcPr>
          <w:p w14:paraId="25DECCC4" w14:textId="1E1C2D27" w:rsidR="00EC06BC" w:rsidRPr="00B92208" w:rsidRDefault="00EC06BC" w:rsidP="00EC06BC">
            <w:pPr>
              <w:pStyle w:val="NormalWeb"/>
              <w:spacing w:before="40" w:after="96"/>
              <w:rPr>
                <w:color w:val="000000"/>
              </w:rPr>
            </w:pPr>
            <w:r>
              <w:rPr>
                <w:color w:val="000000"/>
              </w:rPr>
              <w:t>Comparison</w:t>
            </w:r>
            <w:r w:rsidRPr="00B92208">
              <w:rPr>
                <w:color w:val="000000"/>
              </w:rPr>
              <w:t xml:space="preserve"> should include</w:t>
            </w:r>
          </w:p>
          <w:p w14:paraId="6F62344C" w14:textId="355265D2" w:rsidR="00EC06BC" w:rsidRPr="00B92208" w:rsidRDefault="00EC06BC" w:rsidP="00EC06BC">
            <w:pPr>
              <w:pStyle w:val="NormalWeb"/>
              <w:numPr>
                <w:ilvl w:val="0"/>
                <w:numId w:val="11"/>
              </w:numPr>
              <w:spacing w:before="0" w:beforeAutospacing="0" w:after="0" w:afterAutospacing="0"/>
              <w:rPr>
                <w:color w:val="000000"/>
              </w:rPr>
            </w:pPr>
            <w:r>
              <w:rPr>
                <w:color w:val="000000"/>
              </w:rPr>
              <w:lastRenderedPageBreak/>
              <w:t xml:space="preserve">examining </w:t>
            </w:r>
            <w:r w:rsidRPr="00B92208">
              <w:rPr>
                <w:color w:val="000000"/>
              </w:rPr>
              <w:t xml:space="preserve">the relationship </w:t>
            </w:r>
            <w:r>
              <w:rPr>
                <w:color w:val="000000"/>
              </w:rPr>
              <w:t>of</w:t>
            </w:r>
            <w:r w:rsidRPr="00B92208">
              <w:rPr>
                <w:color w:val="000000"/>
              </w:rPr>
              <w:t xml:space="preserve"> family goals and principles </w:t>
            </w:r>
            <w:r>
              <w:rPr>
                <w:color w:val="000000"/>
              </w:rPr>
              <w:t>to</w:t>
            </w:r>
            <w:r w:rsidRPr="00B92208">
              <w:rPr>
                <w:color w:val="000000"/>
              </w:rPr>
              <w:t xml:space="preserve"> work goals and principles</w:t>
            </w:r>
          </w:p>
          <w:p w14:paraId="257D312F" w14:textId="51E79664" w:rsidR="00EC06BC" w:rsidRPr="00B92208" w:rsidRDefault="00EC06BC" w:rsidP="00EC06BC">
            <w:pPr>
              <w:pStyle w:val="NormalWeb"/>
              <w:numPr>
                <w:ilvl w:val="0"/>
                <w:numId w:val="11"/>
              </w:numPr>
              <w:spacing w:before="0" w:beforeAutospacing="0" w:after="0" w:afterAutospacing="0"/>
              <w:rPr>
                <w:color w:val="000000"/>
              </w:rPr>
            </w:pPr>
            <w:r>
              <w:rPr>
                <w:color w:val="000000"/>
              </w:rPr>
              <w:t xml:space="preserve">identifying </w:t>
            </w:r>
            <w:r w:rsidRPr="00B92208">
              <w:rPr>
                <w:color w:val="000000"/>
              </w:rPr>
              <w:t>strategies for sharing responsibilities to manage family and work</w:t>
            </w:r>
          </w:p>
          <w:p w14:paraId="4ED4AF5D" w14:textId="77777777" w:rsidR="00EC06BC" w:rsidRPr="00B92208" w:rsidRDefault="00EC06BC" w:rsidP="00EC06BC">
            <w:pPr>
              <w:pStyle w:val="NormalWeb"/>
              <w:numPr>
                <w:ilvl w:val="0"/>
                <w:numId w:val="11"/>
              </w:numPr>
              <w:spacing w:before="0" w:beforeAutospacing="0" w:after="0" w:afterAutospacing="0"/>
              <w:rPr>
                <w:color w:val="000000"/>
              </w:rPr>
            </w:pPr>
            <w:r w:rsidRPr="00B92208">
              <w:rPr>
                <w:color w:val="000000"/>
              </w:rPr>
              <w:t>identifying factors that influence family decisions and career decisions</w:t>
            </w:r>
          </w:p>
          <w:p w14:paraId="50587413" w14:textId="77777777" w:rsidR="00EC06BC" w:rsidRPr="00B92208" w:rsidRDefault="00EC06BC" w:rsidP="00EC06BC">
            <w:pPr>
              <w:pStyle w:val="NormalWeb"/>
              <w:numPr>
                <w:ilvl w:val="0"/>
                <w:numId w:val="11"/>
              </w:numPr>
              <w:spacing w:before="0" w:beforeAutospacing="0" w:after="0" w:afterAutospacing="0"/>
              <w:rPr>
                <w:color w:val="000000"/>
              </w:rPr>
            </w:pPr>
            <w:r w:rsidRPr="00B92208">
              <w:rPr>
                <w:color w:val="000000"/>
              </w:rPr>
              <w:t>examining the changing gender-role expectations in family and work life</w:t>
            </w:r>
          </w:p>
          <w:p w14:paraId="62810783" w14:textId="77777777" w:rsidR="00EC06BC" w:rsidRDefault="00EC06BC" w:rsidP="00EC06BC">
            <w:pPr>
              <w:pStyle w:val="NormalWeb"/>
              <w:numPr>
                <w:ilvl w:val="0"/>
                <w:numId w:val="11"/>
              </w:numPr>
              <w:spacing w:before="0" w:beforeAutospacing="0" w:after="0" w:afterAutospacing="0"/>
              <w:rPr>
                <w:color w:val="000000"/>
              </w:rPr>
            </w:pPr>
            <w:r w:rsidRPr="00B92208">
              <w:rPr>
                <w:color w:val="000000"/>
              </w:rPr>
              <w:t>identifying support systems that help with the management of family and work life.</w:t>
            </w:r>
          </w:p>
          <w:p w14:paraId="05BFC821" w14:textId="77777777" w:rsidR="00EC06BC" w:rsidRDefault="00EC06BC" w:rsidP="00EC06BC">
            <w:pPr>
              <w:pStyle w:val="NormalWeb"/>
              <w:spacing w:before="0" w:beforeAutospacing="0" w:after="0" w:afterAutospacing="0"/>
              <w:rPr>
                <w:color w:val="000000"/>
              </w:rPr>
            </w:pPr>
          </w:p>
          <w:p w14:paraId="6A8A2F40" w14:textId="77777777" w:rsidR="00EC06BC" w:rsidRDefault="00EC06BC" w:rsidP="00EC06BC">
            <w:pPr>
              <w:pStyle w:val="NormalWeb"/>
              <w:spacing w:before="0" w:beforeAutospacing="0" w:after="0" w:afterAutospacing="0"/>
              <w:rPr>
                <w:b/>
                <w:bCs/>
                <w:color w:val="000000"/>
              </w:rPr>
            </w:pPr>
            <w:r w:rsidRPr="00777870">
              <w:rPr>
                <w:b/>
                <w:bCs/>
                <w:color w:val="000000"/>
              </w:rPr>
              <w:t>Teacher Resource</w:t>
            </w:r>
            <w:r>
              <w:rPr>
                <w:b/>
                <w:bCs/>
                <w:color w:val="000000"/>
              </w:rPr>
              <w:t>:</w:t>
            </w:r>
          </w:p>
          <w:p w14:paraId="686E6A96" w14:textId="5243A0DC" w:rsidR="00EC06BC" w:rsidRDefault="00EC06BC" w:rsidP="006E57EF">
            <w:pPr>
              <w:pStyle w:val="NormalWeb"/>
              <w:spacing w:before="0" w:beforeAutospacing="0" w:after="0" w:afterAutospacing="0"/>
              <w:ind w:left="423"/>
              <w:rPr>
                <w:color w:val="000000"/>
              </w:rPr>
            </w:pPr>
            <w:hyperlink r:id="rId9" w:history="1">
              <w:r w:rsidRPr="00FA624B">
                <w:rPr>
                  <w:rStyle w:val="Hyperlink"/>
                </w:rPr>
                <w:t>Cultivating Critical Thinking</w:t>
              </w:r>
            </w:hyperlink>
            <w:r>
              <w:rPr>
                <w:color w:val="000000"/>
              </w:rPr>
              <w:t xml:space="preserve">, Texas Tech University Raider Pressbooks </w:t>
            </w:r>
          </w:p>
          <w:p w14:paraId="349C7A24" w14:textId="77777777" w:rsidR="00EC06BC" w:rsidRDefault="00EC06BC" w:rsidP="00EC06BC">
            <w:pPr>
              <w:pStyle w:val="NormalWeb"/>
              <w:spacing w:before="0" w:beforeAutospacing="0" w:after="0" w:afterAutospacing="0"/>
              <w:rPr>
                <w:i/>
                <w:iCs/>
                <w:color w:val="000000"/>
              </w:rPr>
            </w:pPr>
          </w:p>
          <w:p w14:paraId="6DD19A6B" w14:textId="313AB773" w:rsidR="00EC06BC" w:rsidRPr="00FA624B" w:rsidRDefault="00EC06BC" w:rsidP="00EC06BC">
            <w:pPr>
              <w:pStyle w:val="NormalWeb"/>
              <w:spacing w:before="0" w:beforeAutospacing="0" w:after="0" w:afterAutospacing="0"/>
              <w:ind w:left="720"/>
              <w:rPr>
                <w:i/>
                <w:iCs/>
                <w:color w:val="000000"/>
              </w:rPr>
            </w:pPr>
            <w:r w:rsidRPr="00FA624B">
              <w:rPr>
                <w:i/>
                <w:iCs/>
                <w:color w:val="000000"/>
              </w:rPr>
              <w:t xml:space="preserve">Note: Focus on </w:t>
            </w:r>
            <w:hyperlink r:id="rId10" w:history="1">
              <w:r w:rsidRPr="00FA624B">
                <w:rPr>
                  <w:rStyle w:val="Hyperlink"/>
                  <w:i/>
                  <w:iCs/>
                  <w:color w:val="auto"/>
                </w:rPr>
                <w:t>Chapter 3. Practical Reasoning in Family and Consumer Sciences/Human Sciences Curriculum</w:t>
              </w:r>
            </w:hyperlink>
          </w:p>
        </w:tc>
        <w:tc>
          <w:tcPr>
            <w:tcW w:w="4053" w:type="dxa"/>
          </w:tcPr>
          <w:p w14:paraId="052BA8B9" w14:textId="77777777" w:rsidR="00EC06BC" w:rsidRPr="00B92208" w:rsidRDefault="00EC06BC" w:rsidP="00EC06BC">
            <w:pPr>
              <w:pStyle w:val="NormalWeb"/>
              <w:spacing w:before="40" w:after="96"/>
              <w:rPr>
                <w:color w:val="000000"/>
              </w:rPr>
            </w:pPr>
            <w:r w:rsidRPr="00B92208">
              <w:rPr>
                <w:b/>
                <w:bCs/>
                <w:color w:val="000000"/>
              </w:rPr>
              <w:lastRenderedPageBreak/>
              <w:t>Process/Skill Questions:</w:t>
            </w:r>
          </w:p>
          <w:p w14:paraId="76F46E03" w14:textId="77777777" w:rsidR="00EC06BC" w:rsidRPr="00B92208" w:rsidRDefault="00EC06BC" w:rsidP="00EC06BC">
            <w:pPr>
              <w:pStyle w:val="NormalWeb"/>
              <w:spacing w:before="0" w:beforeAutospacing="0" w:after="0" w:afterAutospacing="0"/>
              <w:rPr>
                <w:b/>
                <w:bCs/>
                <w:color w:val="000000"/>
              </w:rPr>
            </w:pPr>
            <w:r w:rsidRPr="00B92208">
              <w:rPr>
                <w:b/>
                <w:bCs/>
                <w:color w:val="000000"/>
              </w:rPr>
              <w:t>Thinking</w:t>
            </w:r>
          </w:p>
          <w:p w14:paraId="1A2D5AC2" w14:textId="77777777" w:rsidR="00EC06BC" w:rsidRPr="00B92208" w:rsidRDefault="00EC06BC" w:rsidP="00EC06BC">
            <w:pPr>
              <w:pStyle w:val="NormalWeb"/>
              <w:numPr>
                <w:ilvl w:val="0"/>
                <w:numId w:val="12"/>
              </w:numPr>
              <w:spacing w:before="0" w:beforeAutospacing="0" w:after="0" w:afterAutospacing="0"/>
              <w:rPr>
                <w:color w:val="000000"/>
              </w:rPr>
            </w:pPr>
            <w:r w:rsidRPr="00B92208">
              <w:rPr>
                <w:color w:val="000000"/>
              </w:rPr>
              <w:lastRenderedPageBreak/>
              <w:t>What factors might influence work and family values, goals, and principles?</w:t>
            </w:r>
          </w:p>
          <w:p w14:paraId="58FF8D15" w14:textId="68A5380E" w:rsidR="00EC06BC" w:rsidRPr="00B92208" w:rsidRDefault="00EC06BC" w:rsidP="00EC06BC">
            <w:pPr>
              <w:pStyle w:val="NormalWeb"/>
              <w:numPr>
                <w:ilvl w:val="0"/>
                <w:numId w:val="12"/>
              </w:numPr>
              <w:spacing w:before="0" w:beforeAutospacing="0" w:after="0" w:afterAutospacing="0"/>
              <w:rPr>
                <w:color w:val="000000"/>
              </w:rPr>
            </w:pPr>
            <w:r w:rsidRPr="00B92208">
              <w:rPr>
                <w:color w:val="000000"/>
              </w:rPr>
              <w:t xml:space="preserve">How does </w:t>
            </w:r>
            <w:r>
              <w:rPr>
                <w:color w:val="000000"/>
              </w:rPr>
              <w:t xml:space="preserve">applying the practical reasoning process </w:t>
            </w:r>
            <w:r w:rsidRPr="00B92208">
              <w:rPr>
                <w:color w:val="000000"/>
              </w:rPr>
              <w:t>help individuals identify choices and consequences of decision making?</w:t>
            </w:r>
          </w:p>
          <w:p w14:paraId="5ED438D7" w14:textId="77777777" w:rsidR="00EC06BC" w:rsidRPr="00B92208" w:rsidRDefault="00EC06BC" w:rsidP="00EC06BC">
            <w:pPr>
              <w:pStyle w:val="NormalWeb"/>
              <w:spacing w:before="0" w:beforeAutospacing="0" w:after="0" w:afterAutospacing="0"/>
              <w:rPr>
                <w:b/>
                <w:bCs/>
                <w:color w:val="000000"/>
              </w:rPr>
            </w:pPr>
            <w:r w:rsidRPr="00B92208">
              <w:rPr>
                <w:b/>
                <w:bCs/>
                <w:color w:val="000000"/>
              </w:rPr>
              <w:t>Communication</w:t>
            </w:r>
          </w:p>
          <w:p w14:paraId="0E95849F" w14:textId="77777777" w:rsidR="00EC06BC" w:rsidRPr="00B92208" w:rsidRDefault="00EC06BC" w:rsidP="00EC06BC">
            <w:pPr>
              <w:pStyle w:val="NormalWeb"/>
              <w:numPr>
                <w:ilvl w:val="0"/>
                <w:numId w:val="13"/>
              </w:numPr>
              <w:spacing w:before="0" w:beforeAutospacing="0" w:after="0" w:afterAutospacing="0"/>
              <w:rPr>
                <w:color w:val="000000"/>
              </w:rPr>
            </w:pPr>
            <w:r w:rsidRPr="00B92208">
              <w:rPr>
                <w:color w:val="000000"/>
              </w:rPr>
              <w:t>How can communication skills help a family that has difficulty balancing work and family responsibilities?</w:t>
            </w:r>
          </w:p>
          <w:p w14:paraId="190D8C8C" w14:textId="77777777" w:rsidR="00EC06BC" w:rsidRPr="00B92208" w:rsidRDefault="00EC06BC" w:rsidP="00EC06BC">
            <w:pPr>
              <w:pStyle w:val="NormalWeb"/>
              <w:numPr>
                <w:ilvl w:val="0"/>
                <w:numId w:val="13"/>
              </w:numPr>
              <w:spacing w:before="0" w:beforeAutospacing="0" w:after="0" w:afterAutospacing="0"/>
              <w:rPr>
                <w:color w:val="000000"/>
              </w:rPr>
            </w:pPr>
            <w:r w:rsidRPr="00B92208">
              <w:rPr>
                <w:color w:val="000000"/>
              </w:rPr>
              <w:t>How can individuals communicate the importance of managing responsibilities in the home and the workplace?</w:t>
            </w:r>
          </w:p>
          <w:p w14:paraId="37D5A6F5" w14:textId="77777777" w:rsidR="00EC06BC" w:rsidRPr="00B92208" w:rsidRDefault="00EC06BC" w:rsidP="00EC06BC">
            <w:pPr>
              <w:pStyle w:val="NormalWeb"/>
              <w:spacing w:before="0" w:beforeAutospacing="0" w:after="0" w:afterAutospacing="0"/>
              <w:rPr>
                <w:b/>
                <w:bCs/>
                <w:color w:val="000000"/>
              </w:rPr>
            </w:pPr>
            <w:r w:rsidRPr="00B92208">
              <w:rPr>
                <w:b/>
                <w:bCs/>
                <w:color w:val="000000"/>
              </w:rPr>
              <w:t>Leadership</w:t>
            </w:r>
          </w:p>
          <w:p w14:paraId="1A72E584" w14:textId="77777777" w:rsidR="00EC06BC" w:rsidRPr="00B92208" w:rsidRDefault="00EC06BC" w:rsidP="00EC06BC">
            <w:pPr>
              <w:pStyle w:val="NormalWeb"/>
              <w:numPr>
                <w:ilvl w:val="0"/>
                <w:numId w:val="14"/>
              </w:numPr>
              <w:spacing w:before="0" w:beforeAutospacing="0" w:after="0" w:afterAutospacing="0"/>
              <w:rPr>
                <w:color w:val="000000"/>
              </w:rPr>
            </w:pPr>
            <w:r w:rsidRPr="00B92208">
              <w:rPr>
                <w:color w:val="000000"/>
              </w:rPr>
              <w:t>What (if any) is the relationship between family members’ incomes and household responsibilities?</w:t>
            </w:r>
          </w:p>
          <w:p w14:paraId="44DBAAA1" w14:textId="2564598A" w:rsidR="00EC06BC" w:rsidRPr="00B92208" w:rsidRDefault="00EC06BC" w:rsidP="00EC06BC">
            <w:pPr>
              <w:pStyle w:val="NormalWeb"/>
              <w:numPr>
                <w:ilvl w:val="0"/>
                <w:numId w:val="14"/>
              </w:numPr>
              <w:spacing w:before="0" w:beforeAutospacing="0" w:after="0" w:afterAutospacing="0"/>
              <w:rPr>
                <w:color w:val="000000"/>
              </w:rPr>
            </w:pPr>
            <w:r w:rsidRPr="00B92208">
              <w:rPr>
                <w:color w:val="000000"/>
              </w:rPr>
              <w:t xml:space="preserve">How do leadership roles relate to changing gender-role expectations in </w:t>
            </w:r>
            <w:r>
              <w:rPr>
                <w:color w:val="000000"/>
              </w:rPr>
              <w:t>work and family</w:t>
            </w:r>
            <w:r w:rsidRPr="00B92208">
              <w:rPr>
                <w:color w:val="000000"/>
              </w:rPr>
              <w:t xml:space="preserve"> life?</w:t>
            </w:r>
          </w:p>
          <w:p w14:paraId="3A2DCCBD" w14:textId="77777777" w:rsidR="00EC06BC" w:rsidRPr="00B92208" w:rsidRDefault="00EC06BC" w:rsidP="00EC06BC">
            <w:pPr>
              <w:pStyle w:val="NormalWeb"/>
              <w:spacing w:before="0" w:beforeAutospacing="0" w:after="0" w:afterAutospacing="0"/>
              <w:rPr>
                <w:b/>
                <w:bCs/>
                <w:color w:val="000000"/>
              </w:rPr>
            </w:pPr>
            <w:r w:rsidRPr="00B92208">
              <w:rPr>
                <w:b/>
                <w:bCs/>
                <w:color w:val="000000"/>
              </w:rPr>
              <w:t>Management</w:t>
            </w:r>
          </w:p>
          <w:p w14:paraId="0A1437DE" w14:textId="77777777" w:rsidR="00EC06BC" w:rsidRPr="00B92208" w:rsidRDefault="00EC06BC" w:rsidP="00EC06BC">
            <w:pPr>
              <w:pStyle w:val="NormalWeb"/>
              <w:numPr>
                <w:ilvl w:val="0"/>
                <w:numId w:val="15"/>
              </w:numPr>
              <w:spacing w:before="0" w:beforeAutospacing="0" w:after="0" w:afterAutospacing="0"/>
              <w:rPr>
                <w:color w:val="000000"/>
              </w:rPr>
            </w:pPr>
            <w:r w:rsidRPr="00B92208">
              <w:rPr>
                <w:color w:val="000000"/>
              </w:rPr>
              <w:t>How can conflicts between work and family responsibilities be resolved?</w:t>
            </w:r>
          </w:p>
          <w:p w14:paraId="6453CB40" w14:textId="5A333299" w:rsidR="00EC06BC" w:rsidRPr="00B92208" w:rsidRDefault="00EC06BC" w:rsidP="00EC06BC">
            <w:pPr>
              <w:pStyle w:val="NormalWeb"/>
              <w:numPr>
                <w:ilvl w:val="0"/>
                <w:numId w:val="15"/>
              </w:numPr>
              <w:spacing w:before="0" w:beforeAutospacing="0" w:after="0" w:afterAutospacing="0"/>
              <w:rPr>
                <w:color w:val="000000"/>
              </w:rPr>
            </w:pPr>
            <w:r w:rsidRPr="00B92208">
              <w:rPr>
                <w:color w:val="000000"/>
              </w:rPr>
              <w:t>What changes in the future may require employees to balance work and family differently?</w:t>
            </w:r>
          </w:p>
        </w:tc>
        <w:tc>
          <w:tcPr>
            <w:tcW w:w="2741" w:type="dxa"/>
          </w:tcPr>
          <w:p w14:paraId="39D5AFE1"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10.RV, 10.RI, 11.DSR, 11.RV, 11.RI, 12.RV, 12.RI</w:t>
            </w:r>
          </w:p>
          <w:p w14:paraId="55C90CF9" w14:textId="77777777" w:rsidR="00EC06BC" w:rsidRDefault="00EC06BC" w:rsidP="00EC06BC">
            <w:pPr>
              <w:pStyle w:val="NormalWeb"/>
              <w:spacing w:before="40" w:beforeAutospacing="0" w:after="96" w:afterAutospacing="0"/>
              <w:rPr>
                <w:color w:val="000000"/>
              </w:rPr>
            </w:pPr>
          </w:p>
          <w:p w14:paraId="03654F3A" w14:textId="1D039C2D" w:rsidR="00EC06BC" w:rsidRPr="00337C03" w:rsidRDefault="00EC06BC" w:rsidP="00EC06BC">
            <w:pPr>
              <w:rPr>
                <w:rFonts w:ascii="Times New Roman" w:hAnsi="Times New Roman" w:cs="Times New Roman"/>
                <w:b/>
                <w:sz w:val="24"/>
                <w:szCs w:val="24"/>
                <w:u w:val="single"/>
              </w:rPr>
            </w:pPr>
            <w:r w:rsidRPr="009F38B4">
              <w:rPr>
                <w:color w:val="000000"/>
              </w:rPr>
              <w:t>History and Social Sciences: WG 17; WHII 8, 14; VUS 8, 14; Govt 14, 15</w:t>
            </w:r>
          </w:p>
        </w:tc>
        <w:tc>
          <w:tcPr>
            <w:tcW w:w="2863" w:type="dxa"/>
          </w:tcPr>
          <w:p w14:paraId="57D00024" w14:textId="25853C41"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Career Connection</w:t>
            </w:r>
          </w:p>
          <w:p w14:paraId="61A2588A"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2C2BA2D1"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111E8F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47243389"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My Plan</w:t>
            </w:r>
          </w:p>
          <w:p w14:paraId="0E1C2A92" w14:textId="77777777" w:rsidR="00EC06BC" w:rsidRPr="00337C03" w:rsidRDefault="00EC06BC" w:rsidP="00EC06BC">
            <w:pPr>
              <w:rPr>
                <w:rFonts w:ascii="Times New Roman" w:hAnsi="Times New Roman" w:cs="Times New Roman"/>
                <w:sz w:val="24"/>
                <w:szCs w:val="24"/>
              </w:rPr>
            </w:pPr>
          </w:p>
          <w:p w14:paraId="6999D20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D1ADF6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AF89D1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EAEC00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109125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410CED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43DB31DE" w14:textId="77777777" w:rsidR="00EC06BC" w:rsidRPr="00337C03" w:rsidRDefault="00EC06BC" w:rsidP="00EC06BC">
            <w:pPr>
              <w:rPr>
                <w:rFonts w:ascii="Times New Roman" w:hAnsi="Times New Roman" w:cs="Times New Roman"/>
                <w:sz w:val="24"/>
                <w:szCs w:val="24"/>
              </w:rPr>
            </w:pPr>
          </w:p>
          <w:p w14:paraId="4B14FAE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7EEB117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1B08F07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40FF06E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2B808A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9300458" w14:textId="77777777" w:rsidR="00EC06BC" w:rsidRPr="00337C03" w:rsidRDefault="00EC06BC" w:rsidP="00EC06BC">
            <w:pPr>
              <w:pStyle w:val="ListParagraph"/>
              <w:rPr>
                <w:rFonts w:ascii="Times New Roman" w:hAnsi="Times New Roman" w:cs="Times New Roman"/>
                <w:sz w:val="24"/>
                <w:szCs w:val="24"/>
              </w:rPr>
            </w:pPr>
          </w:p>
          <w:p w14:paraId="0223877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8110F3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180834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A39E9C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0ACB4C98" w14:textId="77777777" w:rsidR="00EC06BC" w:rsidRPr="00337C03" w:rsidRDefault="00EC06BC" w:rsidP="00EC06BC">
            <w:pPr>
              <w:rPr>
                <w:rFonts w:ascii="Times New Roman" w:hAnsi="Times New Roman" w:cs="Times New Roman"/>
                <w:sz w:val="24"/>
                <w:szCs w:val="24"/>
              </w:rPr>
            </w:pPr>
          </w:p>
          <w:p w14:paraId="34462502" w14:textId="77777777" w:rsidR="00EC06BC" w:rsidRPr="00337C03" w:rsidRDefault="00EC06BC" w:rsidP="00EC06BC">
            <w:pPr>
              <w:rPr>
                <w:rFonts w:ascii="Times New Roman" w:hAnsi="Times New Roman" w:cs="Times New Roman"/>
                <w:b/>
                <w:sz w:val="24"/>
                <w:szCs w:val="24"/>
                <w:u w:val="single"/>
              </w:rPr>
            </w:pPr>
          </w:p>
          <w:p w14:paraId="020683A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EF4C9B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1FEC93C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51EF3A8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1A4133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6E82399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4E72A9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Professional </w:t>
            </w:r>
            <w:r w:rsidRPr="00337C03">
              <w:rPr>
                <w:rFonts w:ascii="Times New Roman" w:hAnsi="Times New Roman" w:cs="Times New Roman"/>
                <w:sz w:val="24"/>
                <w:szCs w:val="24"/>
              </w:rPr>
              <w:lastRenderedPageBreak/>
              <w:t>Presentation</w:t>
            </w:r>
          </w:p>
          <w:p w14:paraId="0358F43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69CA46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731CBF9" w14:textId="2E0AF16A" w:rsidR="00EC06BC" w:rsidRPr="00337C03" w:rsidRDefault="00EC06BC" w:rsidP="00EC06BC">
            <w:pPr>
              <w:pStyle w:val="NormalWeb"/>
              <w:spacing w:before="40" w:beforeAutospacing="0" w:after="96" w:afterAutospacing="0"/>
              <w:rPr>
                <w:color w:val="000000"/>
              </w:rPr>
            </w:pPr>
          </w:p>
        </w:tc>
      </w:tr>
      <w:tr w:rsidR="00EC06BC" w:rsidRPr="007B4DF8" w14:paraId="5B8DEE02" w14:textId="7C6B07DD" w:rsidTr="002643FE">
        <w:tblPrEx>
          <w:tblCellMar>
            <w:left w:w="115" w:type="dxa"/>
            <w:right w:w="115" w:type="dxa"/>
          </w:tblCellMar>
        </w:tblPrEx>
        <w:tc>
          <w:tcPr>
            <w:tcW w:w="737" w:type="dxa"/>
          </w:tcPr>
          <w:p w14:paraId="5A945D9D" w14:textId="466239CA"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3668" w:type="dxa"/>
            <w:hideMark/>
          </w:tcPr>
          <w:p w14:paraId="09BFAF31" w14:textId="3455CC8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Explain how social, economic, and technological changes and trends affect work and family dynamics. </w:t>
            </w:r>
          </w:p>
        </w:tc>
        <w:tc>
          <w:tcPr>
            <w:tcW w:w="4648" w:type="dxa"/>
          </w:tcPr>
          <w:p w14:paraId="68F62654" w14:textId="77777777" w:rsidR="00EC06BC" w:rsidRPr="00B92208" w:rsidRDefault="00EC06BC" w:rsidP="00EC06BC">
            <w:pPr>
              <w:pStyle w:val="NormalWeb"/>
              <w:spacing w:before="40" w:after="96"/>
              <w:rPr>
                <w:color w:val="000000"/>
              </w:rPr>
            </w:pPr>
            <w:r w:rsidRPr="00B92208">
              <w:rPr>
                <w:color w:val="000000"/>
              </w:rPr>
              <w:t>Explanation should include</w:t>
            </w:r>
          </w:p>
          <w:p w14:paraId="46294360" w14:textId="77777777" w:rsidR="00EC06BC" w:rsidRPr="00B92208" w:rsidRDefault="00EC06BC" w:rsidP="00EC06BC">
            <w:pPr>
              <w:pStyle w:val="NormalWeb"/>
              <w:numPr>
                <w:ilvl w:val="0"/>
                <w:numId w:val="16"/>
              </w:numPr>
              <w:spacing w:before="0" w:beforeAutospacing="0" w:after="0" w:afterAutospacing="0"/>
              <w:rPr>
                <w:color w:val="000000"/>
              </w:rPr>
            </w:pPr>
            <w:r w:rsidRPr="00B92208">
              <w:rPr>
                <w:color w:val="000000"/>
              </w:rPr>
              <w:t>interconnectedness of work and family, historically and today</w:t>
            </w:r>
          </w:p>
          <w:p w14:paraId="380A9211" w14:textId="77777777" w:rsidR="00EC06BC" w:rsidRPr="00B92208" w:rsidRDefault="00EC06BC" w:rsidP="00EC06BC">
            <w:pPr>
              <w:pStyle w:val="NormalWeb"/>
              <w:numPr>
                <w:ilvl w:val="0"/>
                <w:numId w:val="16"/>
              </w:numPr>
              <w:spacing w:before="0" w:beforeAutospacing="0" w:after="0" w:afterAutospacing="0"/>
              <w:rPr>
                <w:color w:val="000000"/>
              </w:rPr>
            </w:pPr>
            <w:r w:rsidRPr="00B92208">
              <w:rPr>
                <w:color w:val="000000"/>
              </w:rPr>
              <w:t>new products and services that relate to balancing work and family roles</w:t>
            </w:r>
          </w:p>
          <w:p w14:paraId="11DD1122" w14:textId="77777777" w:rsidR="00EC06BC" w:rsidRDefault="00EC06BC" w:rsidP="00EC06BC">
            <w:pPr>
              <w:pStyle w:val="NormalWeb"/>
              <w:numPr>
                <w:ilvl w:val="0"/>
                <w:numId w:val="16"/>
              </w:numPr>
              <w:spacing w:before="0" w:beforeAutospacing="0" w:after="0" w:afterAutospacing="0"/>
              <w:rPr>
                <w:color w:val="000000"/>
              </w:rPr>
            </w:pPr>
            <w:r w:rsidRPr="00B92208">
              <w:rPr>
                <w:color w:val="000000"/>
              </w:rPr>
              <w:t>advantages and disadvantages of having a dual-earner family.</w:t>
            </w:r>
          </w:p>
          <w:p w14:paraId="6B157763" w14:textId="77777777" w:rsidR="00EC06BC" w:rsidRDefault="00EC06BC" w:rsidP="00EC06BC">
            <w:pPr>
              <w:pStyle w:val="NormalWeb"/>
              <w:spacing w:before="0" w:beforeAutospacing="0" w:after="0" w:afterAutospacing="0"/>
              <w:rPr>
                <w:color w:val="000000"/>
              </w:rPr>
            </w:pPr>
          </w:p>
          <w:p w14:paraId="6249EDFE" w14:textId="7742470F" w:rsidR="00EC06BC" w:rsidRPr="00777870" w:rsidRDefault="00EC06BC" w:rsidP="00EC06BC">
            <w:pPr>
              <w:pStyle w:val="NormalWeb"/>
              <w:spacing w:before="0" w:beforeAutospacing="0" w:after="0" w:afterAutospacing="0"/>
              <w:rPr>
                <w:b/>
                <w:bCs/>
                <w:color w:val="000000"/>
              </w:rPr>
            </w:pPr>
            <w:r w:rsidRPr="00777870">
              <w:rPr>
                <w:b/>
                <w:bCs/>
                <w:color w:val="000000"/>
              </w:rPr>
              <w:t>Teacher Resource</w:t>
            </w:r>
            <w:r>
              <w:rPr>
                <w:b/>
                <w:bCs/>
                <w:color w:val="000000"/>
              </w:rPr>
              <w:t>s:</w:t>
            </w:r>
          </w:p>
          <w:p w14:paraId="46CA6481" w14:textId="4C23F1C5" w:rsidR="00EC06BC" w:rsidRPr="00FA624B" w:rsidRDefault="00EC06BC" w:rsidP="003E4B9F">
            <w:pPr>
              <w:pStyle w:val="NormalWeb"/>
              <w:numPr>
                <w:ilvl w:val="0"/>
                <w:numId w:val="237"/>
              </w:numPr>
              <w:spacing w:before="0" w:beforeAutospacing="0" w:after="0" w:afterAutospacing="0"/>
              <w:rPr>
                <w:color w:val="000000"/>
              </w:rPr>
            </w:pPr>
            <w:hyperlink r:id="rId11" w:history="1">
              <w:r w:rsidRPr="0003717E">
                <w:rPr>
                  <w:rStyle w:val="Hyperlink"/>
                </w:rPr>
                <w:t>Cultivating Critical Thinking</w:t>
              </w:r>
            </w:hyperlink>
            <w:r>
              <w:rPr>
                <w:color w:val="000000"/>
              </w:rPr>
              <w:t xml:space="preserve">, Texas Tech University Raider Pressbooks </w:t>
            </w:r>
          </w:p>
          <w:p w14:paraId="2C823D91" w14:textId="19FEE225" w:rsidR="00EC06BC" w:rsidRPr="001D07F9" w:rsidRDefault="00EC06BC" w:rsidP="003E4B9F">
            <w:pPr>
              <w:pStyle w:val="NormalWeb"/>
              <w:numPr>
                <w:ilvl w:val="0"/>
                <w:numId w:val="237"/>
              </w:numPr>
              <w:spacing w:before="0" w:beforeAutospacing="0" w:after="0" w:afterAutospacing="0"/>
              <w:rPr>
                <w:color w:val="000000"/>
              </w:rPr>
            </w:pPr>
            <w:hyperlink r:id="rId12" w:history="1">
              <w:r w:rsidRPr="003B1C22">
                <w:rPr>
                  <w:rStyle w:val="Hyperlink"/>
                </w:rPr>
                <w:t>Family and Consumer Sciences Body of Knowledge</w:t>
              </w:r>
            </w:hyperlink>
            <w:r>
              <w:rPr>
                <w:color w:val="000000"/>
              </w:rPr>
              <w:t>, American Association of Family and Consumer Sciences (AAFCS)</w:t>
            </w:r>
          </w:p>
        </w:tc>
        <w:tc>
          <w:tcPr>
            <w:tcW w:w="4053" w:type="dxa"/>
          </w:tcPr>
          <w:p w14:paraId="2138E748" w14:textId="77777777" w:rsidR="00EC06BC" w:rsidRPr="00B92208" w:rsidRDefault="00EC06BC" w:rsidP="00EC06BC">
            <w:pPr>
              <w:pStyle w:val="NormalWeb"/>
              <w:spacing w:before="40" w:after="96"/>
              <w:rPr>
                <w:color w:val="000000"/>
              </w:rPr>
            </w:pPr>
            <w:r w:rsidRPr="00B92208">
              <w:rPr>
                <w:b/>
                <w:bCs/>
                <w:color w:val="000000"/>
              </w:rPr>
              <w:t>Process/Skill Questions:</w:t>
            </w:r>
          </w:p>
          <w:p w14:paraId="1F0D86D5" w14:textId="77777777" w:rsidR="00EC06BC" w:rsidRPr="00B92208" w:rsidRDefault="00EC06BC" w:rsidP="00EC06BC">
            <w:pPr>
              <w:pStyle w:val="NormalWeb"/>
              <w:spacing w:before="0" w:beforeAutospacing="0" w:after="0" w:afterAutospacing="0"/>
              <w:rPr>
                <w:b/>
                <w:bCs/>
                <w:color w:val="000000"/>
              </w:rPr>
            </w:pPr>
            <w:r w:rsidRPr="00B92208">
              <w:rPr>
                <w:b/>
                <w:bCs/>
                <w:color w:val="000000"/>
              </w:rPr>
              <w:t>Thinking</w:t>
            </w:r>
          </w:p>
          <w:p w14:paraId="64FA4C67" w14:textId="77777777" w:rsidR="00EC06BC" w:rsidRPr="00B92208" w:rsidRDefault="00EC06BC" w:rsidP="00EC06BC">
            <w:pPr>
              <w:pStyle w:val="NormalWeb"/>
              <w:numPr>
                <w:ilvl w:val="0"/>
                <w:numId w:val="17"/>
              </w:numPr>
              <w:spacing w:before="0" w:beforeAutospacing="0" w:after="0" w:afterAutospacing="0"/>
              <w:rPr>
                <w:color w:val="000000"/>
              </w:rPr>
            </w:pPr>
            <w:r w:rsidRPr="00B92208">
              <w:rPr>
                <w:color w:val="000000"/>
              </w:rPr>
              <w:t>What products and services would be beneficial in balancing work and family roles?</w:t>
            </w:r>
          </w:p>
          <w:p w14:paraId="71520001" w14:textId="77777777" w:rsidR="00EC06BC" w:rsidRPr="00B92208" w:rsidRDefault="00EC06BC" w:rsidP="00EC06BC">
            <w:pPr>
              <w:pStyle w:val="NormalWeb"/>
              <w:numPr>
                <w:ilvl w:val="0"/>
                <w:numId w:val="17"/>
              </w:numPr>
              <w:spacing w:before="0" w:beforeAutospacing="0" w:after="0" w:afterAutospacing="0"/>
              <w:rPr>
                <w:color w:val="000000"/>
              </w:rPr>
            </w:pPr>
            <w:r w:rsidRPr="00B92208">
              <w:rPr>
                <w:color w:val="000000"/>
              </w:rPr>
              <w:t>How does the increase in dual-earner families affect family roles?</w:t>
            </w:r>
          </w:p>
          <w:p w14:paraId="71D7187A" w14:textId="77777777" w:rsidR="00EC06BC" w:rsidRPr="00B92208" w:rsidRDefault="00EC06BC" w:rsidP="00EC06BC">
            <w:pPr>
              <w:pStyle w:val="NormalWeb"/>
              <w:spacing w:before="0" w:beforeAutospacing="0" w:after="0" w:afterAutospacing="0"/>
              <w:rPr>
                <w:b/>
                <w:bCs/>
                <w:color w:val="000000"/>
              </w:rPr>
            </w:pPr>
            <w:r w:rsidRPr="00B92208">
              <w:rPr>
                <w:b/>
                <w:bCs/>
                <w:color w:val="000000"/>
              </w:rPr>
              <w:t>Communication</w:t>
            </w:r>
          </w:p>
          <w:p w14:paraId="63D2F2BC" w14:textId="77777777" w:rsidR="00EC06BC" w:rsidRPr="00B92208" w:rsidRDefault="00EC06BC" w:rsidP="00EC06BC">
            <w:pPr>
              <w:pStyle w:val="NormalWeb"/>
              <w:numPr>
                <w:ilvl w:val="0"/>
                <w:numId w:val="18"/>
              </w:numPr>
              <w:spacing w:before="0" w:beforeAutospacing="0" w:after="0" w:afterAutospacing="0"/>
              <w:rPr>
                <w:color w:val="000000"/>
              </w:rPr>
            </w:pPr>
            <w:r w:rsidRPr="00B92208">
              <w:rPr>
                <w:color w:val="000000"/>
              </w:rPr>
              <w:t>How can employees and their families adjust to changes in the workplace?</w:t>
            </w:r>
          </w:p>
          <w:p w14:paraId="2EB6FE39" w14:textId="77777777" w:rsidR="00EC06BC" w:rsidRPr="00B92208" w:rsidRDefault="00EC06BC" w:rsidP="00EC06BC">
            <w:pPr>
              <w:pStyle w:val="NormalWeb"/>
              <w:numPr>
                <w:ilvl w:val="0"/>
                <w:numId w:val="18"/>
              </w:numPr>
              <w:spacing w:before="0" w:beforeAutospacing="0" w:after="0" w:afterAutospacing="0"/>
              <w:rPr>
                <w:color w:val="000000"/>
              </w:rPr>
            </w:pPr>
            <w:r w:rsidRPr="00B92208">
              <w:rPr>
                <w:color w:val="000000"/>
              </w:rPr>
              <w:t>How would effective communication influence beliefs and attitudes about work and family responsibilities?</w:t>
            </w:r>
          </w:p>
          <w:p w14:paraId="3D43A813" w14:textId="77777777" w:rsidR="00EC06BC" w:rsidRPr="00B92208" w:rsidRDefault="00EC06BC" w:rsidP="00EC06BC">
            <w:pPr>
              <w:pStyle w:val="NormalWeb"/>
              <w:spacing w:before="0" w:beforeAutospacing="0" w:after="0" w:afterAutospacing="0"/>
              <w:rPr>
                <w:b/>
                <w:bCs/>
                <w:color w:val="000000"/>
              </w:rPr>
            </w:pPr>
            <w:r w:rsidRPr="00B92208">
              <w:rPr>
                <w:b/>
                <w:bCs/>
                <w:color w:val="000000"/>
              </w:rPr>
              <w:t>Leadership</w:t>
            </w:r>
          </w:p>
          <w:p w14:paraId="6793B2CC" w14:textId="6236552B" w:rsidR="00EC06BC" w:rsidRPr="00B92208" w:rsidRDefault="00EC06BC" w:rsidP="00EC06BC">
            <w:pPr>
              <w:pStyle w:val="NormalWeb"/>
              <w:numPr>
                <w:ilvl w:val="0"/>
                <w:numId w:val="19"/>
              </w:numPr>
              <w:spacing w:before="0" w:beforeAutospacing="0" w:after="0" w:afterAutospacing="0"/>
              <w:rPr>
                <w:color w:val="000000"/>
              </w:rPr>
            </w:pPr>
            <w:r w:rsidRPr="00B92208">
              <w:rPr>
                <w:color w:val="000000"/>
              </w:rPr>
              <w:t xml:space="preserve">Which leadership skills are important in balancing </w:t>
            </w:r>
            <w:r>
              <w:rPr>
                <w:color w:val="000000"/>
              </w:rPr>
              <w:t>work and family</w:t>
            </w:r>
            <w:r w:rsidRPr="00B92208">
              <w:rPr>
                <w:color w:val="000000"/>
              </w:rPr>
              <w:t xml:space="preserve"> goals?</w:t>
            </w:r>
          </w:p>
          <w:p w14:paraId="283F2A68" w14:textId="77777777" w:rsidR="00EC06BC" w:rsidRPr="00B92208" w:rsidRDefault="00EC06BC" w:rsidP="00EC06BC">
            <w:pPr>
              <w:pStyle w:val="NormalWeb"/>
              <w:numPr>
                <w:ilvl w:val="0"/>
                <w:numId w:val="19"/>
              </w:numPr>
              <w:spacing w:before="0" w:beforeAutospacing="0" w:after="0" w:afterAutospacing="0"/>
              <w:rPr>
                <w:color w:val="000000"/>
              </w:rPr>
            </w:pPr>
            <w:r w:rsidRPr="00B92208">
              <w:rPr>
                <w:color w:val="000000"/>
              </w:rPr>
              <w:t>How do technological advancements influence work and family roles and responsibilities?</w:t>
            </w:r>
          </w:p>
          <w:p w14:paraId="1A4A99A5" w14:textId="77777777" w:rsidR="00EC06BC" w:rsidRPr="00B92208" w:rsidRDefault="00EC06BC" w:rsidP="00EC06BC">
            <w:pPr>
              <w:pStyle w:val="NormalWeb"/>
              <w:spacing w:before="0" w:beforeAutospacing="0" w:after="0" w:afterAutospacing="0"/>
              <w:rPr>
                <w:b/>
                <w:bCs/>
                <w:color w:val="000000"/>
              </w:rPr>
            </w:pPr>
            <w:r w:rsidRPr="00B92208">
              <w:rPr>
                <w:b/>
                <w:bCs/>
                <w:color w:val="000000"/>
              </w:rPr>
              <w:t>Management</w:t>
            </w:r>
          </w:p>
          <w:p w14:paraId="3AF51BD2" w14:textId="69D4851F" w:rsidR="00EC06BC" w:rsidRPr="00B92208" w:rsidRDefault="00EC06BC" w:rsidP="00EC06BC">
            <w:pPr>
              <w:pStyle w:val="NormalWeb"/>
              <w:numPr>
                <w:ilvl w:val="0"/>
                <w:numId w:val="20"/>
              </w:numPr>
              <w:spacing w:before="0" w:beforeAutospacing="0" w:after="0" w:afterAutospacing="0"/>
              <w:rPr>
                <w:color w:val="000000"/>
              </w:rPr>
            </w:pPr>
            <w:r w:rsidRPr="00B92208">
              <w:rPr>
                <w:color w:val="000000"/>
              </w:rPr>
              <w:lastRenderedPageBreak/>
              <w:t xml:space="preserve">How can employees and employers use the </w:t>
            </w:r>
            <w:r>
              <w:rPr>
                <w:color w:val="000000"/>
              </w:rPr>
              <w:t>practical reasoning process</w:t>
            </w:r>
            <w:r w:rsidRPr="00B92208">
              <w:rPr>
                <w:color w:val="000000"/>
              </w:rPr>
              <w:t xml:space="preserve"> to make decisions?</w:t>
            </w:r>
          </w:p>
          <w:p w14:paraId="683908B3" w14:textId="63EC26C7" w:rsidR="00EC06BC" w:rsidRPr="00B92208" w:rsidRDefault="00EC06BC" w:rsidP="00EC06BC">
            <w:pPr>
              <w:pStyle w:val="NormalWeb"/>
              <w:numPr>
                <w:ilvl w:val="0"/>
                <w:numId w:val="20"/>
              </w:numPr>
              <w:spacing w:before="0" w:beforeAutospacing="0" w:after="0" w:afterAutospacing="0"/>
              <w:rPr>
                <w:color w:val="000000"/>
              </w:rPr>
            </w:pPr>
            <w:r w:rsidRPr="00B92208">
              <w:rPr>
                <w:color w:val="000000"/>
              </w:rPr>
              <w:t xml:space="preserve">How do society and societal </w:t>
            </w:r>
            <w:r>
              <w:rPr>
                <w:color w:val="000000"/>
              </w:rPr>
              <w:t>concern</w:t>
            </w:r>
            <w:r w:rsidRPr="00B92208">
              <w:rPr>
                <w:color w:val="000000"/>
              </w:rPr>
              <w:t>s influence the way individuals manage changes?</w:t>
            </w:r>
          </w:p>
          <w:p w14:paraId="20F540EE" w14:textId="30ED95DB" w:rsidR="00EC06BC" w:rsidRPr="00B92208" w:rsidRDefault="00EC06BC" w:rsidP="00EC06BC">
            <w:pPr>
              <w:pStyle w:val="NormalWeb"/>
              <w:numPr>
                <w:ilvl w:val="0"/>
                <w:numId w:val="20"/>
              </w:numPr>
              <w:spacing w:before="0" w:beforeAutospacing="0" w:after="0" w:afterAutospacing="0"/>
              <w:rPr>
                <w:color w:val="000000"/>
              </w:rPr>
            </w:pPr>
            <w:r w:rsidRPr="00B92208">
              <w:rPr>
                <w:color w:val="000000"/>
              </w:rPr>
              <w:t>What management strategies should families implement to balance work and family roles?</w:t>
            </w:r>
          </w:p>
        </w:tc>
        <w:tc>
          <w:tcPr>
            <w:tcW w:w="2741" w:type="dxa"/>
          </w:tcPr>
          <w:p w14:paraId="70FE2919"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9.C, 9.LU, 10.RV, 10.RI, 10.C, 10.LU, 11.RV, 11.RI, 11.C, 11.LU, 12.RV, 12.RI, 12.C, 12.LU</w:t>
            </w:r>
          </w:p>
          <w:p w14:paraId="617B9C57" w14:textId="77777777" w:rsidR="00EC06BC" w:rsidRDefault="00EC06BC" w:rsidP="00EC06BC">
            <w:pPr>
              <w:pStyle w:val="NormalWeb"/>
              <w:spacing w:before="40" w:beforeAutospacing="0" w:after="96" w:afterAutospacing="0"/>
              <w:rPr>
                <w:color w:val="000000"/>
              </w:rPr>
            </w:pPr>
          </w:p>
          <w:p w14:paraId="0424987A" w14:textId="5E29A3F9" w:rsidR="00EC06BC" w:rsidRPr="000031A6" w:rsidRDefault="00EC06BC" w:rsidP="00EC06BC">
            <w:pPr>
              <w:rPr>
                <w:rFonts w:ascii="Times New Roman" w:hAnsi="Times New Roman" w:cs="Times New Roman"/>
                <w:sz w:val="24"/>
                <w:szCs w:val="24"/>
              </w:rPr>
            </w:pPr>
            <w:r w:rsidRPr="000031A6">
              <w:rPr>
                <w:rFonts w:ascii="Times New Roman" w:hAnsi="Times New Roman" w:cs="Times New Roman"/>
                <w:color w:val="000000"/>
                <w:sz w:val="24"/>
                <w:szCs w:val="24"/>
              </w:rPr>
              <w:t>History and Social Sciences: WG 17; WHII 8, 14; VUS 8, 14; Govt 14, 15</w:t>
            </w:r>
          </w:p>
        </w:tc>
        <w:tc>
          <w:tcPr>
            <w:tcW w:w="2863" w:type="dxa"/>
          </w:tcPr>
          <w:p w14:paraId="7FABEC9D" w14:textId="609D0DBB" w:rsidR="00EC06BC" w:rsidRPr="00337C03" w:rsidRDefault="00EC06BC" w:rsidP="00EC06BC">
            <w:pPr>
              <w:rPr>
                <w:rFonts w:ascii="Times New Roman" w:hAnsi="Times New Roman" w:cs="Times New Roman"/>
                <w:sz w:val="24"/>
                <w:szCs w:val="24"/>
              </w:rPr>
            </w:pPr>
          </w:p>
          <w:p w14:paraId="01A144F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22DF6A0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6FF2A3F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4A8A47BD"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35EEF4A7"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2B2C8016" w14:textId="77777777" w:rsidR="00EC06BC" w:rsidRPr="00337C03" w:rsidRDefault="00EC06BC" w:rsidP="00EC06BC">
            <w:pPr>
              <w:rPr>
                <w:rFonts w:ascii="Times New Roman" w:hAnsi="Times New Roman" w:cs="Times New Roman"/>
                <w:sz w:val="24"/>
                <w:szCs w:val="24"/>
              </w:rPr>
            </w:pPr>
          </w:p>
          <w:p w14:paraId="653AA88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660296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220E62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32B280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9ACADE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09766D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B50C7E7" w14:textId="77777777" w:rsidR="00EC06BC" w:rsidRPr="00337C03" w:rsidRDefault="00EC06BC" w:rsidP="00EC06BC">
            <w:pPr>
              <w:widowControl w:val="0"/>
              <w:autoSpaceDE w:val="0"/>
              <w:autoSpaceDN w:val="0"/>
              <w:adjustRightInd w:val="0"/>
              <w:rPr>
                <w:rFonts w:ascii="Times New Roman" w:hAnsi="Times New Roman" w:cs="Times New Roman"/>
                <w:sz w:val="24"/>
                <w:szCs w:val="24"/>
              </w:rPr>
            </w:pPr>
          </w:p>
          <w:p w14:paraId="1511D08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677A466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58ECACF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AB3A89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2957792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2EE70C85" w14:textId="77777777" w:rsidR="00EC06BC" w:rsidRPr="00337C03" w:rsidRDefault="00EC06BC" w:rsidP="00EC06BC">
            <w:pPr>
              <w:pStyle w:val="ListParagraph"/>
              <w:rPr>
                <w:rFonts w:ascii="Times New Roman" w:hAnsi="Times New Roman" w:cs="Times New Roman"/>
                <w:sz w:val="24"/>
                <w:szCs w:val="24"/>
              </w:rPr>
            </w:pPr>
          </w:p>
          <w:p w14:paraId="70D80F5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BD0C82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39B7AA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EBE180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DAC0AC6" w14:textId="77777777" w:rsidR="00EC06BC" w:rsidRPr="00337C03" w:rsidRDefault="00EC06BC" w:rsidP="00EC06BC">
            <w:pPr>
              <w:rPr>
                <w:rFonts w:ascii="Times New Roman" w:hAnsi="Times New Roman" w:cs="Times New Roman"/>
                <w:sz w:val="24"/>
                <w:szCs w:val="24"/>
              </w:rPr>
            </w:pPr>
          </w:p>
          <w:p w14:paraId="2C26261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STAND Up</w:t>
            </w:r>
          </w:p>
          <w:p w14:paraId="4E914515"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36141DF5"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3CCE05FD"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15FFB272" w14:textId="77777777" w:rsidR="00EC06BC" w:rsidRPr="00337C03" w:rsidRDefault="00EC06BC" w:rsidP="00EC06BC">
            <w:pPr>
              <w:rPr>
                <w:rFonts w:ascii="Times New Roman" w:hAnsi="Times New Roman" w:cs="Times New Roman"/>
                <w:b/>
                <w:sz w:val="24"/>
                <w:szCs w:val="24"/>
                <w:u w:val="single"/>
              </w:rPr>
            </w:pPr>
          </w:p>
          <w:p w14:paraId="0D6D771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3B7E5F4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7A193FC3"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35B0256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4197F381"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7D6564D7" w14:textId="77777777" w:rsidR="00EC06BC" w:rsidRPr="00337C03" w:rsidRDefault="00EC06BC" w:rsidP="00EC06BC">
            <w:pPr>
              <w:pStyle w:val="ListParagraph"/>
              <w:rPr>
                <w:rFonts w:ascii="Times New Roman" w:hAnsi="Times New Roman" w:cs="Times New Roman"/>
                <w:sz w:val="24"/>
                <w:szCs w:val="24"/>
              </w:rPr>
            </w:pPr>
          </w:p>
          <w:p w14:paraId="35DA8929" w14:textId="77777777" w:rsidR="00EC06BC" w:rsidRPr="00337C03" w:rsidRDefault="00EC06BC" w:rsidP="00EC06BC">
            <w:pPr>
              <w:rPr>
                <w:rFonts w:ascii="Times New Roman" w:hAnsi="Times New Roman" w:cs="Times New Roman"/>
                <w:b/>
                <w:sz w:val="24"/>
                <w:szCs w:val="24"/>
                <w:u w:val="single"/>
              </w:rPr>
            </w:pPr>
          </w:p>
          <w:p w14:paraId="1BCCC9E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A698A5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5DEDF28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0C7D9EE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A45BB7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7034A86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F2C724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728A3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4D18F8F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119A584" w14:textId="77777777" w:rsidR="00EC06BC" w:rsidRPr="00337C03" w:rsidRDefault="00EC06BC" w:rsidP="00EC06BC">
            <w:pPr>
              <w:pStyle w:val="NormalWeb"/>
              <w:spacing w:before="40" w:beforeAutospacing="0" w:after="96" w:afterAutospacing="0"/>
              <w:rPr>
                <w:color w:val="000000"/>
              </w:rPr>
            </w:pPr>
          </w:p>
        </w:tc>
      </w:tr>
      <w:tr w:rsidR="00EC06BC" w:rsidRPr="007B4DF8" w14:paraId="7B0017E5" w14:textId="3FEF9916" w:rsidTr="002643FE">
        <w:tblPrEx>
          <w:tblCellMar>
            <w:left w:w="115" w:type="dxa"/>
            <w:right w:w="115" w:type="dxa"/>
          </w:tblCellMar>
        </w:tblPrEx>
        <w:tc>
          <w:tcPr>
            <w:tcW w:w="737" w:type="dxa"/>
          </w:tcPr>
          <w:p w14:paraId="6C8B3157" w14:textId="2D28F06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3668" w:type="dxa"/>
            <w:hideMark/>
          </w:tcPr>
          <w:p w14:paraId="6EF0A854" w14:textId="08D84993"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Apply problem-solving processes to identify solutions to work or family situations. </w:t>
            </w:r>
          </w:p>
        </w:tc>
        <w:tc>
          <w:tcPr>
            <w:tcW w:w="4648" w:type="dxa"/>
          </w:tcPr>
          <w:p w14:paraId="36B2F1E6" w14:textId="77777777" w:rsidR="00EC06BC" w:rsidRPr="00B92208" w:rsidRDefault="00EC06BC" w:rsidP="00EC06BC">
            <w:pPr>
              <w:pStyle w:val="NormalWeb"/>
              <w:spacing w:before="40" w:after="96"/>
              <w:rPr>
                <w:color w:val="000000"/>
              </w:rPr>
            </w:pPr>
            <w:r w:rsidRPr="00B92208">
              <w:rPr>
                <w:color w:val="000000"/>
              </w:rPr>
              <w:t>Application should include</w:t>
            </w:r>
          </w:p>
          <w:p w14:paraId="09F6D58E" w14:textId="7C168AD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lastRenderedPageBreak/>
              <w:t xml:space="preserve">clarifying individual and family </w:t>
            </w:r>
            <w:r>
              <w:rPr>
                <w:color w:val="000000"/>
              </w:rPr>
              <w:t>concern</w:t>
            </w:r>
            <w:r w:rsidRPr="00B92208">
              <w:rPr>
                <w:color w:val="000000"/>
              </w:rPr>
              <w:t>s</w:t>
            </w:r>
          </w:p>
          <w:p w14:paraId="5D6B699F" w14:textId="7777777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t>identifying reliable information and resources for individual and family problem solving</w:t>
            </w:r>
          </w:p>
          <w:p w14:paraId="7CBFEC13" w14:textId="7777777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t>creating alternative solutions</w:t>
            </w:r>
          </w:p>
          <w:p w14:paraId="69D083A5" w14:textId="77777777" w:rsidR="00EC06BC" w:rsidRPr="00B92208" w:rsidRDefault="00EC06BC" w:rsidP="003E4B9F">
            <w:pPr>
              <w:pStyle w:val="NormalWeb"/>
              <w:numPr>
                <w:ilvl w:val="0"/>
                <w:numId w:val="246"/>
              </w:numPr>
              <w:spacing w:before="0" w:beforeAutospacing="0" w:after="0" w:afterAutospacing="0"/>
              <w:rPr>
                <w:color w:val="000000"/>
              </w:rPr>
            </w:pPr>
            <w:r w:rsidRPr="00B92208">
              <w:rPr>
                <w:color w:val="000000"/>
              </w:rPr>
              <w:t>evaluating potential consequences of alternative solutions</w:t>
            </w:r>
          </w:p>
          <w:p w14:paraId="01699DD1" w14:textId="404DD9D8" w:rsidR="00EC06BC" w:rsidRDefault="00EC06BC" w:rsidP="003E4B9F">
            <w:pPr>
              <w:pStyle w:val="NormalWeb"/>
              <w:numPr>
                <w:ilvl w:val="0"/>
                <w:numId w:val="246"/>
              </w:numPr>
              <w:spacing w:before="0" w:beforeAutospacing="0" w:after="0" w:afterAutospacing="0"/>
              <w:rPr>
                <w:color w:val="000000"/>
              </w:rPr>
            </w:pPr>
            <w:r w:rsidRPr="00B92208">
              <w:rPr>
                <w:color w:val="000000"/>
              </w:rPr>
              <w:t xml:space="preserve">applying </w:t>
            </w:r>
            <w:r>
              <w:rPr>
                <w:color w:val="000000"/>
              </w:rPr>
              <w:t>problem-solving models</w:t>
            </w:r>
            <w:r w:rsidRPr="00B92208">
              <w:rPr>
                <w:color w:val="000000"/>
              </w:rPr>
              <w:t xml:space="preserve"> </w:t>
            </w:r>
            <w:r>
              <w:rPr>
                <w:color w:val="000000"/>
              </w:rPr>
              <w:t>(e.g., define the problem, gather information, consider options, make a plan, take action, evaluate results [i.e., the practical reasoning process], find, identify, navigate, deliver [FIND], problem, alternative, criteria, evaluation, decision [PACED])</w:t>
            </w:r>
            <w:r w:rsidRPr="00B92208">
              <w:rPr>
                <w:color w:val="000000"/>
              </w:rPr>
              <w:t xml:space="preserve"> to identify solutions for work and family situations</w:t>
            </w:r>
            <w:r>
              <w:rPr>
                <w:color w:val="000000"/>
              </w:rPr>
              <w:t>.</w:t>
            </w:r>
          </w:p>
          <w:p w14:paraId="3AC9EC9B" w14:textId="77777777" w:rsidR="00EC06BC" w:rsidRPr="00E46348" w:rsidRDefault="00EC06BC" w:rsidP="00EC06BC">
            <w:pPr>
              <w:pStyle w:val="NormalWeb"/>
              <w:spacing w:before="0" w:beforeAutospacing="0" w:after="0" w:afterAutospacing="0"/>
              <w:ind w:left="360"/>
              <w:rPr>
                <w:color w:val="000000"/>
              </w:rPr>
            </w:pPr>
          </w:p>
          <w:p w14:paraId="37571BB5" w14:textId="363AC098" w:rsidR="00EC06BC" w:rsidRDefault="00EC06BC" w:rsidP="00EC06BC">
            <w:pPr>
              <w:pStyle w:val="NormalWeb"/>
              <w:spacing w:before="0" w:beforeAutospacing="0" w:after="0" w:afterAutospacing="0"/>
              <w:rPr>
                <w:b/>
                <w:bCs/>
                <w:color w:val="000000"/>
              </w:rPr>
            </w:pPr>
            <w:r w:rsidRPr="00B92208">
              <w:rPr>
                <w:b/>
                <w:bCs/>
                <w:color w:val="000000"/>
              </w:rPr>
              <w:t>Teacher Resource</w:t>
            </w:r>
            <w:r>
              <w:rPr>
                <w:b/>
                <w:bCs/>
                <w:color w:val="000000"/>
              </w:rPr>
              <w:t>s</w:t>
            </w:r>
            <w:r w:rsidRPr="00B92208">
              <w:rPr>
                <w:b/>
                <w:bCs/>
                <w:color w:val="000000"/>
              </w:rPr>
              <w:t>:</w:t>
            </w:r>
          </w:p>
          <w:p w14:paraId="342393E9" w14:textId="77777777" w:rsidR="00EC06BC" w:rsidRDefault="00EC06BC" w:rsidP="006E57EF">
            <w:pPr>
              <w:pStyle w:val="NormalWeb"/>
              <w:numPr>
                <w:ilvl w:val="0"/>
                <w:numId w:val="472"/>
              </w:numPr>
              <w:spacing w:before="0" w:beforeAutospacing="0" w:after="0" w:afterAutospacing="0"/>
              <w:ind w:left="693"/>
              <w:rPr>
                <w:color w:val="000000"/>
              </w:rPr>
            </w:pPr>
            <w:hyperlink r:id="rId13" w:history="1">
              <w:r w:rsidRPr="0003717E">
                <w:rPr>
                  <w:rStyle w:val="Hyperlink"/>
                </w:rPr>
                <w:t>Cultivating Critical Thinking</w:t>
              </w:r>
            </w:hyperlink>
            <w:r>
              <w:rPr>
                <w:color w:val="000000"/>
              </w:rPr>
              <w:t>, Texas Tech University Raider Pressbooks</w:t>
            </w:r>
          </w:p>
          <w:p w14:paraId="4C49F616" w14:textId="77777777" w:rsidR="00EC06BC" w:rsidRDefault="00EC06BC" w:rsidP="00EC06BC">
            <w:pPr>
              <w:pStyle w:val="NormalWeb"/>
              <w:spacing w:before="0" w:beforeAutospacing="0" w:after="0" w:afterAutospacing="0"/>
              <w:ind w:left="360"/>
              <w:rPr>
                <w:color w:val="000000"/>
              </w:rPr>
            </w:pPr>
          </w:p>
          <w:p w14:paraId="7694CD00" w14:textId="338F2A39" w:rsidR="00EC06BC" w:rsidRPr="00FA624B" w:rsidRDefault="00EC06BC" w:rsidP="00EC06BC">
            <w:pPr>
              <w:pStyle w:val="NormalWeb"/>
              <w:spacing w:before="0" w:beforeAutospacing="0" w:after="0" w:afterAutospacing="0"/>
              <w:ind w:left="360"/>
              <w:rPr>
                <w:i/>
                <w:iCs/>
                <w:color w:val="000000"/>
              </w:rPr>
            </w:pPr>
            <w:r w:rsidRPr="00FA624B">
              <w:rPr>
                <w:i/>
                <w:iCs/>
                <w:color w:val="000000"/>
              </w:rPr>
              <w:t>Note: Focus on Chapter 7; Exploring Real-Life Concerns: Scenarios, Case Studies &amp; Role Plays</w:t>
            </w:r>
          </w:p>
          <w:p w14:paraId="776F978D" w14:textId="77777777" w:rsidR="00EC06BC" w:rsidRDefault="00EC06BC" w:rsidP="00EC06BC">
            <w:pPr>
              <w:pStyle w:val="NormalWeb"/>
              <w:spacing w:before="0" w:beforeAutospacing="0" w:after="0" w:afterAutospacing="0"/>
              <w:rPr>
                <w:b/>
                <w:bCs/>
                <w:color w:val="000000"/>
              </w:rPr>
            </w:pPr>
          </w:p>
          <w:p w14:paraId="3AE521D5" w14:textId="0B2BD4CC" w:rsidR="00EC06BC" w:rsidRPr="00777870" w:rsidRDefault="00EC06BC" w:rsidP="003E4B9F">
            <w:pPr>
              <w:pStyle w:val="NormalWeb"/>
              <w:numPr>
                <w:ilvl w:val="0"/>
                <w:numId w:val="247"/>
              </w:numPr>
              <w:spacing w:before="0" w:beforeAutospacing="0" w:after="0" w:afterAutospacing="0"/>
              <w:rPr>
                <w:color w:val="000000"/>
                <w:u w:val="single"/>
              </w:rPr>
            </w:pPr>
            <w:hyperlink r:id="rId14" w:anchor="/" w:history="1">
              <w:r w:rsidRPr="00A31038">
                <w:rPr>
                  <w:rStyle w:val="Hyperlink"/>
                </w:rPr>
                <w:t>National Standards for Family an</w:t>
              </w:r>
              <w:r>
                <w:rPr>
                  <w:rStyle w:val="Hyperlink"/>
                </w:rPr>
                <w:t>d</w:t>
              </w:r>
              <w:r w:rsidRPr="00A31038">
                <w:rPr>
                  <w:rStyle w:val="Hyperlink"/>
                </w:rPr>
                <w:t xml:space="preserve"> Consumer Sciences</w:t>
              </w:r>
            </w:hyperlink>
            <w:r w:rsidRPr="00FA624B">
              <w:t xml:space="preserve">, LEAD FCS </w:t>
            </w:r>
            <w:r>
              <w:t>Education</w:t>
            </w:r>
          </w:p>
          <w:p w14:paraId="2D6A0E22" w14:textId="5EB607F7" w:rsidR="00EC06BC" w:rsidRPr="00A31038" w:rsidRDefault="00EC06BC" w:rsidP="003E4B9F">
            <w:pPr>
              <w:pStyle w:val="NormalWeb"/>
              <w:numPr>
                <w:ilvl w:val="0"/>
                <w:numId w:val="247"/>
              </w:numPr>
              <w:spacing w:before="0" w:beforeAutospacing="0" w:after="0" w:afterAutospacing="0"/>
              <w:rPr>
                <w:color w:val="000000"/>
              </w:rPr>
            </w:pPr>
            <w:hyperlink r:id="rId15" w:history="1">
              <w:r w:rsidRPr="006D2FC4">
                <w:rPr>
                  <w:rStyle w:val="Hyperlink"/>
                </w:rPr>
                <w:t>Reasoning for Action, Comprehensive Standard</w:t>
              </w:r>
            </w:hyperlink>
          </w:p>
          <w:p w14:paraId="1EA04987" w14:textId="60CA852B" w:rsidR="00EC06BC" w:rsidRDefault="00EC06BC" w:rsidP="003E4B9F">
            <w:pPr>
              <w:pStyle w:val="NormalWeb"/>
              <w:numPr>
                <w:ilvl w:val="0"/>
                <w:numId w:val="247"/>
              </w:numPr>
              <w:spacing w:before="0" w:beforeAutospacing="0" w:after="0" w:afterAutospacing="0"/>
              <w:rPr>
                <w:color w:val="000000"/>
              </w:rPr>
            </w:pPr>
            <w:hyperlink r:id="rId16" w:history="1">
              <w:r w:rsidRPr="00047B6D">
                <w:rPr>
                  <w:rStyle w:val="Hyperlink"/>
                </w:rPr>
                <w:t>Decision Making</w:t>
              </w:r>
            </w:hyperlink>
            <w:r>
              <w:rPr>
                <w:color w:val="000000"/>
              </w:rPr>
              <w:t xml:space="preserve">, </w:t>
            </w:r>
            <w:proofErr w:type="spellStart"/>
            <w:r>
              <w:rPr>
                <w:color w:val="000000"/>
              </w:rPr>
              <w:t>EconEdLink</w:t>
            </w:r>
            <w:proofErr w:type="spellEnd"/>
          </w:p>
          <w:p w14:paraId="6637D206" w14:textId="5463B03E" w:rsidR="00EC06BC" w:rsidRPr="00B92208" w:rsidRDefault="00EC06BC" w:rsidP="003E4B9F">
            <w:pPr>
              <w:pStyle w:val="NormalWeb"/>
              <w:numPr>
                <w:ilvl w:val="0"/>
                <w:numId w:val="247"/>
              </w:numPr>
              <w:spacing w:before="0" w:beforeAutospacing="0" w:after="0" w:afterAutospacing="0"/>
              <w:rPr>
                <w:color w:val="000000"/>
              </w:rPr>
            </w:pPr>
            <w:hyperlink r:id="rId17" w:history="1">
              <w:r w:rsidRPr="00047B6D">
                <w:rPr>
                  <w:rStyle w:val="Hyperlink"/>
                </w:rPr>
                <w:t>American Red Cross Babysitter’s Training Handbook</w:t>
              </w:r>
            </w:hyperlink>
          </w:p>
        </w:tc>
        <w:tc>
          <w:tcPr>
            <w:tcW w:w="4053" w:type="dxa"/>
          </w:tcPr>
          <w:p w14:paraId="1F160C9D" w14:textId="77777777" w:rsidR="00EC06BC" w:rsidRPr="00B92208" w:rsidRDefault="00EC06BC" w:rsidP="00EC06BC">
            <w:pPr>
              <w:pStyle w:val="NormalWeb"/>
              <w:spacing w:before="40" w:after="96"/>
              <w:rPr>
                <w:color w:val="000000"/>
              </w:rPr>
            </w:pPr>
            <w:r w:rsidRPr="00B92208">
              <w:rPr>
                <w:b/>
                <w:bCs/>
                <w:color w:val="000000"/>
              </w:rPr>
              <w:lastRenderedPageBreak/>
              <w:t>Process/Skill Questions:</w:t>
            </w:r>
          </w:p>
          <w:p w14:paraId="2BEEAA5E" w14:textId="77777777" w:rsidR="00EC06BC" w:rsidRPr="00B92208" w:rsidRDefault="00EC06BC" w:rsidP="00EC06BC">
            <w:pPr>
              <w:pStyle w:val="NormalWeb"/>
              <w:spacing w:before="0" w:beforeAutospacing="0" w:after="0" w:afterAutospacing="0"/>
              <w:rPr>
                <w:b/>
                <w:bCs/>
                <w:color w:val="000000"/>
              </w:rPr>
            </w:pPr>
            <w:r w:rsidRPr="00B92208">
              <w:rPr>
                <w:b/>
                <w:bCs/>
                <w:color w:val="000000"/>
              </w:rPr>
              <w:t>Thinking</w:t>
            </w:r>
          </w:p>
          <w:p w14:paraId="7E0AAEFD" w14:textId="77777777" w:rsidR="00EC06BC" w:rsidRPr="00B92208" w:rsidRDefault="00EC06BC" w:rsidP="003E4B9F">
            <w:pPr>
              <w:pStyle w:val="NormalWeb"/>
              <w:numPr>
                <w:ilvl w:val="0"/>
                <w:numId w:val="21"/>
              </w:numPr>
              <w:spacing w:before="0" w:beforeAutospacing="0" w:after="0" w:afterAutospacing="0"/>
              <w:rPr>
                <w:color w:val="000000"/>
              </w:rPr>
            </w:pPr>
            <w:r w:rsidRPr="00B92208">
              <w:rPr>
                <w:color w:val="000000"/>
              </w:rPr>
              <w:lastRenderedPageBreak/>
              <w:t>What factors influence employers and families about problem solving?</w:t>
            </w:r>
          </w:p>
          <w:p w14:paraId="7AE80DC0" w14:textId="77777777" w:rsidR="00EC06BC" w:rsidRPr="00B92208" w:rsidRDefault="00EC06BC" w:rsidP="003E4B9F">
            <w:pPr>
              <w:pStyle w:val="NormalWeb"/>
              <w:numPr>
                <w:ilvl w:val="0"/>
                <w:numId w:val="21"/>
              </w:numPr>
              <w:spacing w:before="0" w:beforeAutospacing="0" w:after="0" w:afterAutospacing="0"/>
              <w:rPr>
                <w:color w:val="000000"/>
              </w:rPr>
            </w:pPr>
            <w:r w:rsidRPr="00B92208">
              <w:rPr>
                <w:color w:val="000000"/>
              </w:rPr>
              <w:t>How are problems identified and categorized in families and the workplace?</w:t>
            </w:r>
          </w:p>
          <w:p w14:paraId="33648A0B" w14:textId="77777777" w:rsidR="00EC06BC" w:rsidRPr="00B92208" w:rsidRDefault="00EC06BC" w:rsidP="00EC06BC">
            <w:pPr>
              <w:pStyle w:val="NormalWeb"/>
              <w:spacing w:before="0" w:beforeAutospacing="0" w:after="0" w:afterAutospacing="0"/>
              <w:rPr>
                <w:b/>
                <w:bCs/>
                <w:color w:val="000000"/>
              </w:rPr>
            </w:pPr>
            <w:r w:rsidRPr="00B92208">
              <w:rPr>
                <w:b/>
                <w:bCs/>
                <w:color w:val="000000"/>
              </w:rPr>
              <w:t>Communication</w:t>
            </w:r>
          </w:p>
          <w:p w14:paraId="33109540" w14:textId="21955ABB" w:rsidR="00EC06BC" w:rsidRPr="00B92208" w:rsidRDefault="00EC06BC" w:rsidP="003E4B9F">
            <w:pPr>
              <w:pStyle w:val="NormalWeb"/>
              <w:numPr>
                <w:ilvl w:val="0"/>
                <w:numId w:val="22"/>
              </w:numPr>
              <w:spacing w:before="0" w:beforeAutospacing="0" w:after="0" w:afterAutospacing="0"/>
              <w:rPr>
                <w:color w:val="000000"/>
              </w:rPr>
            </w:pPr>
            <w:r w:rsidRPr="00B92208">
              <w:rPr>
                <w:color w:val="000000"/>
              </w:rPr>
              <w:t xml:space="preserve">How would </w:t>
            </w:r>
            <w:r>
              <w:rPr>
                <w:color w:val="000000"/>
              </w:rPr>
              <w:t>a</w:t>
            </w:r>
            <w:r w:rsidRPr="00B92208">
              <w:rPr>
                <w:color w:val="000000"/>
              </w:rPr>
              <w:t xml:space="preserve"> problem</w:t>
            </w:r>
            <w:r>
              <w:rPr>
                <w:color w:val="000000"/>
              </w:rPr>
              <w:t>-</w:t>
            </w:r>
            <w:r w:rsidRPr="00B92208">
              <w:rPr>
                <w:color w:val="000000"/>
              </w:rPr>
              <w:t xml:space="preserve">solving </w:t>
            </w:r>
            <w:r>
              <w:rPr>
                <w:color w:val="000000"/>
              </w:rPr>
              <w:t xml:space="preserve">model </w:t>
            </w:r>
            <w:r w:rsidRPr="00B92208">
              <w:rPr>
                <w:color w:val="000000"/>
              </w:rPr>
              <w:t>be used as a communication tool?</w:t>
            </w:r>
          </w:p>
          <w:p w14:paraId="1E3A7625" w14:textId="77777777" w:rsidR="00EC06BC" w:rsidRPr="00B92208" w:rsidRDefault="00EC06BC" w:rsidP="003E4B9F">
            <w:pPr>
              <w:pStyle w:val="NormalWeb"/>
              <w:numPr>
                <w:ilvl w:val="0"/>
                <w:numId w:val="22"/>
              </w:numPr>
              <w:spacing w:before="0" w:beforeAutospacing="0" w:after="0" w:afterAutospacing="0"/>
              <w:rPr>
                <w:color w:val="000000"/>
              </w:rPr>
            </w:pPr>
            <w:r w:rsidRPr="00B92208">
              <w:rPr>
                <w:color w:val="000000"/>
              </w:rPr>
              <w:t>What are some communication skills that would be helpful in solving problems?</w:t>
            </w:r>
          </w:p>
          <w:p w14:paraId="43D31E44" w14:textId="77777777" w:rsidR="00EC06BC" w:rsidRPr="00B92208" w:rsidRDefault="00EC06BC" w:rsidP="00EC06BC">
            <w:pPr>
              <w:pStyle w:val="NormalWeb"/>
              <w:spacing w:before="0" w:beforeAutospacing="0" w:after="0" w:afterAutospacing="0"/>
              <w:rPr>
                <w:b/>
                <w:bCs/>
                <w:color w:val="000000"/>
              </w:rPr>
            </w:pPr>
            <w:r w:rsidRPr="00B92208">
              <w:rPr>
                <w:b/>
                <w:bCs/>
                <w:color w:val="000000"/>
              </w:rPr>
              <w:t>Leadership</w:t>
            </w:r>
          </w:p>
          <w:p w14:paraId="153CF2B8" w14:textId="77777777" w:rsidR="00EC06BC" w:rsidRPr="00B92208" w:rsidRDefault="00EC06BC" w:rsidP="003E4B9F">
            <w:pPr>
              <w:pStyle w:val="NormalWeb"/>
              <w:numPr>
                <w:ilvl w:val="0"/>
                <w:numId w:val="23"/>
              </w:numPr>
              <w:spacing w:before="0" w:beforeAutospacing="0" w:after="0" w:afterAutospacing="0"/>
              <w:rPr>
                <w:color w:val="000000"/>
              </w:rPr>
            </w:pPr>
            <w:r w:rsidRPr="00B92208">
              <w:rPr>
                <w:color w:val="000000"/>
              </w:rPr>
              <w:t>What leadership skills are needed to motivate others to solve problems?</w:t>
            </w:r>
          </w:p>
          <w:p w14:paraId="5E38326A" w14:textId="77777777" w:rsidR="00EC06BC" w:rsidRPr="00B92208" w:rsidRDefault="00EC06BC" w:rsidP="003E4B9F">
            <w:pPr>
              <w:pStyle w:val="NormalWeb"/>
              <w:numPr>
                <w:ilvl w:val="0"/>
                <w:numId w:val="23"/>
              </w:numPr>
              <w:spacing w:before="0" w:beforeAutospacing="0" w:after="0" w:afterAutospacing="0"/>
              <w:rPr>
                <w:color w:val="000000"/>
              </w:rPr>
            </w:pPr>
            <w:r w:rsidRPr="00B92208">
              <w:rPr>
                <w:color w:val="000000"/>
              </w:rPr>
              <w:t>How can leaders implement the steps in the problem-solving process?</w:t>
            </w:r>
          </w:p>
          <w:p w14:paraId="2CF307D7" w14:textId="77777777" w:rsidR="00EC06BC" w:rsidRPr="00B92208" w:rsidRDefault="00EC06BC" w:rsidP="00EC06BC">
            <w:pPr>
              <w:pStyle w:val="NormalWeb"/>
              <w:spacing w:before="0" w:beforeAutospacing="0" w:after="0" w:afterAutospacing="0"/>
              <w:rPr>
                <w:b/>
                <w:bCs/>
                <w:color w:val="000000"/>
              </w:rPr>
            </w:pPr>
            <w:r w:rsidRPr="00B92208">
              <w:rPr>
                <w:b/>
                <w:bCs/>
                <w:color w:val="000000"/>
              </w:rPr>
              <w:t>Management</w:t>
            </w:r>
          </w:p>
          <w:p w14:paraId="02809C33" w14:textId="5E1335EF" w:rsidR="00EC06BC" w:rsidRPr="00B92208" w:rsidRDefault="00EC06BC" w:rsidP="003E4B9F">
            <w:pPr>
              <w:pStyle w:val="NormalWeb"/>
              <w:numPr>
                <w:ilvl w:val="0"/>
                <w:numId w:val="24"/>
              </w:numPr>
              <w:spacing w:before="0" w:beforeAutospacing="0" w:after="0" w:afterAutospacing="0"/>
              <w:rPr>
                <w:color w:val="000000"/>
              </w:rPr>
            </w:pPr>
            <w:r w:rsidRPr="00B92208">
              <w:rPr>
                <w:color w:val="000000"/>
              </w:rPr>
              <w:t xml:space="preserve">What are the steps of the </w:t>
            </w:r>
            <w:r>
              <w:rPr>
                <w:color w:val="000000"/>
              </w:rPr>
              <w:t>practical reasoning</w:t>
            </w:r>
            <w:r w:rsidRPr="00B92208">
              <w:rPr>
                <w:color w:val="000000"/>
              </w:rPr>
              <w:t xml:space="preserve"> process?</w:t>
            </w:r>
          </w:p>
          <w:p w14:paraId="1CF25C97" w14:textId="60534325" w:rsidR="00EC06BC" w:rsidRPr="00B92208" w:rsidRDefault="00EC06BC" w:rsidP="003E4B9F">
            <w:pPr>
              <w:pStyle w:val="NormalWeb"/>
              <w:numPr>
                <w:ilvl w:val="0"/>
                <w:numId w:val="24"/>
              </w:numPr>
              <w:spacing w:before="0" w:beforeAutospacing="0" w:after="0" w:afterAutospacing="0"/>
              <w:rPr>
                <w:color w:val="000000"/>
              </w:rPr>
            </w:pPr>
            <w:r w:rsidRPr="00B92208">
              <w:rPr>
                <w:color w:val="000000"/>
              </w:rPr>
              <w:t>Why is it important to note results when using the</w:t>
            </w:r>
            <w:r>
              <w:rPr>
                <w:color w:val="000000"/>
              </w:rPr>
              <w:t xml:space="preserve"> practical reasoning process</w:t>
            </w:r>
            <w:r w:rsidRPr="00B92208">
              <w:rPr>
                <w:color w:val="000000"/>
              </w:rPr>
              <w:t>?</w:t>
            </w:r>
          </w:p>
        </w:tc>
        <w:tc>
          <w:tcPr>
            <w:tcW w:w="2741" w:type="dxa"/>
          </w:tcPr>
          <w:p w14:paraId="3339B603" w14:textId="77777777" w:rsidR="00EC06BC" w:rsidRPr="00EC06BC" w:rsidRDefault="00EC06BC" w:rsidP="00EC06BC">
            <w:pPr>
              <w:pStyle w:val="NormalWeb"/>
              <w:spacing w:before="40" w:beforeAutospacing="0" w:after="96" w:afterAutospacing="0"/>
              <w:rPr>
                <w:color w:val="000000"/>
              </w:rPr>
            </w:pPr>
            <w:r w:rsidRPr="00EC06BC">
              <w:rPr>
                <w:color w:val="000000"/>
              </w:rPr>
              <w:lastRenderedPageBreak/>
              <w:t xml:space="preserve">English: 9.RV, 9.RI, 9.C, 9.LU, 10.RV, 10.RI, 10.C, 10.LU, 11.DSR, </w:t>
            </w:r>
            <w:r w:rsidRPr="00EC06BC">
              <w:rPr>
                <w:color w:val="000000"/>
              </w:rPr>
              <w:lastRenderedPageBreak/>
              <w:t>11.RV, 11.RI, 11.C, 11.LU, 12.RV, 12.RI, 12.C, 12.LU</w:t>
            </w:r>
          </w:p>
          <w:p w14:paraId="480870A0" w14:textId="77777777" w:rsidR="00EC06BC" w:rsidRPr="00EC06BC" w:rsidRDefault="00EC06BC" w:rsidP="00EC06BC">
            <w:pPr>
              <w:pStyle w:val="NormalWeb"/>
              <w:spacing w:before="40" w:beforeAutospacing="0" w:after="96" w:afterAutospacing="0"/>
              <w:rPr>
                <w:color w:val="000000"/>
              </w:rPr>
            </w:pPr>
          </w:p>
          <w:p w14:paraId="3BFB06C6" w14:textId="06D5744F" w:rsidR="00EC06BC" w:rsidRPr="00EC06BC" w:rsidRDefault="00EC06BC" w:rsidP="00EC06BC">
            <w:pPr>
              <w:rPr>
                <w:rFonts w:ascii="Times New Roman" w:hAnsi="Times New Roman" w:cs="Times New Roman"/>
                <w:b/>
                <w:sz w:val="24"/>
                <w:szCs w:val="24"/>
                <w:u w:val="single"/>
              </w:rPr>
            </w:pPr>
            <w:r w:rsidRPr="00EC06BC">
              <w:rPr>
                <w:rFonts w:ascii="Times New Roman" w:hAnsi="Times New Roman" w:cs="Times New Roman"/>
                <w:color w:val="000000"/>
                <w:sz w:val="24"/>
                <w:szCs w:val="24"/>
              </w:rPr>
              <w:t>History and Social Sciences: WG 17; WHII 8, 14; VUS 8, 14; Govt 14, 15</w:t>
            </w:r>
          </w:p>
        </w:tc>
        <w:tc>
          <w:tcPr>
            <w:tcW w:w="2863" w:type="dxa"/>
          </w:tcPr>
          <w:p w14:paraId="2E710889" w14:textId="0AFA361F"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Career Connection</w:t>
            </w:r>
          </w:p>
          <w:p w14:paraId="416143B1"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4B6EA18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6E38D6F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My Career</w:t>
            </w:r>
          </w:p>
          <w:p w14:paraId="159CCBA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3B3CB4FB" w14:textId="77777777" w:rsidR="00EC06BC" w:rsidRPr="00337C03" w:rsidRDefault="00EC06BC" w:rsidP="00EC06BC">
            <w:pPr>
              <w:rPr>
                <w:rFonts w:ascii="Times New Roman" w:hAnsi="Times New Roman" w:cs="Times New Roman"/>
                <w:sz w:val="24"/>
                <w:szCs w:val="24"/>
              </w:rPr>
            </w:pPr>
          </w:p>
          <w:p w14:paraId="22F7E4B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B0D162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60184E7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F879CE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09A0F3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145D87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F8F1FC2" w14:textId="77777777" w:rsidR="00EC06BC" w:rsidRPr="00337C03" w:rsidRDefault="00EC06BC" w:rsidP="00EC06BC">
            <w:pPr>
              <w:rPr>
                <w:rFonts w:ascii="Times New Roman" w:hAnsi="Times New Roman" w:cs="Times New Roman"/>
                <w:sz w:val="24"/>
                <w:szCs w:val="24"/>
              </w:rPr>
            </w:pPr>
          </w:p>
          <w:p w14:paraId="00C221F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29E5F1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00B3DFF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FA2B79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706A034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4DDE2F03" w14:textId="77777777" w:rsidR="00EC06BC" w:rsidRPr="00337C03" w:rsidRDefault="00EC06BC" w:rsidP="00EC06BC">
            <w:pPr>
              <w:pStyle w:val="ListParagraph"/>
              <w:rPr>
                <w:rFonts w:ascii="Times New Roman" w:hAnsi="Times New Roman" w:cs="Times New Roman"/>
                <w:sz w:val="24"/>
                <w:szCs w:val="24"/>
              </w:rPr>
            </w:pPr>
          </w:p>
          <w:p w14:paraId="5FBE52F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381B58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421D05A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E6ED82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2D67D72B" w14:textId="77777777" w:rsidR="00EC06BC" w:rsidRPr="00337C03" w:rsidRDefault="00EC06BC" w:rsidP="00EC06BC">
            <w:pPr>
              <w:rPr>
                <w:rFonts w:ascii="Times New Roman" w:hAnsi="Times New Roman" w:cs="Times New Roman"/>
                <w:sz w:val="24"/>
                <w:szCs w:val="24"/>
              </w:rPr>
            </w:pPr>
          </w:p>
          <w:p w14:paraId="03B655A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501AB8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2C1D7604"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1453E7D"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587AFC61" w14:textId="77777777" w:rsidR="00EC06BC" w:rsidRPr="00337C03" w:rsidRDefault="00EC06BC" w:rsidP="00EC06BC">
            <w:pPr>
              <w:rPr>
                <w:rFonts w:ascii="Times New Roman" w:hAnsi="Times New Roman" w:cs="Times New Roman"/>
                <w:b/>
                <w:sz w:val="24"/>
                <w:szCs w:val="24"/>
                <w:u w:val="single"/>
              </w:rPr>
            </w:pPr>
          </w:p>
          <w:p w14:paraId="4D08D2A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66857C8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2A0706A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A973D0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470D729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9F1C90B" w14:textId="77777777" w:rsidR="00EC06BC" w:rsidRPr="00337C03" w:rsidRDefault="00EC06BC" w:rsidP="00EC06BC">
            <w:pPr>
              <w:pStyle w:val="ListParagraph"/>
              <w:rPr>
                <w:rFonts w:ascii="Times New Roman" w:hAnsi="Times New Roman" w:cs="Times New Roman"/>
                <w:sz w:val="24"/>
                <w:szCs w:val="24"/>
              </w:rPr>
            </w:pPr>
          </w:p>
          <w:p w14:paraId="7BBAA20E" w14:textId="77777777" w:rsidR="00EC06BC" w:rsidRPr="00337C03" w:rsidRDefault="00EC06BC" w:rsidP="00EC06BC">
            <w:pPr>
              <w:rPr>
                <w:rFonts w:ascii="Times New Roman" w:hAnsi="Times New Roman" w:cs="Times New Roman"/>
                <w:b/>
                <w:sz w:val="24"/>
                <w:szCs w:val="24"/>
                <w:u w:val="single"/>
              </w:rPr>
            </w:pPr>
          </w:p>
          <w:p w14:paraId="41E7E4F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848284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033D32D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5DD4F57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DD9C46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364F882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2427A5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00B9F5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8EC76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29047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5D0BC8D" w14:textId="77777777" w:rsidR="00EC06BC" w:rsidRPr="00337C03" w:rsidRDefault="00EC06BC" w:rsidP="00EC06BC">
            <w:pPr>
              <w:pStyle w:val="NormalWeb"/>
              <w:spacing w:before="40" w:beforeAutospacing="0" w:after="96" w:afterAutospacing="0"/>
              <w:rPr>
                <w:color w:val="000000"/>
              </w:rPr>
            </w:pPr>
          </w:p>
        </w:tc>
      </w:tr>
      <w:tr w:rsidR="00EC06BC" w:rsidRPr="007B4DF8" w14:paraId="44CE9AC0" w14:textId="13DE6C14" w:rsidTr="002643FE">
        <w:tblPrEx>
          <w:tblCellMar>
            <w:left w:w="115" w:type="dxa"/>
            <w:right w:w="115" w:type="dxa"/>
          </w:tblCellMar>
        </w:tblPrEx>
        <w:tc>
          <w:tcPr>
            <w:tcW w:w="737" w:type="dxa"/>
          </w:tcPr>
          <w:p w14:paraId="59D592BE" w14:textId="788D0F91"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3668" w:type="dxa"/>
          </w:tcPr>
          <w:p w14:paraId="4DA1959D" w14:textId="32502F7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Evaluate how values influence decision</w:t>
            </w:r>
            <w:r>
              <w:rPr>
                <w:rFonts w:ascii="Times New Roman" w:eastAsia="Times New Roman" w:hAnsi="Times New Roman" w:cs="Times New Roman"/>
                <w:sz w:val="24"/>
                <w:szCs w:val="24"/>
              </w:rPr>
              <w:t>-</w:t>
            </w:r>
            <w:r w:rsidRPr="007B4DF8">
              <w:rPr>
                <w:rFonts w:ascii="Times New Roman" w:eastAsia="Times New Roman" w:hAnsi="Times New Roman" w:cs="Times New Roman"/>
                <w:sz w:val="24"/>
                <w:szCs w:val="24"/>
              </w:rPr>
              <w:t>making.</w:t>
            </w:r>
          </w:p>
        </w:tc>
        <w:tc>
          <w:tcPr>
            <w:tcW w:w="4648" w:type="dxa"/>
          </w:tcPr>
          <w:p w14:paraId="079A7195" w14:textId="77777777" w:rsidR="00EC06BC" w:rsidRPr="00FA29F0" w:rsidRDefault="00EC06BC" w:rsidP="00EC06BC">
            <w:pPr>
              <w:pStyle w:val="NormalWeb"/>
              <w:spacing w:before="40" w:after="96"/>
              <w:rPr>
                <w:color w:val="000000"/>
              </w:rPr>
            </w:pPr>
            <w:r w:rsidRPr="00FA29F0">
              <w:rPr>
                <w:color w:val="000000"/>
              </w:rPr>
              <w:t>Evaluation should include</w:t>
            </w:r>
          </w:p>
          <w:p w14:paraId="4B04271D" w14:textId="77777777" w:rsidR="00EC06BC" w:rsidRPr="00FA29F0" w:rsidRDefault="00EC06BC" w:rsidP="003E4B9F">
            <w:pPr>
              <w:pStyle w:val="NormalWeb"/>
              <w:numPr>
                <w:ilvl w:val="0"/>
                <w:numId w:val="25"/>
              </w:numPr>
              <w:spacing w:before="0" w:beforeAutospacing="0" w:after="0" w:afterAutospacing="0"/>
              <w:rPr>
                <w:color w:val="000000"/>
              </w:rPr>
            </w:pPr>
            <w:r w:rsidRPr="00FA29F0">
              <w:rPr>
                <w:color w:val="000000"/>
              </w:rPr>
              <w:t>past experiences</w:t>
            </w:r>
          </w:p>
          <w:p w14:paraId="795D5009" w14:textId="77777777" w:rsidR="00EC06BC" w:rsidRPr="00FA29F0" w:rsidRDefault="00EC06BC" w:rsidP="003E4B9F">
            <w:pPr>
              <w:pStyle w:val="NormalWeb"/>
              <w:numPr>
                <w:ilvl w:val="0"/>
                <w:numId w:val="25"/>
              </w:numPr>
              <w:spacing w:before="0" w:beforeAutospacing="0" w:after="0" w:afterAutospacing="0"/>
              <w:rPr>
                <w:color w:val="000000"/>
              </w:rPr>
            </w:pPr>
            <w:r w:rsidRPr="00FA29F0">
              <w:rPr>
                <w:color w:val="000000"/>
              </w:rPr>
              <w:t>family belief system</w:t>
            </w:r>
          </w:p>
          <w:p w14:paraId="48EA020F" w14:textId="35978163" w:rsidR="00EC06BC" w:rsidRPr="00FA29F0" w:rsidRDefault="00EC06BC" w:rsidP="003E4B9F">
            <w:pPr>
              <w:pStyle w:val="NormalWeb"/>
              <w:numPr>
                <w:ilvl w:val="0"/>
                <w:numId w:val="25"/>
              </w:numPr>
              <w:spacing w:before="0" w:beforeAutospacing="0" w:after="0" w:afterAutospacing="0"/>
              <w:rPr>
                <w:color w:val="000000"/>
              </w:rPr>
            </w:pPr>
            <w:r w:rsidRPr="00FA29F0">
              <w:rPr>
                <w:color w:val="000000"/>
              </w:rPr>
              <w:t>social influences.</w:t>
            </w:r>
          </w:p>
        </w:tc>
        <w:tc>
          <w:tcPr>
            <w:tcW w:w="4053" w:type="dxa"/>
          </w:tcPr>
          <w:p w14:paraId="7D29672F" w14:textId="77777777" w:rsidR="00EC06BC" w:rsidRPr="00FA29F0" w:rsidRDefault="00EC06BC" w:rsidP="00EC06BC">
            <w:pPr>
              <w:pStyle w:val="NormalWeb"/>
              <w:spacing w:before="40" w:after="96"/>
              <w:rPr>
                <w:color w:val="000000"/>
              </w:rPr>
            </w:pPr>
            <w:r w:rsidRPr="00FA29F0">
              <w:rPr>
                <w:b/>
                <w:bCs/>
                <w:color w:val="000000"/>
              </w:rPr>
              <w:t>Process/Skill Questions:</w:t>
            </w:r>
          </w:p>
          <w:p w14:paraId="386862DF" w14:textId="77777777" w:rsidR="00EC06BC" w:rsidRPr="00FA29F0" w:rsidRDefault="00EC06BC" w:rsidP="00EC06BC">
            <w:pPr>
              <w:pStyle w:val="NormalWeb"/>
              <w:spacing w:before="0" w:beforeAutospacing="0" w:after="0" w:afterAutospacing="0"/>
              <w:rPr>
                <w:b/>
                <w:bCs/>
                <w:color w:val="000000"/>
              </w:rPr>
            </w:pPr>
            <w:r w:rsidRPr="00FA29F0">
              <w:rPr>
                <w:b/>
                <w:bCs/>
                <w:color w:val="000000"/>
              </w:rPr>
              <w:t>Thinking</w:t>
            </w:r>
          </w:p>
          <w:p w14:paraId="17A5D4F7" w14:textId="77777777" w:rsidR="00EC06BC" w:rsidRPr="00FA29F0" w:rsidRDefault="00EC06BC" w:rsidP="003E4B9F">
            <w:pPr>
              <w:pStyle w:val="NormalWeb"/>
              <w:numPr>
                <w:ilvl w:val="0"/>
                <w:numId w:val="26"/>
              </w:numPr>
              <w:spacing w:before="0" w:beforeAutospacing="0" w:after="0" w:afterAutospacing="0"/>
              <w:rPr>
                <w:color w:val="000000"/>
              </w:rPr>
            </w:pPr>
            <w:r w:rsidRPr="00FA29F0">
              <w:rPr>
                <w:color w:val="000000"/>
              </w:rPr>
              <w:t>What experiences help identify problems at work and in the family?</w:t>
            </w:r>
          </w:p>
          <w:p w14:paraId="4FE7B3F0" w14:textId="77777777" w:rsidR="00EC06BC" w:rsidRPr="00FA29F0" w:rsidRDefault="00EC06BC" w:rsidP="003E4B9F">
            <w:pPr>
              <w:pStyle w:val="NormalWeb"/>
              <w:numPr>
                <w:ilvl w:val="0"/>
                <w:numId w:val="26"/>
              </w:numPr>
              <w:spacing w:before="0" w:beforeAutospacing="0" w:after="0" w:afterAutospacing="0"/>
              <w:rPr>
                <w:color w:val="000000"/>
              </w:rPr>
            </w:pPr>
            <w:r w:rsidRPr="00FA29F0">
              <w:rPr>
                <w:color w:val="000000"/>
              </w:rPr>
              <w:t>What values are part of your family belief system?</w:t>
            </w:r>
          </w:p>
          <w:p w14:paraId="06EEDE79" w14:textId="49389E73" w:rsidR="00EC06BC" w:rsidRPr="00FA29F0" w:rsidRDefault="00EC06BC" w:rsidP="003E4B9F">
            <w:pPr>
              <w:pStyle w:val="NormalWeb"/>
              <w:numPr>
                <w:ilvl w:val="0"/>
                <w:numId w:val="26"/>
              </w:numPr>
              <w:spacing w:before="0" w:beforeAutospacing="0" w:after="0" w:afterAutospacing="0"/>
              <w:rPr>
                <w:color w:val="000000"/>
              </w:rPr>
            </w:pPr>
            <w:r w:rsidRPr="00FA29F0">
              <w:rPr>
                <w:color w:val="000000"/>
              </w:rPr>
              <w:t xml:space="preserve">How do your values </w:t>
            </w:r>
            <w:r>
              <w:rPr>
                <w:color w:val="000000"/>
              </w:rPr>
              <w:t>influence</w:t>
            </w:r>
            <w:r w:rsidRPr="00FA29F0">
              <w:rPr>
                <w:color w:val="000000"/>
              </w:rPr>
              <w:t xml:space="preserve"> decision</w:t>
            </w:r>
            <w:r>
              <w:rPr>
                <w:color w:val="000000"/>
              </w:rPr>
              <w:t>-</w:t>
            </w:r>
            <w:r w:rsidRPr="00FA29F0">
              <w:rPr>
                <w:color w:val="000000"/>
              </w:rPr>
              <w:t>making?</w:t>
            </w:r>
          </w:p>
          <w:p w14:paraId="14D98B19" w14:textId="77777777" w:rsidR="00EC06BC" w:rsidRPr="00FA29F0" w:rsidRDefault="00EC06BC" w:rsidP="00EC06BC">
            <w:pPr>
              <w:pStyle w:val="NormalWeb"/>
              <w:spacing w:before="0" w:beforeAutospacing="0" w:after="0" w:afterAutospacing="0"/>
              <w:rPr>
                <w:b/>
                <w:bCs/>
                <w:color w:val="000000"/>
              </w:rPr>
            </w:pPr>
            <w:r w:rsidRPr="00FA29F0">
              <w:rPr>
                <w:b/>
                <w:bCs/>
                <w:color w:val="000000"/>
              </w:rPr>
              <w:t>Communication</w:t>
            </w:r>
          </w:p>
          <w:p w14:paraId="78B9E7F7" w14:textId="77777777" w:rsidR="00EC06BC" w:rsidRPr="00FA29F0" w:rsidRDefault="00EC06BC" w:rsidP="003E4B9F">
            <w:pPr>
              <w:pStyle w:val="NormalWeb"/>
              <w:numPr>
                <w:ilvl w:val="0"/>
                <w:numId w:val="27"/>
              </w:numPr>
              <w:spacing w:before="0" w:beforeAutospacing="0" w:after="0" w:afterAutospacing="0"/>
              <w:rPr>
                <w:color w:val="000000"/>
              </w:rPr>
            </w:pPr>
            <w:r w:rsidRPr="00FA29F0">
              <w:rPr>
                <w:color w:val="000000"/>
              </w:rPr>
              <w:lastRenderedPageBreak/>
              <w:t>When would it be appropriate to communicate values in the workplace?</w:t>
            </w:r>
          </w:p>
          <w:p w14:paraId="0F04DD2E" w14:textId="0C8EC0CA" w:rsidR="00EC06BC" w:rsidRPr="00FA29F0" w:rsidRDefault="00EC06BC" w:rsidP="003E4B9F">
            <w:pPr>
              <w:pStyle w:val="NormalWeb"/>
              <w:numPr>
                <w:ilvl w:val="0"/>
                <w:numId w:val="27"/>
              </w:numPr>
              <w:spacing w:before="0" w:beforeAutospacing="0" w:after="0" w:afterAutospacing="0"/>
              <w:rPr>
                <w:color w:val="000000"/>
              </w:rPr>
            </w:pPr>
            <w:r w:rsidRPr="00FA29F0">
              <w:rPr>
                <w:color w:val="000000"/>
              </w:rPr>
              <w:t xml:space="preserve">How would </w:t>
            </w:r>
            <w:r>
              <w:rPr>
                <w:color w:val="000000"/>
              </w:rPr>
              <w:t>one</w:t>
            </w:r>
            <w:r w:rsidRPr="00FA29F0">
              <w:rPr>
                <w:color w:val="000000"/>
              </w:rPr>
              <w:t xml:space="preserve"> communicate concern </w:t>
            </w:r>
            <w:r>
              <w:rPr>
                <w:color w:val="000000"/>
              </w:rPr>
              <w:t>if personal</w:t>
            </w:r>
            <w:r w:rsidRPr="00FA29F0">
              <w:rPr>
                <w:color w:val="000000"/>
              </w:rPr>
              <w:t xml:space="preserve"> values are being compromised?</w:t>
            </w:r>
          </w:p>
          <w:p w14:paraId="48A5D74C" w14:textId="77777777" w:rsidR="00EC06BC" w:rsidRPr="00FA29F0" w:rsidRDefault="00EC06BC" w:rsidP="00EC06BC">
            <w:pPr>
              <w:pStyle w:val="NormalWeb"/>
              <w:spacing w:before="0" w:beforeAutospacing="0" w:after="0" w:afterAutospacing="0"/>
              <w:rPr>
                <w:b/>
                <w:bCs/>
                <w:color w:val="000000"/>
              </w:rPr>
            </w:pPr>
            <w:r w:rsidRPr="00FA29F0">
              <w:rPr>
                <w:b/>
                <w:bCs/>
                <w:color w:val="000000"/>
              </w:rPr>
              <w:t>Leadership</w:t>
            </w:r>
          </w:p>
          <w:p w14:paraId="1D41512F" w14:textId="5B86B543" w:rsidR="00EC06BC" w:rsidRPr="00FA29F0" w:rsidRDefault="00EC06BC" w:rsidP="003E4B9F">
            <w:pPr>
              <w:pStyle w:val="NormalWeb"/>
              <w:numPr>
                <w:ilvl w:val="0"/>
                <w:numId w:val="28"/>
              </w:numPr>
              <w:spacing w:before="0" w:beforeAutospacing="0" w:after="0" w:afterAutospacing="0"/>
              <w:rPr>
                <w:color w:val="000000"/>
              </w:rPr>
            </w:pPr>
            <w:r w:rsidRPr="00FA29F0">
              <w:rPr>
                <w:color w:val="000000"/>
              </w:rPr>
              <w:t xml:space="preserve">How should a leader guide others </w:t>
            </w:r>
            <w:r>
              <w:rPr>
                <w:color w:val="000000"/>
              </w:rPr>
              <w:t>to use</w:t>
            </w:r>
            <w:r w:rsidRPr="00FA29F0">
              <w:rPr>
                <w:color w:val="000000"/>
              </w:rPr>
              <w:t xml:space="preserve"> their personal values to problem</w:t>
            </w:r>
            <w:r>
              <w:rPr>
                <w:color w:val="000000"/>
              </w:rPr>
              <w:t>-</w:t>
            </w:r>
            <w:r w:rsidRPr="00FA29F0">
              <w:rPr>
                <w:color w:val="000000"/>
              </w:rPr>
              <w:t>solve?</w:t>
            </w:r>
          </w:p>
          <w:p w14:paraId="6DD431FE" w14:textId="59E4A7CD" w:rsidR="00EC06BC" w:rsidRPr="00FA29F0" w:rsidRDefault="00EC06BC" w:rsidP="003E4B9F">
            <w:pPr>
              <w:pStyle w:val="NormalWeb"/>
              <w:numPr>
                <w:ilvl w:val="0"/>
                <w:numId w:val="28"/>
              </w:numPr>
              <w:spacing w:before="0" w:beforeAutospacing="0" w:after="0" w:afterAutospacing="0"/>
              <w:rPr>
                <w:color w:val="000000"/>
              </w:rPr>
            </w:pPr>
            <w:r w:rsidRPr="00FA29F0">
              <w:rPr>
                <w:color w:val="000000"/>
              </w:rPr>
              <w:t xml:space="preserve">What leadership skills </w:t>
            </w:r>
            <w:r>
              <w:rPr>
                <w:color w:val="000000"/>
              </w:rPr>
              <w:t>are</w:t>
            </w:r>
            <w:r w:rsidRPr="00FA29F0">
              <w:rPr>
                <w:color w:val="000000"/>
              </w:rPr>
              <w:t xml:space="preserve"> necessary when solving a problem?</w:t>
            </w:r>
          </w:p>
          <w:p w14:paraId="008EC6C7" w14:textId="77777777" w:rsidR="00EC06BC" w:rsidRPr="00FA29F0" w:rsidRDefault="00EC06BC" w:rsidP="00EC06BC">
            <w:pPr>
              <w:pStyle w:val="NormalWeb"/>
              <w:spacing w:before="0" w:beforeAutospacing="0" w:after="0" w:afterAutospacing="0"/>
              <w:rPr>
                <w:b/>
                <w:bCs/>
                <w:color w:val="000000"/>
              </w:rPr>
            </w:pPr>
            <w:r w:rsidRPr="00FA29F0">
              <w:rPr>
                <w:b/>
                <w:bCs/>
                <w:color w:val="000000"/>
              </w:rPr>
              <w:t>Management</w:t>
            </w:r>
          </w:p>
          <w:p w14:paraId="006C6A2F" w14:textId="77777777" w:rsidR="00EC06BC" w:rsidRPr="00FA29F0" w:rsidRDefault="00EC06BC" w:rsidP="003E4B9F">
            <w:pPr>
              <w:pStyle w:val="NormalWeb"/>
              <w:numPr>
                <w:ilvl w:val="0"/>
                <w:numId w:val="29"/>
              </w:numPr>
              <w:spacing w:before="0" w:beforeAutospacing="0" w:after="0" w:afterAutospacing="0"/>
              <w:rPr>
                <w:color w:val="000000"/>
              </w:rPr>
            </w:pPr>
            <w:r w:rsidRPr="00FA29F0">
              <w:rPr>
                <w:color w:val="000000"/>
              </w:rPr>
              <w:t>How might personal values interfere when mediating a problem in the workplace?</w:t>
            </w:r>
          </w:p>
          <w:p w14:paraId="59ABDBD3" w14:textId="416309C0" w:rsidR="00EC06BC" w:rsidRPr="00FA29F0" w:rsidRDefault="00EC06BC" w:rsidP="003E4B9F">
            <w:pPr>
              <w:pStyle w:val="NormalWeb"/>
              <w:numPr>
                <w:ilvl w:val="0"/>
                <w:numId w:val="29"/>
              </w:numPr>
              <w:spacing w:before="0" w:beforeAutospacing="0" w:after="0" w:afterAutospacing="0"/>
              <w:rPr>
                <w:color w:val="000000"/>
              </w:rPr>
            </w:pPr>
            <w:r w:rsidRPr="00FA29F0">
              <w:rPr>
                <w:color w:val="000000"/>
              </w:rPr>
              <w:t>How would experiences be relevant to problem solving in the workplace?</w:t>
            </w:r>
          </w:p>
        </w:tc>
        <w:tc>
          <w:tcPr>
            <w:tcW w:w="2741" w:type="dxa"/>
          </w:tcPr>
          <w:p w14:paraId="542ACC91" w14:textId="77777777" w:rsidR="00EC06BC" w:rsidRPr="00EC06BC" w:rsidRDefault="00EC06BC" w:rsidP="00EC06BC">
            <w:pPr>
              <w:pStyle w:val="NormalWeb"/>
              <w:spacing w:before="40" w:beforeAutospacing="0" w:after="96" w:afterAutospacing="0"/>
              <w:rPr>
                <w:color w:val="000000"/>
                <w:lang w:val="fr-FR"/>
              </w:rPr>
            </w:pPr>
            <w:r w:rsidRPr="00EC06BC">
              <w:rPr>
                <w:color w:val="000000"/>
                <w:lang w:val="fr-FR"/>
              </w:rPr>
              <w:lastRenderedPageBreak/>
              <w:t>English: 9.RI, 9.C, 9.LU, 10.RI, 10.C, 10.LU, 11.RI, 11.C, 11.LU, 12.RI, 12.C, 12.LU</w:t>
            </w:r>
          </w:p>
          <w:p w14:paraId="08F6B936" w14:textId="77777777" w:rsidR="00EC06BC" w:rsidRPr="00EC06BC" w:rsidRDefault="00EC06BC" w:rsidP="00EC06BC">
            <w:pPr>
              <w:pStyle w:val="NormalWeb"/>
              <w:spacing w:before="40" w:beforeAutospacing="0" w:after="96" w:afterAutospacing="0"/>
              <w:rPr>
                <w:color w:val="000000"/>
                <w:lang w:val="fr-FR"/>
              </w:rPr>
            </w:pPr>
          </w:p>
          <w:p w14:paraId="2CE954DF" w14:textId="7C2BFA9F" w:rsidR="00EC06BC" w:rsidRPr="00EC06BC" w:rsidRDefault="00EC06BC" w:rsidP="00EC06BC">
            <w:pPr>
              <w:rPr>
                <w:rFonts w:ascii="Times New Roman" w:hAnsi="Times New Roman" w:cs="Times New Roman"/>
                <w:b/>
                <w:sz w:val="24"/>
                <w:szCs w:val="24"/>
                <w:u w:val="single"/>
              </w:rPr>
            </w:pPr>
            <w:r w:rsidRPr="00EC06BC">
              <w:rPr>
                <w:rFonts w:ascii="Times New Roman" w:hAnsi="Times New Roman" w:cs="Times New Roman"/>
                <w:color w:val="000000"/>
                <w:sz w:val="24"/>
                <w:szCs w:val="24"/>
              </w:rPr>
              <w:t>History and Social Sciences: WG 17; WHII 8, 14; VUS 8, 14; Govt 14, 15</w:t>
            </w:r>
          </w:p>
        </w:tc>
        <w:tc>
          <w:tcPr>
            <w:tcW w:w="2863" w:type="dxa"/>
          </w:tcPr>
          <w:p w14:paraId="5282112C" w14:textId="283FA6A8"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62D99861"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50B7A17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FB974F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78C83C48"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65867877" w14:textId="77777777" w:rsidR="00EC06BC" w:rsidRPr="00337C03" w:rsidRDefault="00EC06BC" w:rsidP="00EC06BC">
            <w:pPr>
              <w:rPr>
                <w:rFonts w:ascii="Times New Roman" w:hAnsi="Times New Roman" w:cs="Times New Roman"/>
                <w:sz w:val="24"/>
                <w:szCs w:val="24"/>
              </w:rPr>
            </w:pPr>
          </w:p>
          <w:p w14:paraId="72C84D7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94FA43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F5BCCC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FCC301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75C7EA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2737FE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1E73D41" w14:textId="77777777" w:rsidR="00EC06BC" w:rsidRPr="00337C03" w:rsidRDefault="00EC06BC" w:rsidP="00EC06BC">
            <w:pPr>
              <w:pStyle w:val="ListParagraph"/>
              <w:rPr>
                <w:rFonts w:ascii="Times New Roman" w:hAnsi="Times New Roman" w:cs="Times New Roman"/>
                <w:sz w:val="24"/>
                <w:szCs w:val="24"/>
              </w:rPr>
            </w:pPr>
          </w:p>
          <w:p w14:paraId="0F25B3B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Power of One</w:t>
            </w:r>
          </w:p>
          <w:p w14:paraId="346C49C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957FA8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F335B6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704614A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4B93E260" w14:textId="77777777" w:rsidR="00EC06BC" w:rsidRPr="00337C03" w:rsidRDefault="00EC06BC" w:rsidP="00EC06BC">
            <w:pPr>
              <w:rPr>
                <w:rFonts w:ascii="Times New Roman" w:hAnsi="Times New Roman" w:cs="Times New Roman"/>
                <w:sz w:val="24"/>
                <w:szCs w:val="24"/>
              </w:rPr>
            </w:pPr>
          </w:p>
          <w:p w14:paraId="0360594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24D37C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0760CDD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27C58C1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231833E" w14:textId="77777777" w:rsidR="00EC06BC" w:rsidRPr="00337C03" w:rsidRDefault="00EC06BC" w:rsidP="00EC06BC">
            <w:pPr>
              <w:rPr>
                <w:rFonts w:ascii="Times New Roman" w:hAnsi="Times New Roman" w:cs="Times New Roman"/>
                <w:b/>
                <w:sz w:val="24"/>
                <w:szCs w:val="24"/>
                <w:u w:val="single"/>
              </w:rPr>
            </w:pPr>
          </w:p>
          <w:p w14:paraId="0084B55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7E2EBACD"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1C13AA4"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4CF387C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5ADEF0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CB8EAA3" w14:textId="77777777" w:rsidR="00EC06BC" w:rsidRPr="00337C03" w:rsidRDefault="00EC06BC" w:rsidP="00EC06BC">
            <w:pPr>
              <w:pStyle w:val="ListParagraph"/>
              <w:rPr>
                <w:rFonts w:ascii="Times New Roman" w:hAnsi="Times New Roman" w:cs="Times New Roman"/>
                <w:sz w:val="24"/>
                <w:szCs w:val="24"/>
              </w:rPr>
            </w:pPr>
          </w:p>
          <w:p w14:paraId="0D0E6767" w14:textId="77777777" w:rsidR="00EC06BC" w:rsidRPr="00337C03" w:rsidRDefault="00EC06BC" w:rsidP="00EC06BC">
            <w:pPr>
              <w:rPr>
                <w:rFonts w:ascii="Times New Roman" w:hAnsi="Times New Roman" w:cs="Times New Roman"/>
                <w:b/>
                <w:sz w:val="24"/>
                <w:szCs w:val="24"/>
                <w:u w:val="single"/>
              </w:rPr>
            </w:pPr>
          </w:p>
          <w:p w14:paraId="7CA19B6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5ED2C49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6CC7B2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7D9D0D4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D148BD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84629A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6B89E0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6E50299" w14:textId="77777777" w:rsidR="00EC06BC" w:rsidRPr="00337C03" w:rsidRDefault="00EC06BC" w:rsidP="00EC06BC">
            <w:pPr>
              <w:pStyle w:val="NormalWeb"/>
              <w:spacing w:before="40" w:beforeAutospacing="0" w:after="96" w:afterAutospacing="0"/>
              <w:rPr>
                <w:color w:val="000000"/>
              </w:rPr>
            </w:pPr>
          </w:p>
        </w:tc>
      </w:tr>
      <w:tr w:rsidR="00EC06BC" w:rsidRPr="007B4DF8" w14:paraId="1CB94907" w14:textId="3B206591" w:rsidTr="002643FE">
        <w:tblPrEx>
          <w:tblCellMar>
            <w:left w:w="115" w:type="dxa"/>
            <w:right w:w="115" w:type="dxa"/>
          </w:tblCellMar>
        </w:tblPrEx>
        <w:tc>
          <w:tcPr>
            <w:tcW w:w="737" w:type="dxa"/>
            <w:shd w:val="clear" w:color="auto" w:fill="AEAAAA" w:themeFill="background2" w:themeFillShade="BF"/>
          </w:tcPr>
          <w:p w14:paraId="4373C6CE"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46B690D5" w14:textId="77777777" w:rsidR="00EC06BC" w:rsidRPr="007B4DF8" w:rsidRDefault="00EC06BC" w:rsidP="00EC06BC">
            <w:pPr>
              <w:spacing w:before="40" w:afterLines="40" w:after="96"/>
              <w:rPr>
                <w:rFonts w:ascii="Times New Roman" w:eastAsia="Times New Roman" w:hAnsi="Times New Roman" w:cs="Times New Roman"/>
                <w:b/>
                <w:bCs/>
                <w:sz w:val="24"/>
                <w:szCs w:val="24"/>
              </w:rPr>
            </w:pPr>
            <w:bookmarkStart w:id="8" w:name="_Hlk53746103"/>
            <w:r w:rsidRPr="004C77F3">
              <w:rPr>
                <w:rFonts w:ascii="Times New Roman" w:eastAsia="Times New Roman" w:hAnsi="Times New Roman" w:cs="Times New Roman"/>
                <w:b/>
                <w:bCs/>
                <w:sz w:val="24"/>
                <w:szCs w:val="24"/>
              </w:rPr>
              <w:t>Creating and Maintaining Healthy Relationships</w:t>
            </w:r>
          </w:p>
        </w:tc>
        <w:tc>
          <w:tcPr>
            <w:tcW w:w="4648" w:type="dxa"/>
            <w:shd w:val="clear" w:color="auto" w:fill="AEAAAA" w:themeFill="background2" w:themeFillShade="BF"/>
          </w:tcPr>
          <w:p w14:paraId="4E0105E8"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4E3C2B44"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0A11D2F8"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5139EA0" w14:textId="0E69C0B0" w:rsidR="00EC06BC" w:rsidRPr="00337C03" w:rsidRDefault="00EC06BC" w:rsidP="00EC06BC">
            <w:pPr>
              <w:spacing w:before="40" w:afterLines="40" w:after="96"/>
              <w:rPr>
                <w:rFonts w:ascii="Times New Roman" w:eastAsia="Times New Roman" w:hAnsi="Times New Roman" w:cs="Times New Roman"/>
                <w:b/>
                <w:bCs/>
                <w:sz w:val="24"/>
                <w:szCs w:val="24"/>
              </w:rPr>
            </w:pPr>
          </w:p>
        </w:tc>
      </w:tr>
      <w:bookmarkEnd w:id="8"/>
      <w:tr w:rsidR="00EC06BC" w:rsidRPr="007B4DF8" w14:paraId="08D2E463" w14:textId="07EB1DE9" w:rsidTr="002643FE">
        <w:tblPrEx>
          <w:tblCellMar>
            <w:left w:w="115" w:type="dxa"/>
            <w:right w:w="115" w:type="dxa"/>
          </w:tblCellMar>
        </w:tblPrEx>
        <w:tc>
          <w:tcPr>
            <w:tcW w:w="737" w:type="dxa"/>
          </w:tcPr>
          <w:p w14:paraId="1F815720" w14:textId="1A52E17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668" w:type="dxa"/>
            <w:hideMark/>
          </w:tcPr>
          <w:p w14:paraId="0B335069" w14:textId="4B9EA08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Explain the benefits of establishing and maintaining healthy relationships. </w:t>
            </w:r>
          </w:p>
        </w:tc>
        <w:tc>
          <w:tcPr>
            <w:tcW w:w="4648" w:type="dxa"/>
          </w:tcPr>
          <w:p w14:paraId="0F427E01" w14:textId="77777777" w:rsidR="00EC06BC" w:rsidRPr="00FA29F0" w:rsidRDefault="00EC06BC" w:rsidP="00EC06BC">
            <w:pPr>
              <w:pStyle w:val="NormalWeb"/>
              <w:spacing w:before="40" w:after="96"/>
              <w:rPr>
                <w:color w:val="000000"/>
              </w:rPr>
            </w:pPr>
            <w:r w:rsidRPr="00FA29F0">
              <w:rPr>
                <w:color w:val="000000"/>
              </w:rPr>
              <w:t>Explanation should include</w:t>
            </w:r>
          </w:p>
          <w:p w14:paraId="04E89E7F" w14:textId="6F3FAE29" w:rsidR="00EC06BC" w:rsidRPr="00FA29F0" w:rsidRDefault="00EC06BC" w:rsidP="003E4B9F">
            <w:pPr>
              <w:pStyle w:val="NormalWeb"/>
              <w:numPr>
                <w:ilvl w:val="0"/>
                <w:numId w:val="30"/>
              </w:numPr>
              <w:spacing w:before="0" w:beforeAutospacing="0" w:after="0" w:afterAutospacing="0"/>
              <w:rPr>
                <w:color w:val="000000"/>
              </w:rPr>
            </w:pPr>
            <w:r w:rsidRPr="00FA29F0">
              <w:rPr>
                <w:color w:val="000000"/>
              </w:rPr>
              <w:t>descri</w:t>
            </w:r>
            <w:r>
              <w:rPr>
                <w:color w:val="000000"/>
              </w:rPr>
              <w:t>bing</w:t>
            </w:r>
            <w:r w:rsidRPr="00FA29F0">
              <w:rPr>
                <w:color w:val="000000"/>
              </w:rPr>
              <w:t xml:space="preserve"> various types of relationships</w:t>
            </w:r>
          </w:p>
          <w:p w14:paraId="6B150F1A" w14:textId="5AF5DB0F"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listing </w:t>
            </w:r>
            <w:r w:rsidRPr="00FA29F0">
              <w:rPr>
                <w:color w:val="000000"/>
              </w:rPr>
              <w:t>characteristics of caring, respectful, and responsible relationships</w:t>
            </w:r>
          </w:p>
          <w:p w14:paraId="21F155A7" w14:textId="254A03BB"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identifying </w:t>
            </w:r>
            <w:r w:rsidRPr="00FA29F0">
              <w:rPr>
                <w:color w:val="000000"/>
              </w:rPr>
              <w:t>personal needs and personality traits and their influence on relationships</w:t>
            </w:r>
          </w:p>
          <w:p w14:paraId="426FAF3A" w14:textId="02618A62"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acknowledging </w:t>
            </w:r>
            <w:r w:rsidRPr="00FA29F0">
              <w:rPr>
                <w:color w:val="000000"/>
              </w:rPr>
              <w:t>the role that stress plays in relationships</w:t>
            </w:r>
          </w:p>
          <w:p w14:paraId="4AA08ED5" w14:textId="0F4AED24" w:rsidR="00EC06BC" w:rsidRPr="00FA29F0" w:rsidRDefault="00EC06BC" w:rsidP="003E4B9F">
            <w:pPr>
              <w:pStyle w:val="NormalWeb"/>
              <w:numPr>
                <w:ilvl w:val="0"/>
                <w:numId w:val="30"/>
              </w:numPr>
              <w:spacing w:before="0" w:beforeAutospacing="0" w:after="0" w:afterAutospacing="0"/>
              <w:rPr>
                <w:color w:val="000000"/>
              </w:rPr>
            </w:pPr>
            <w:r>
              <w:rPr>
                <w:color w:val="000000"/>
              </w:rPr>
              <w:t xml:space="preserve">outlining the </w:t>
            </w:r>
            <w:r w:rsidRPr="00FA29F0">
              <w:rPr>
                <w:color w:val="000000"/>
              </w:rPr>
              <w:t>potential benefits of healthy relationships.</w:t>
            </w:r>
          </w:p>
        </w:tc>
        <w:tc>
          <w:tcPr>
            <w:tcW w:w="4053" w:type="dxa"/>
          </w:tcPr>
          <w:p w14:paraId="00442E0A" w14:textId="77777777" w:rsidR="00EC06BC" w:rsidRPr="00FA29F0" w:rsidRDefault="00EC06BC" w:rsidP="00EC06BC">
            <w:pPr>
              <w:pStyle w:val="NormalWeb"/>
              <w:spacing w:before="40" w:after="96"/>
              <w:rPr>
                <w:color w:val="000000"/>
              </w:rPr>
            </w:pPr>
            <w:r w:rsidRPr="00FA29F0">
              <w:rPr>
                <w:b/>
                <w:bCs/>
                <w:color w:val="000000"/>
              </w:rPr>
              <w:t>Process/Skill Questions:</w:t>
            </w:r>
          </w:p>
          <w:p w14:paraId="52A6EB95" w14:textId="77777777" w:rsidR="00EC06BC" w:rsidRPr="00FA29F0" w:rsidRDefault="00EC06BC" w:rsidP="00EC06BC">
            <w:pPr>
              <w:pStyle w:val="NormalWeb"/>
              <w:spacing w:before="0" w:beforeAutospacing="0" w:after="0" w:afterAutospacing="0"/>
              <w:rPr>
                <w:b/>
                <w:bCs/>
                <w:color w:val="000000"/>
              </w:rPr>
            </w:pPr>
            <w:r w:rsidRPr="00FA29F0">
              <w:rPr>
                <w:b/>
                <w:bCs/>
                <w:color w:val="000000"/>
              </w:rPr>
              <w:t>Thinking</w:t>
            </w:r>
          </w:p>
          <w:p w14:paraId="68A88493" w14:textId="77777777" w:rsidR="00EC06BC" w:rsidRPr="00FA29F0" w:rsidRDefault="00EC06BC" w:rsidP="003E4B9F">
            <w:pPr>
              <w:pStyle w:val="NormalWeb"/>
              <w:numPr>
                <w:ilvl w:val="0"/>
                <w:numId w:val="31"/>
              </w:numPr>
              <w:spacing w:before="0" w:beforeAutospacing="0" w:after="0" w:afterAutospacing="0"/>
              <w:rPr>
                <w:color w:val="000000"/>
              </w:rPr>
            </w:pPr>
            <w:r w:rsidRPr="00FA29F0">
              <w:rPr>
                <w:color w:val="000000"/>
              </w:rPr>
              <w:t>How do healthy relationships benefit all aspects of a person’s life?</w:t>
            </w:r>
          </w:p>
          <w:p w14:paraId="23F2F4A3" w14:textId="77777777" w:rsidR="00EC06BC" w:rsidRPr="00FA29F0" w:rsidRDefault="00EC06BC" w:rsidP="003E4B9F">
            <w:pPr>
              <w:pStyle w:val="NormalWeb"/>
              <w:numPr>
                <w:ilvl w:val="0"/>
                <w:numId w:val="31"/>
              </w:numPr>
              <w:spacing w:before="0" w:beforeAutospacing="0" w:after="0" w:afterAutospacing="0"/>
              <w:rPr>
                <w:color w:val="000000"/>
              </w:rPr>
            </w:pPr>
            <w:r w:rsidRPr="00FA29F0">
              <w:rPr>
                <w:color w:val="000000"/>
              </w:rPr>
              <w:t>What are ways to create caring, respectful, and responsible relationships?</w:t>
            </w:r>
          </w:p>
          <w:p w14:paraId="3A9FE702" w14:textId="77777777" w:rsidR="00EC06BC" w:rsidRPr="00FA29F0" w:rsidRDefault="00EC06BC" w:rsidP="00EC06BC">
            <w:pPr>
              <w:pStyle w:val="NormalWeb"/>
              <w:spacing w:before="0" w:beforeAutospacing="0" w:after="0" w:afterAutospacing="0"/>
              <w:rPr>
                <w:b/>
                <w:bCs/>
                <w:color w:val="000000"/>
              </w:rPr>
            </w:pPr>
            <w:r w:rsidRPr="00FA29F0">
              <w:rPr>
                <w:b/>
                <w:bCs/>
                <w:color w:val="000000"/>
              </w:rPr>
              <w:t>Communication</w:t>
            </w:r>
          </w:p>
          <w:p w14:paraId="236E10BE" w14:textId="77777777" w:rsidR="00EC06BC" w:rsidRPr="00FA29F0" w:rsidRDefault="00EC06BC" w:rsidP="003E4B9F">
            <w:pPr>
              <w:pStyle w:val="NormalWeb"/>
              <w:numPr>
                <w:ilvl w:val="0"/>
                <w:numId w:val="32"/>
              </w:numPr>
              <w:spacing w:before="0" w:beforeAutospacing="0" w:after="0" w:afterAutospacing="0"/>
              <w:rPr>
                <w:color w:val="000000"/>
              </w:rPr>
            </w:pPr>
            <w:r w:rsidRPr="00FA29F0">
              <w:rPr>
                <w:color w:val="000000"/>
              </w:rPr>
              <w:t>How could a lack of effective communication lead to stress in relationships?</w:t>
            </w:r>
          </w:p>
          <w:p w14:paraId="50851AC5" w14:textId="77777777" w:rsidR="00EC06BC" w:rsidRPr="00FA29F0" w:rsidRDefault="00EC06BC" w:rsidP="003E4B9F">
            <w:pPr>
              <w:pStyle w:val="NormalWeb"/>
              <w:numPr>
                <w:ilvl w:val="0"/>
                <w:numId w:val="32"/>
              </w:numPr>
              <w:spacing w:before="0" w:beforeAutospacing="0" w:after="0" w:afterAutospacing="0"/>
              <w:rPr>
                <w:color w:val="000000"/>
              </w:rPr>
            </w:pPr>
            <w:r w:rsidRPr="00FA29F0">
              <w:rPr>
                <w:color w:val="000000"/>
              </w:rPr>
              <w:t>What are the benefits of healthy relationships in the family and in the workplace?</w:t>
            </w:r>
          </w:p>
          <w:p w14:paraId="1D60D7ED" w14:textId="77777777" w:rsidR="00EC06BC" w:rsidRPr="00FA29F0" w:rsidRDefault="00EC06BC" w:rsidP="00EC06BC">
            <w:pPr>
              <w:pStyle w:val="NormalWeb"/>
              <w:spacing w:before="0" w:beforeAutospacing="0" w:after="0" w:afterAutospacing="0"/>
              <w:rPr>
                <w:b/>
                <w:bCs/>
                <w:color w:val="000000"/>
              </w:rPr>
            </w:pPr>
            <w:r w:rsidRPr="00FA29F0">
              <w:rPr>
                <w:b/>
                <w:bCs/>
                <w:color w:val="000000"/>
              </w:rPr>
              <w:t>Leadership</w:t>
            </w:r>
          </w:p>
          <w:p w14:paraId="27486934" w14:textId="77777777" w:rsidR="00EC06BC" w:rsidRPr="00FA29F0" w:rsidRDefault="00EC06BC" w:rsidP="003E4B9F">
            <w:pPr>
              <w:pStyle w:val="NormalWeb"/>
              <w:numPr>
                <w:ilvl w:val="0"/>
                <w:numId w:val="33"/>
              </w:numPr>
              <w:spacing w:before="0" w:beforeAutospacing="0" w:after="0" w:afterAutospacing="0"/>
              <w:rPr>
                <w:color w:val="000000"/>
              </w:rPr>
            </w:pPr>
            <w:r w:rsidRPr="00FA29F0">
              <w:rPr>
                <w:color w:val="000000"/>
              </w:rPr>
              <w:t>What leadership skills help create and maintain healthy relationships?</w:t>
            </w:r>
          </w:p>
          <w:p w14:paraId="1FF8BC05" w14:textId="77777777" w:rsidR="00EC06BC" w:rsidRPr="00FA29F0" w:rsidRDefault="00EC06BC" w:rsidP="003E4B9F">
            <w:pPr>
              <w:pStyle w:val="NormalWeb"/>
              <w:numPr>
                <w:ilvl w:val="0"/>
                <w:numId w:val="33"/>
              </w:numPr>
              <w:spacing w:before="0" w:beforeAutospacing="0" w:after="0" w:afterAutospacing="0"/>
              <w:rPr>
                <w:color w:val="000000"/>
              </w:rPr>
            </w:pPr>
            <w:r w:rsidRPr="00FA29F0">
              <w:rPr>
                <w:color w:val="000000"/>
              </w:rPr>
              <w:t>What personal values contribute to maintaining healthy relationships?</w:t>
            </w:r>
          </w:p>
          <w:p w14:paraId="2451D446" w14:textId="77777777" w:rsidR="00EC06BC" w:rsidRPr="00FA29F0" w:rsidRDefault="00EC06BC" w:rsidP="00EC06BC">
            <w:pPr>
              <w:pStyle w:val="NormalWeb"/>
              <w:spacing w:before="0" w:beforeAutospacing="0" w:after="0" w:afterAutospacing="0"/>
              <w:rPr>
                <w:b/>
                <w:bCs/>
                <w:color w:val="000000"/>
              </w:rPr>
            </w:pPr>
            <w:r w:rsidRPr="00FA29F0">
              <w:rPr>
                <w:b/>
                <w:bCs/>
                <w:color w:val="000000"/>
              </w:rPr>
              <w:t>Management</w:t>
            </w:r>
          </w:p>
          <w:p w14:paraId="72494DB4" w14:textId="5EB5B58D" w:rsidR="00EC06BC" w:rsidRPr="00FA29F0" w:rsidRDefault="00EC06BC" w:rsidP="003E4B9F">
            <w:pPr>
              <w:pStyle w:val="NormalWeb"/>
              <w:numPr>
                <w:ilvl w:val="0"/>
                <w:numId w:val="34"/>
              </w:numPr>
              <w:spacing w:before="0" w:beforeAutospacing="0" w:after="0" w:afterAutospacing="0"/>
              <w:rPr>
                <w:color w:val="000000"/>
              </w:rPr>
            </w:pPr>
            <w:r w:rsidRPr="00FA29F0">
              <w:rPr>
                <w:color w:val="000000"/>
              </w:rPr>
              <w:t xml:space="preserve">What resources are available for fostering healthy relationships in the family, </w:t>
            </w:r>
            <w:r>
              <w:rPr>
                <w:color w:val="000000"/>
              </w:rPr>
              <w:t xml:space="preserve">the </w:t>
            </w:r>
            <w:r w:rsidRPr="00FA29F0">
              <w:rPr>
                <w:color w:val="000000"/>
              </w:rPr>
              <w:t xml:space="preserve">workplace, and </w:t>
            </w:r>
            <w:r>
              <w:rPr>
                <w:color w:val="000000"/>
              </w:rPr>
              <w:t xml:space="preserve">the </w:t>
            </w:r>
            <w:r w:rsidRPr="00FA29F0">
              <w:rPr>
                <w:color w:val="000000"/>
              </w:rPr>
              <w:t>community?</w:t>
            </w:r>
          </w:p>
          <w:p w14:paraId="40DBBEC6" w14:textId="2478A64D" w:rsidR="00EC06BC" w:rsidRPr="00FA29F0" w:rsidRDefault="00EC06BC" w:rsidP="003E4B9F">
            <w:pPr>
              <w:pStyle w:val="NormalWeb"/>
              <w:numPr>
                <w:ilvl w:val="0"/>
                <w:numId w:val="34"/>
              </w:numPr>
              <w:spacing w:before="0" w:beforeAutospacing="0" w:after="0" w:afterAutospacing="0"/>
              <w:rPr>
                <w:color w:val="000000"/>
              </w:rPr>
            </w:pPr>
            <w:r w:rsidRPr="00FA29F0">
              <w:rPr>
                <w:color w:val="000000"/>
              </w:rPr>
              <w:lastRenderedPageBreak/>
              <w:t>What factors in a person’s environment contribute to healthy relationships?</w:t>
            </w:r>
          </w:p>
        </w:tc>
        <w:tc>
          <w:tcPr>
            <w:tcW w:w="2741" w:type="dxa"/>
          </w:tcPr>
          <w:p w14:paraId="6EF2139F" w14:textId="77777777" w:rsidR="00EC06BC" w:rsidRDefault="00EC06BC" w:rsidP="00EC06BC">
            <w:pPr>
              <w:pStyle w:val="NormalWeb"/>
              <w:spacing w:before="40" w:beforeAutospacing="0" w:after="96" w:afterAutospacing="0"/>
              <w:rPr>
                <w:color w:val="000000"/>
              </w:rPr>
            </w:pPr>
            <w:r w:rsidRPr="006E707D">
              <w:rPr>
                <w:color w:val="000000"/>
              </w:rPr>
              <w:lastRenderedPageBreak/>
              <w:t>English: 9.RV, 9.RI, 9.C, 9.LU, 10.RV, 10.RI, 10.C, 10.LU, 11.RV, 11.RI, 11.C, 11.LU, 12.RV, 12.RI, 12.C, 12.LU</w:t>
            </w:r>
          </w:p>
          <w:p w14:paraId="57E7AFA6" w14:textId="77777777" w:rsidR="00EC06BC" w:rsidRDefault="00EC06BC" w:rsidP="00EC06BC">
            <w:pPr>
              <w:pStyle w:val="NormalWeb"/>
              <w:spacing w:before="40" w:beforeAutospacing="0" w:after="96" w:afterAutospacing="0"/>
              <w:rPr>
                <w:color w:val="000000"/>
              </w:rPr>
            </w:pPr>
          </w:p>
          <w:p w14:paraId="1F5851C2" w14:textId="77777777" w:rsidR="00EC06BC" w:rsidRPr="00337C03" w:rsidRDefault="00EC06BC" w:rsidP="00EC06BC">
            <w:pPr>
              <w:rPr>
                <w:rFonts w:ascii="Times New Roman" w:hAnsi="Times New Roman" w:cs="Times New Roman"/>
                <w:b/>
                <w:sz w:val="24"/>
                <w:szCs w:val="24"/>
                <w:u w:val="single"/>
              </w:rPr>
            </w:pPr>
          </w:p>
        </w:tc>
        <w:tc>
          <w:tcPr>
            <w:tcW w:w="2863" w:type="dxa"/>
          </w:tcPr>
          <w:p w14:paraId="5CDF7451" w14:textId="68D71BF4"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37E2DE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AB4C98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4A3C6C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A0DF43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45E009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548DC25" w14:textId="77777777" w:rsidR="00EC06BC" w:rsidRPr="00337C03" w:rsidRDefault="00EC06BC" w:rsidP="00EC06BC">
            <w:pPr>
              <w:pStyle w:val="ListParagraph"/>
              <w:rPr>
                <w:rFonts w:ascii="Times New Roman" w:hAnsi="Times New Roman" w:cs="Times New Roman"/>
                <w:sz w:val="24"/>
                <w:szCs w:val="24"/>
              </w:rPr>
            </w:pPr>
          </w:p>
          <w:p w14:paraId="373261F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2E60BF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E66C405"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77AEF3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2383DD7" w14:textId="77777777" w:rsidR="00EC06BC" w:rsidRPr="00337C03" w:rsidRDefault="00EC06BC" w:rsidP="00EC06BC">
            <w:pPr>
              <w:rPr>
                <w:rFonts w:ascii="Times New Roman" w:hAnsi="Times New Roman" w:cs="Times New Roman"/>
                <w:b/>
                <w:sz w:val="24"/>
                <w:szCs w:val="24"/>
                <w:u w:val="single"/>
              </w:rPr>
            </w:pPr>
          </w:p>
          <w:p w14:paraId="02A93CB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318C247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8606C4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56260E3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0CFB756D"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25D4813C" w14:textId="77777777" w:rsidR="00EC06BC" w:rsidRPr="00337C03" w:rsidRDefault="00EC06BC" w:rsidP="00EC06BC">
            <w:pPr>
              <w:pStyle w:val="ListParagraph"/>
              <w:rPr>
                <w:rFonts w:ascii="Times New Roman" w:hAnsi="Times New Roman" w:cs="Times New Roman"/>
                <w:sz w:val="24"/>
                <w:szCs w:val="24"/>
              </w:rPr>
            </w:pPr>
          </w:p>
          <w:p w14:paraId="646E9BD5" w14:textId="77777777" w:rsidR="00EC06BC" w:rsidRPr="00337C03" w:rsidRDefault="00EC06BC" w:rsidP="00EC06BC">
            <w:pPr>
              <w:rPr>
                <w:rFonts w:ascii="Times New Roman" w:hAnsi="Times New Roman" w:cs="Times New Roman"/>
                <w:b/>
                <w:sz w:val="24"/>
                <w:szCs w:val="24"/>
                <w:u w:val="single"/>
              </w:rPr>
            </w:pPr>
          </w:p>
          <w:p w14:paraId="025D2DB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BAECE0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0C2367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54CFC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3584DA2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44B2A57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482E47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Professional Presentation</w:t>
            </w:r>
          </w:p>
          <w:p w14:paraId="7C840E2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711F2B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1E720F9" w14:textId="77777777" w:rsidR="00EC06BC" w:rsidRPr="00337C03" w:rsidRDefault="00EC06BC" w:rsidP="00EC06BC">
            <w:pPr>
              <w:pStyle w:val="NormalWeb"/>
              <w:spacing w:before="40" w:beforeAutospacing="0" w:after="96" w:afterAutospacing="0"/>
              <w:rPr>
                <w:color w:val="000000"/>
              </w:rPr>
            </w:pPr>
          </w:p>
        </w:tc>
      </w:tr>
      <w:tr w:rsidR="00EC06BC" w:rsidRPr="007B4DF8" w14:paraId="188C1B36" w14:textId="7AE8EC89" w:rsidTr="002643FE">
        <w:tblPrEx>
          <w:tblCellMar>
            <w:left w:w="115" w:type="dxa"/>
            <w:right w:w="115" w:type="dxa"/>
          </w:tblCellMar>
        </w:tblPrEx>
        <w:tc>
          <w:tcPr>
            <w:tcW w:w="737" w:type="dxa"/>
          </w:tcPr>
          <w:p w14:paraId="30A2F45A" w14:textId="2828D482"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3668" w:type="dxa"/>
            <w:hideMark/>
          </w:tcPr>
          <w:p w14:paraId="1D905D71" w14:textId="3FF838AC"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the situational guidelines that influence behavior in interpersonal relationships. </w:t>
            </w:r>
          </w:p>
        </w:tc>
        <w:tc>
          <w:tcPr>
            <w:tcW w:w="4648" w:type="dxa"/>
          </w:tcPr>
          <w:p w14:paraId="01750543" w14:textId="77777777" w:rsidR="00EC06BC" w:rsidRPr="00FA29F0" w:rsidRDefault="00EC06BC" w:rsidP="00EC06BC">
            <w:pPr>
              <w:pStyle w:val="NormalWeb"/>
              <w:spacing w:before="40" w:after="96"/>
              <w:rPr>
                <w:color w:val="000000"/>
              </w:rPr>
            </w:pPr>
            <w:r w:rsidRPr="00FA29F0">
              <w:rPr>
                <w:color w:val="000000"/>
              </w:rPr>
              <w:t>Identification should include the effects of</w:t>
            </w:r>
          </w:p>
          <w:p w14:paraId="01579257" w14:textId="79095C98" w:rsidR="00EC06BC" w:rsidRPr="00FA29F0" w:rsidRDefault="00EC06BC" w:rsidP="003E4B9F">
            <w:pPr>
              <w:pStyle w:val="NormalWeb"/>
              <w:numPr>
                <w:ilvl w:val="0"/>
                <w:numId w:val="35"/>
              </w:numPr>
              <w:spacing w:before="0" w:beforeAutospacing="0" w:after="0" w:afterAutospacing="0"/>
              <w:rPr>
                <w:color w:val="000000"/>
              </w:rPr>
            </w:pPr>
            <w:r>
              <w:rPr>
                <w:color w:val="000000"/>
              </w:rPr>
              <w:t>b</w:t>
            </w:r>
            <w:r w:rsidRPr="00FA29F0">
              <w:rPr>
                <w:color w:val="000000"/>
              </w:rPr>
              <w:t>ullying</w:t>
            </w:r>
            <w:r>
              <w:rPr>
                <w:color w:val="000000"/>
              </w:rPr>
              <w:t xml:space="preserve"> and/or h</w:t>
            </w:r>
            <w:r w:rsidRPr="00FA29F0">
              <w:rPr>
                <w:color w:val="000000"/>
              </w:rPr>
              <w:t>arassment</w:t>
            </w:r>
          </w:p>
          <w:p w14:paraId="1795D386" w14:textId="746218FA" w:rsidR="00EC06BC" w:rsidRPr="0096599E" w:rsidRDefault="00EC06BC" w:rsidP="003E4B9F">
            <w:pPr>
              <w:pStyle w:val="NormalWeb"/>
              <w:numPr>
                <w:ilvl w:val="0"/>
                <w:numId w:val="35"/>
              </w:numPr>
              <w:spacing w:before="0" w:beforeAutospacing="0" w:after="0" w:afterAutospacing="0"/>
              <w:rPr>
                <w:color w:val="000000"/>
              </w:rPr>
            </w:pPr>
            <w:r>
              <w:rPr>
                <w:color w:val="000000"/>
              </w:rPr>
              <w:t xml:space="preserve">both friendly and unfriendly </w:t>
            </w:r>
            <w:r w:rsidRPr="0096599E">
              <w:rPr>
                <w:color w:val="000000"/>
              </w:rPr>
              <w:t xml:space="preserve">influences </w:t>
            </w:r>
          </w:p>
          <w:p w14:paraId="69E07854" w14:textId="72652A73" w:rsidR="00EC06BC" w:rsidRPr="00FA29F0" w:rsidRDefault="00EC06BC" w:rsidP="003E4B9F">
            <w:pPr>
              <w:pStyle w:val="NormalWeb"/>
              <w:numPr>
                <w:ilvl w:val="0"/>
                <w:numId w:val="35"/>
              </w:numPr>
              <w:spacing w:before="0" w:beforeAutospacing="0" w:after="0" w:afterAutospacing="0"/>
              <w:rPr>
                <w:color w:val="000000"/>
              </w:rPr>
            </w:pPr>
            <w:r w:rsidRPr="00FA29F0">
              <w:rPr>
                <w:color w:val="000000"/>
              </w:rPr>
              <w:t>diverse points of view</w:t>
            </w:r>
          </w:p>
          <w:p w14:paraId="63752C5B" w14:textId="0CA30EB1" w:rsidR="00EC06BC" w:rsidRPr="00FA29F0" w:rsidRDefault="00EC06BC" w:rsidP="003E4B9F">
            <w:pPr>
              <w:pStyle w:val="NormalWeb"/>
              <w:numPr>
                <w:ilvl w:val="0"/>
                <w:numId w:val="35"/>
              </w:numPr>
              <w:spacing w:before="0" w:beforeAutospacing="0" w:after="0" w:afterAutospacing="0"/>
              <w:rPr>
                <w:color w:val="000000"/>
              </w:rPr>
            </w:pPr>
            <w:r>
              <w:rPr>
                <w:color w:val="000000"/>
              </w:rPr>
              <w:t xml:space="preserve">opposing </w:t>
            </w:r>
            <w:r w:rsidRPr="00FA29F0">
              <w:rPr>
                <w:color w:val="000000"/>
              </w:rPr>
              <w:t>cultural norms</w:t>
            </w:r>
          </w:p>
          <w:p w14:paraId="21338E8E" w14:textId="17ADED5A" w:rsidR="00EC06BC" w:rsidRPr="00FA29F0" w:rsidRDefault="00EC06BC" w:rsidP="003E4B9F">
            <w:pPr>
              <w:pStyle w:val="NormalWeb"/>
              <w:numPr>
                <w:ilvl w:val="0"/>
                <w:numId w:val="35"/>
              </w:numPr>
              <w:spacing w:before="0" w:beforeAutospacing="0" w:after="0" w:afterAutospacing="0"/>
              <w:rPr>
                <w:color w:val="000000"/>
              </w:rPr>
            </w:pPr>
            <w:r w:rsidRPr="00FA29F0">
              <w:rPr>
                <w:color w:val="000000"/>
              </w:rPr>
              <w:t>critical thinking</w:t>
            </w:r>
            <w:r>
              <w:rPr>
                <w:color w:val="000000"/>
              </w:rPr>
              <w:t xml:space="preserve"> (i.e., distinguishing reality from perception)</w:t>
            </w:r>
          </w:p>
          <w:p w14:paraId="68B64DF2" w14:textId="77777777" w:rsidR="00EC06BC" w:rsidRDefault="00EC06BC" w:rsidP="003E4B9F">
            <w:pPr>
              <w:pStyle w:val="NormalWeb"/>
              <w:numPr>
                <w:ilvl w:val="0"/>
                <w:numId w:val="35"/>
              </w:numPr>
              <w:spacing w:before="0" w:beforeAutospacing="0" w:after="0" w:afterAutospacing="0"/>
              <w:rPr>
                <w:color w:val="000000"/>
              </w:rPr>
            </w:pPr>
            <w:r w:rsidRPr="00FA29F0">
              <w:rPr>
                <w:color w:val="000000"/>
              </w:rPr>
              <w:t>ethical criteria</w:t>
            </w:r>
          </w:p>
          <w:p w14:paraId="167B0242" w14:textId="77777777" w:rsidR="00EC06BC" w:rsidRDefault="00EC06BC" w:rsidP="003E4B9F">
            <w:pPr>
              <w:pStyle w:val="NormalWeb"/>
              <w:numPr>
                <w:ilvl w:val="0"/>
                <w:numId w:val="35"/>
              </w:numPr>
              <w:spacing w:before="0" w:beforeAutospacing="0" w:after="0" w:afterAutospacing="0"/>
              <w:rPr>
                <w:color w:val="000000"/>
              </w:rPr>
            </w:pPr>
            <w:r>
              <w:rPr>
                <w:color w:val="000000"/>
              </w:rPr>
              <w:t>credible sources</w:t>
            </w:r>
          </w:p>
          <w:p w14:paraId="465D89B9" w14:textId="43D9E54B" w:rsidR="00EC06BC" w:rsidRPr="00FA29F0" w:rsidRDefault="00EC06BC" w:rsidP="003E4B9F">
            <w:pPr>
              <w:pStyle w:val="NormalWeb"/>
              <w:numPr>
                <w:ilvl w:val="0"/>
                <w:numId w:val="35"/>
              </w:numPr>
              <w:spacing w:before="0" w:beforeAutospacing="0" w:after="0" w:afterAutospacing="0"/>
              <w:rPr>
                <w:color w:val="000000"/>
              </w:rPr>
            </w:pPr>
            <w:r>
              <w:rPr>
                <w:color w:val="000000"/>
              </w:rPr>
              <w:t>emerging technology</w:t>
            </w:r>
            <w:r w:rsidRPr="00FA29F0">
              <w:rPr>
                <w:color w:val="000000"/>
              </w:rPr>
              <w:t>.</w:t>
            </w:r>
          </w:p>
        </w:tc>
        <w:tc>
          <w:tcPr>
            <w:tcW w:w="4053" w:type="dxa"/>
          </w:tcPr>
          <w:p w14:paraId="27559908" w14:textId="77777777" w:rsidR="00EC06BC" w:rsidRPr="00292F9E" w:rsidRDefault="00EC06BC" w:rsidP="00EC06BC">
            <w:pPr>
              <w:pStyle w:val="NormalWeb"/>
              <w:spacing w:before="40" w:after="96"/>
              <w:rPr>
                <w:color w:val="000000"/>
              </w:rPr>
            </w:pPr>
            <w:r w:rsidRPr="00292F9E">
              <w:rPr>
                <w:b/>
                <w:bCs/>
                <w:color w:val="000000"/>
              </w:rPr>
              <w:t>Process/Skill Questions:</w:t>
            </w:r>
          </w:p>
          <w:p w14:paraId="19DC8D5E" w14:textId="77777777" w:rsidR="00EC06BC" w:rsidRPr="00292F9E" w:rsidRDefault="00EC06BC" w:rsidP="00EC06BC">
            <w:pPr>
              <w:pStyle w:val="NormalWeb"/>
              <w:spacing w:before="0" w:beforeAutospacing="0" w:after="0" w:afterAutospacing="0"/>
              <w:rPr>
                <w:b/>
                <w:bCs/>
                <w:color w:val="000000"/>
              </w:rPr>
            </w:pPr>
            <w:r w:rsidRPr="00292F9E">
              <w:rPr>
                <w:b/>
                <w:bCs/>
                <w:color w:val="000000"/>
              </w:rPr>
              <w:t>Thinking</w:t>
            </w:r>
          </w:p>
          <w:p w14:paraId="3D28113C" w14:textId="77777777" w:rsidR="00EC06BC" w:rsidRPr="00292F9E" w:rsidRDefault="00EC06BC" w:rsidP="003E4B9F">
            <w:pPr>
              <w:pStyle w:val="NormalWeb"/>
              <w:numPr>
                <w:ilvl w:val="0"/>
                <w:numId w:val="36"/>
              </w:numPr>
              <w:spacing w:before="0" w:beforeAutospacing="0" w:after="0" w:afterAutospacing="0"/>
              <w:rPr>
                <w:color w:val="000000"/>
              </w:rPr>
            </w:pPr>
            <w:r w:rsidRPr="00292F9E">
              <w:rPr>
                <w:color w:val="000000"/>
              </w:rPr>
              <w:t>What are </w:t>
            </w:r>
            <w:r w:rsidRPr="00292F9E">
              <w:rPr>
                <w:i/>
                <w:iCs/>
                <w:color w:val="000000"/>
              </w:rPr>
              <w:t>ethical criteria,</w:t>
            </w:r>
            <w:r w:rsidRPr="00292F9E">
              <w:rPr>
                <w:color w:val="000000"/>
              </w:rPr>
              <w:t> and how do they relate to the family and the workplace?</w:t>
            </w:r>
          </w:p>
          <w:p w14:paraId="452A0C94" w14:textId="77777777" w:rsidR="00EC06BC" w:rsidRPr="00292F9E" w:rsidRDefault="00EC06BC" w:rsidP="003E4B9F">
            <w:pPr>
              <w:pStyle w:val="NormalWeb"/>
              <w:numPr>
                <w:ilvl w:val="0"/>
                <w:numId w:val="36"/>
              </w:numPr>
              <w:spacing w:before="0" w:beforeAutospacing="0" w:after="0" w:afterAutospacing="0"/>
              <w:rPr>
                <w:color w:val="000000"/>
              </w:rPr>
            </w:pPr>
            <w:r w:rsidRPr="00292F9E">
              <w:rPr>
                <w:color w:val="000000"/>
              </w:rPr>
              <w:t>How do situational guidelines determine interpersonal relationships?</w:t>
            </w:r>
          </w:p>
          <w:p w14:paraId="7931652D" w14:textId="77777777" w:rsidR="00EC06BC" w:rsidRPr="00292F9E" w:rsidRDefault="00EC06BC" w:rsidP="00EC06BC">
            <w:pPr>
              <w:pStyle w:val="NormalWeb"/>
              <w:spacing w:before="0" w:beforeAutospacing="0" w:after="0" w:afterAutospacing="0"/>
              <w:rPr>
                <w:b/>
                <w:bCs/>
                <w:color w:val="000000"/>
              </w:rPr>
            </w:pPr>
            <w:r w:rsidRPr="00292F9E">
              <w:rPr>
                <w:b/>
                <w:bCs/>
                <w:color w:val="000000"/>
              </w:rPr>
              <w:t>Communication</w:t>
            </w:r>
          </w:p>
          <w:p w14:paraId="77036043" w14:textId="77777777" w:rsidR="00EC06BC" w:rsidRPr="00292F9E" w:rsidRDefault="00EC06BC" w:rsidP="003E4B9F">
            <w:pPr>
              <w:pStyle w:val="NormalWeb"/>
              <w:numPr>
                <w:ilvl w:val="0"/>
                <w:numId w:val="37"/>
              </w:numPr>
              <w:spacing w:before="0" w:beforeAutospacing="0" w:after="0" w:afterAutospacing="0"/>
              <w:rPr>
                <w:color w:val="000000"/>
              </w:rPr>
            </w:pPr>
            <w:r w:rsidRPr="00292F9E">
              <w:rPr>
                <w:color w:val="000000"/>
              </w:rPr>
              <w:t>How can opposing views be used constructively?</w:t>
            </w:r>
          </w:p>
          <w:p w14:paraId="5790E05A" w14:textId="77777777" w:rsidR="00EC06BC" w:rsidRDefault="00EC06BC" w:rsidP="003E4B9F">
            <w:pPr>
              <w:pStyle w:val="NormalWeb"/>
              <w:numPr>
                <w:ilvl w:val="0"/>
                <w:numId w:val="37"/>
              </w:numPr>
              <w:spacing w:before="0" w:beforeAutospacing="0" w:after="0" w:afterAutospacing="0"/>
              <w:rPr>
                <w:color w:val="000000"/>
              </w:rPr>
            </w:pPr>
            <w:r w:rsidRPr="00292F9E">
              <w:rPr>
                <w:color w:val="000000"/>
              </w:rPr>
              <w:t>How are ethical criteria determined when establishing relationships in the family, workplace, and community?</w:t>
            </w:r>
          </w:p>
          <w:p w14:paraId="2C095DAA" w14:textId="07DDB6E0" w:rsidR="00EC06BC" w:rsidRPr="00292F9E" w:rsidRDefault="00EC06BC" w:rsidP="003E4B9F">
            <w:pPr>
              <w:pStyle w:val="NormalWeb"/>
              <w:numPr>
                <w:ilvl w:val="0"/>
                <w:numId w:val="37"/>
              </w:numPr>
              <w:spacing w:before="0" w:beforeAutospacing="0" w:after="0" w:afterAutospacing="0"/>
              <w:rPr>
                <w:color w:val="000000"/>
              </w:rPr>
            </w:pPr>
            <w:r>
              <w:rPr>
                <w:color w:val="000000"/>
              </w:rPr>
              <w:t xml:space="preserve">How does social media influence one’s relationships with others? </w:t>
            </w:r>
          </w:p>
          <w:p w14:paraId="6BFBB9D4" w14:textId="77777777" w:rsidR="00EC06BC" w:rsidRPr="00292F9E" w:rsidRDefault="00EC06BC" w:rsidP="00EC06BC">
            <w:pPr>
              <w:pStyle w:val="NormalWeb"/>
              <w:spacing w:before="0" w:beforeAutospacing="0" w:after="0" w:afterAutospacing="0"/>
              <w:rPr>
                <w:b/>
                <w:bCs/>
                <w:color w:val="000000"/>
              </w:rPr>
            </w:pPr>
            <w:r w:rsidRPr="00292F9E">
              <w:rPr>
                <w:b/>
                <w:bCs/>
                <w:color w:val="000000"/>
              </w:rPr>
              <w:t>Leadership</w:t>
            </w:r>
          </w:p>
          <w:p w14:paraId="3314F1C1" w14:textId="77777777" w:rsidR="00EC06BC" w:rsidRPr="00292F9E" w:rsidRDefault="00EC06BC" w:rsidP="003E4B9F">
            <w:pPr>
              <w:pStyle w:val="NormalWeb"/>
              <w:numPr>
                <w:ilvl w:val="0"/>
                <w:numId w:val="38"/>
              </w:numPr>
              <w:spacing w:before="0" w:beforeAutospacing="0" w:after="0" w:afterAutospacing="0"/>
              <w:rPr>
                <w:color w:val="000000"/>
              </w:rPr>
            </w:pPr>
            <w:r w:rsidRPr="00292F9E">
              <w:rPr>
                <w:color w:val="000000"/>
              </w:rPr>
              <w:t>How can leadership skills be used to establish ethical criteria?</w:t>
            </w:r>
          </w:p>
          <w:p w14:paraId="458B36C7" w14:textId="77777777" w:rsidR="00EC06BC" w:rsidRPr="00292F9E" w:rsidRDefault="00EC06BC" w:rsidP="003E4B9F">
            <w:pPr>
              <w:pStyle w:val="NormalWeb"/>
              <w:numPr>
                <w:ilvl w:val="0"/>
                <w:numId w:val="38"/>
              </w:numPr>
              <w:spacing w:before="0" w:beforeAutospacing="0" w:after="0" w:afterAutospacing="0"/>
              <w:rPr>
                <w:color w:val="000000"/>
              </w:rPr>
            </w:pPr>
            <w:r w:rsidRPr="00292F9E">
              <w:rPr>
                <w:color w:val="000000"/>
              </w:rPr>
              <w:t>What leadership skills help when dealing with opposing views?</w:t>
            </w:r>
          </w:p>
          <w:p w14:paraId="08C15CF1" w14:textId="77777777" w:rsidR="00EC06BC" w:rsidRPr="00292F9E" w:rsidRDefault="00EC06BC" w:rsidP="00EC06BC">
            <w:pPr>
              <w:pStyle w:val="NormalWeb"/>
              <w:spacing w:before="0" w:beforeAutospacing="0" w:after="0" w:afterAutospacing="0"/>
              <w:rPr>
                <w:b/>
                <w:bCs/>
                <w:color w:val="000000"/>
              </w:rPr>
            </w:pPr>
            <w:r w:rsidRPr="00292F9E">
              <w:rPr>
                <w:b/>
                <w:bCs/>
                <w:color w:val="000000"/>
              </w:rPr>
              <w:lastRenderedPageBreak/>
              <w:t>Management</w:t>
            </w:r>
          </w:p>
          <w:p w14:paraId="7D174B8F" w14:textId="77777777" w:rsidR="00EC06BC" w:rsidRPr="00292F9E" w:rsidRDefault="00EC06BC" w:rsidP="003E4B9F">
            <w:pPr>
              <w:pStyle w:val="NormalWeb"/>
              <w:numPr>
                <w:ilvl w:val="0"/>
                <w:numId w:val="39"/>
              </w:numPr>
              <w:spacing w:before="0" w:beforeAutospacing="0" w:after="0" w:afterAutospacing="0"/>
              <w:rPr>
                <w:color w:val="000000"/>
              </w:rPr>
            </w:pPr>
            <w:r w:rsidRPr="00292F9E">
              <w:rPr>
                <w:color w:val="000000"/>
              </w:rPr>
              <w:t>What role does management play in establishing ethical criteria?</w:t>
            </w:r>
          </w:p>
          <w:p w14:paraId="46C0061E" w14:textId="02A1C009" w:rsidR="00EC06BC" w:rsidRPr="00292F9E" w:rsidRDefault="00EC06BC" w:rsidP="003E4B9F">
            <w:pPr>
              <w:pStyle w:val="NormalWeb"/>
              <w:numPr>
                <w:ilvl w:val="0"/>
                <w:numId w:val="39"/>
              </w:numPr>
              <w:spacing w:before="0" w:beforeAutospacing="0" w:after="0" w:afterAutospacing="0"/>
              <w:rPr>
                <w:color w:val="000000"/>
              </w:rPr>
            </w:pPr>
            <w:r w:rsidRPr="00292F9E">
              <w:rPr>
                <w:color w:val="000000"/>
              </w:rPr>
              <w:t>What management skills are needed to eliminate bullying and harassment?</w:t>
            </w:r>
          </w:p>
        </w:tc>
        <w:tc>
          <w:tcPr>
            <w:tcW w:w="2741" w:type="dxa"/>
          </w:tcPr>
          <w:p w14:paraId="6F6C8205" w14:textId="3E724B65" w:rsidR="00EC06BC" w:rsidRPr="00EC06BC" w:rsidRDefault="00EC06BC" w:rsidP="00EC06BC">
            <w:pPr>
              <w:rPr>
                <w:rFonts w:ascii="Times New Roman" w:hAnsi="Times New Roman" w:cs="Times New Roman"/>
                <w:b/>
                <w:sz w:val="24"/>
                <w:szCs w:val="24"/>
                <w:u w:val="single"/>
              </w:rPr>
            </w:pPr>
            <w:r w:rsidRPr="00EC06BC">
              <w:rPr>
                <w:rFonts w:ascii="Times New Roman" w:hAnsi="Times New Roman" w:cs="Times New Roman"/>
                <w:color w:val="000000"/>
                <w:sz w:val="24"/>
                <w:szCs w:val="24"/>
              </w:rPr>
              <w:lastRenderedPageBreak/>
              <w:t>English: 9.RV, 9.RI, 10.RV, 10.RI, 11.RV, 11.RI, 12.RV, 12.RI</w:t>
            </w:r>
          </w:p>
        </w:tc>
        <w:tc>
          <w:tcPr>
            <w:tcW w:w="2863" w:type="dxa"/>
          </w:tcPr>
          <w:p w14:paraId="7FB58122" w14:textId="1A454B75"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127F06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43DC35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707B64B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8D40D0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0A04E79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936479A" w14:textId="77777777" w:rsidR="00EC06BC" w:rsidRPr="00337C03" w:rsidRDefault="00EC06BC" w:rsidP="00EC06BC">
            <w:pPr>
              <w:pStyle w:val="ListParagraph"/>
              <w:rPr>
                <w:rFonts w:ascii="Times New Roman" w:hAnsi="Times New Roman" w:cs="Times New Roman"/>
                <w:sz w:val="24"/>
                <w:szCs w:val="24"/>
              </w:rPr>
            </w:pPr>
          </w:p>
          <w:p w14:paraId="3265C96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5ECEC0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D28BB4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EA5D66E" w14:textId="77777777" w:rsidR="00EC06BC" w:rsidRPr="00337C03" w:rsidRDefault="00EC06BC" w:rsidP="00EC06BC">
            <w:pPr>
              <w:rPr>
                <w:rFonts w:ascii="Times New Roman" w:hAnsi="Times New Roman" w:cs="Times New Roman"/>
                <w:sz w:val="24"/>
                <w:szCs w:val="24"/>
              </w:rPr>
            </w:pPr>
          </w:p>
          <w:p w14:paraId="4B201DF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A2B5F8F"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CFDB2F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BC7622F"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7B0E5E3E" w14:textId="77777777" w:rsidR="00EC06BC" w:rsidRPr="00337C03" w:rsidRDefault="00EC06BC" w:rsidP="00EC06BC">
            <w:pPr>
              <w:rPr>
                <w:rFonts w:ascii="Times New Roman" w:hAnsi="Times New Roman" w:cs="Times New Roman"/>
                <w:b/>
                <w:sz w:val="24"/>
                <w:szCs w:val="24"/>
                <w:u w:val="single"/>
              </w:rPr>
            </w:pPr>
          </w:p>
          <w:p w14:paraId="1A929C6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587AD9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411AF88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42BC62BA"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502448B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1B05A750" w14:textId="77777777" w:rsidR="00EC06BC" w:rsidRPr="00337C03" w:rsidRDefault="00EC06BC" w:rsidP="00EC06BC">
            <w:pPr>
              <w:pStyle w:val="ListParagraph"/>
              <w:rPr>
                <w:rFonts w:ascii="Times New Roman" w:hAnsi="Times New Roman" w:cs="Times New Roman"/>
                <w:sz w:val="24"/>
                <w:szCs w:val="24"/>
              </w:rPr>
            </w:pPr>
          </w:p>
          <w:p w14:paraId="42F068F3" w14:textId="77777777" w:rsidR="00EC06BC" w:rsidRPr="00337C03" w:rsidRDefault="00EC06BC" w:rsidP="00EC06BC">
            <w:pPr>
              <w:rPr>
                <w:rFonts w:ascii="Times New Roman" w:hAnsi="Times New Roman" w:cs="Times New Roman"/>
                <w:b/>
                <w:sz w:val="24"/>
                <w:szCs w:val="24"/>
                <w:u w:val="single"/>
              </w:rPr>
            </w:pPr>
          </w:p>
          <w:p w14:paraId="1BF717A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15358A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Interpersonal Communications</w:t>
            </w:r>
          </w:p>
          <w:p w14:paraId="257CE99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441A277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A69B3E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426DE4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2297F2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4C73C2E" w14:textId="77777777" w:rsidR="00EC06BC" w:rsidRPr="00337C03" w:rsidRDefault="00EC06BC" w:rsidP="00EC06BC">
            <w:pPr>
              <w:pStyle w:val="NormalWeb"/>
              <w:spacing w:before="40" w:beforeAutospacing="0" w:after="96" w:afterAutospacing="0"/>
              <w:rPr>
                <w:color w:val="000000"/>
              </w:rPr>
            </w:pPr>
          </w:p>
        </w:tc>
      </w:tr>
      <w:tr w:rsidR="00EC06BC" w:rsidRPr="007B4DF8" w14:paraId="0E67ED50" w14:textId="7A5C86A7" w:rsidTr="002643FE">
        <w:tblPrEx>
          <w:tblCellMar>
            <w:left w:w="115" w:type="dxa"/>
            <w:right w:w="115" w:type="dxa"/>
          </w:tblCellMar>
        </w:tblPrEx>
        <w:tc>
          <w:tcPr>
            <w:tcW w:w="737" w:type="dxa"/>
          </w:tcPr>
          <w:p w14:paraId="6777E0D6" w14:textId="1A7A78C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3668" w:type="dxa"/>
          </w:tcPr>
          <w:p w14:paraId="51FCAC00" w14:textId="768500AD"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conflict-resolution methods. </w:t>
            </w:r>
          </w:p>
        </w:tc>
        <w:tc>
          <w:tcPr>
            <w:tcW w:w="4648" w:type="dxa"/>
          </w:tcPr>
          <w:p w14:paraId="5145E95B" w14:textId="77777777" w:rsidR="00EC06BC" w:rsidRPr="00292F9E" w:rsidRDefault="00EC06BC" w:rsidP="00EC06BC">
            <w:pPr>
              <w:spacing w:before="40" w:afterLines="40" w:after="96"/>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Identification should include</w:t>
            </w:r>
          </w:p>
          <w:p w14:paraId="02163336" w14:textId="77777777" w:rsidR="00EC06BC" w:rsidRPr="00292F9E" w:rsidRDefault="00EC06BC" w:rsidP="003E4B9F">
            <w:pPr>
              <w:numPr>
                <w:ilvl w:val="0"/>
                <w:numId w:val="40"/>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examining the conflict in terms of causes, values, and viewpoints of all involved</w:t>
            </w:r>
          </w:p>
          <w:p w14:paraId="28B7485B" w14:textId="77777777" w:rsidR="00EC06BC" w:rsidRPr="00292F9E" w:rsidRDefault="00EC06BC" w:rsidP="003E4B9F">
            <w:pPr>
              <w:numPr>
                <w:ilvl w:val="0"/>
                <w:numId w:val="40"/>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distinguishing the real conflict from the symptoms</w:t>
            </w:r>
          </w:p>
          <w:p w14:paraId="655F5D7B" w14:textId="3E0E4886" w:rsidR="00EC06BC" w:rsidRPr="00292F9E" w:rsidRDefault="00EC06BC" w:rsidP="003E4B9F">
            <w:pPr>
              <w:numPr>
                <w:ilvl w:val="0"/>
                <w:numId w:val="40"/>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establishing criteria for evaluating alternatives.</w:t>
            </w:r>
          </w:p>
        </w:tc>
        <w:tc>
          <w:tcPr>
            <w:tcW w:w="4053" w:type="dxa"/>
          </w:tcPr>
          <w:p w14:paraId="12A56373" w14:textId="77777777" w:rsidR="00EC06BC" w:rsidRDefault="00EC06BC" w:rsidP="00EC06BC">
            <w:pPr>
              <w:spacing w:before="40" w:afterLines="40" w:after="96"/>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Process/Skill Questions:</w:t>
            </w:r>
          </w:p>
          <w:p w14:paraId="6DE4F456"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Thinking</w:t>
            </w:r>
          </w:p>
          <w:p w14:paraId="037E84FA" w14:textId="77777777" w:rsidR="00EC06BC" w:rsidRPr="00292F9E" w:rsidRDefault="00EC06BC" w:rsidP="003E4B9F">
            <w:pPr>
              <w:numPr>
                <w:ilvl w:val="0"/>
                <w:numId w:val="41"/>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Why is it important to examine the values affected in a conflict?</w:t>
            </w:r>
          </w:p>
          <w:p w14:paraId="27C01681" w14:textId="77777777" w:rsidR="00EC06BC" w:rsidRPr="00292F9E" w:rsidRDefault="00EC06BC" w:rsidP="003E4B9F">
            <w:pPr>
              <w:numPr>
                <w:ilvl w:val="0"/>
                <w:numId w:val="41"/>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Why are conflict-resolution methods important?</w:t>
            </w:r>
          </w:p>
          <w:p w14:paraId="0F2C28BC"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Communication</w:t>
            </w:r>
          </w:p>
          <w:p w14:paraId="2C236DEB" w14:textId="2E1A72E4" w:rsidR="00EC06BC" w:rsidRPr="00292F9E" w:rsidRDefault="00EC06BC" w:rsidP="003E4B9F">
            <w:pPr>
              <w:numPr>
                <w:ilvl w:val="0"/>
                <w:numId w:val="42"/>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can conflict</w:t>
            </w:r>
            <w:r>
              <w:rPr>
                <w:rFonts w:ascii="Times New Roman" w:eastAsia="Times New Roman" w:hAnsi="Times New Roman" w:cs="Times New Roman"/>
                <w:sz w:val="24"/>
                <w:szCs w:val="24"/>
              </w:rPr>
              <w:t>-</w:t>
            </w:r>
            <w:r w:rsidRPr="00292F9E">
              <w:rPr>
                <w:rFonts w:ascii="Times New Roman" w:eastAsia="Times New Roman" w:hAnsi="Times New Roman" w:cs="Times New Roman"/>
                <w:sz w:val="24"/>
                <w:szCs w:val="24"/>
              </w:rPr>
              <w:t>resolution methods be presented in a non-confrontational manner?</w:t>
            </w:r>
          </w:p>
          <w:p w14:paraId="663C9DFF" w14:textId="77777777" w:rsidR="00EC06BC" w:rsidRPr="00292F9E" w:rsidRDefault="00EC06BC" w:rsidP="003E4B9F">
            <w:pPr>
              <w:numPr>
                <w:ilvl w:val="0"/>
                <w:numId w:val="42"/>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might one be able to communicate that they are able to understand all viewpoints of a conflict?</w:t>
            </w:r>
          </w:p>
          <w:p w14:paraId="3E86205F"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Leadership</w:t>
            </w:r>
          </w:p>
          <w:p w14:paraId="3A94A318" w14:textId="77777777" w:rsidR="00EC06BC" w:rsidRPr="00292F9E" w:rsidRDefault="00EC06BC" w:rsidP="003E4B9F">
            <w:pPr>
              <w:numPr>
                <w:ilvl w:val="0"/>
                <w:numId w:val="43"/>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can leaders encourage conflict-resolution alternatives?</w:t>
            </w:r>
          </w:p>
          <w:p w14:paraId="7341AD9A" w14:textId="77777777" w:rsidR="00EC06BC" w:rsidRPr="00292F9E" w:rsidRDefault="00EC06BC" w:rsidP="003E4B9F">
            <w:pPr>
              <w:numPr>
                <w:ilvl w:val="0"/>
                <w:numId w:val="43"/>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skills are used to lead the conflict-resolution process?</w:t>
            </w:r>
          </w:p>
          <w:p w14:paraId="39ADDDA3"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lastRenderedPageBreak/>
              <w:t>Management</w:t>
            </w:r>
          </w:p>
          <w:p w14:paraId="5E1C973F" w14:textId="47B66B12" w:rsidR="00EC06BC" w:rsidRPr="00292F9E" w:rsidRDefault="00EC06BC" w:rsidP="003E4B9F">
            <w:pPr>
              <w:numPr>
                <w:ilvl w:val="0"/>
                <w:numId w:val="44"/>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resources should be included in conflict</w:t>
            </w:r>
            <w:r>
              <w:rPr>
                <w:rFonts w:ascii="Times New Roman" w:eastAsia="Times New Roman" w:hAnsi="Times New Roman" w:cs="Times New Roman"/>
                <w:sz w:val="24"/>
                <w:szCs w:val="24"/>
              </w:rPr>
              <w:t>-</w:t>
            </w:r>
            <w:r w:rsidRPr="00292F9E">
              <w:rPr>
                <w:rFonts w:ascii="Times New Roman" w:eastAsia="Times New Roman" w:hAnsi="Times New Roman" w:cs="Times New Roman"/>
                <w:sz w:val="24"/>
                <w:szCs w:val="24"/>
              </w:rPr>
              <w:t>resolution methods?</w:t>
            </w:r>
          </w:p>
          <w:p w14:paraId="7B1EA6A7" w14:textId="0936F56C" w:rsidR="00EC06BC" w:rsidRPr="00292F9E" w:rsidRDefault="00EC06BC" w:rsidP="003E4B9F">
            <w:pPr>
              <w:numPr>
                <w:ilvl w:val="0"/>
                <w:numId w:val="44"/>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Why is it important to consider alternatives to a conflict-resolution method?</w:t>
            </w:r>
          </w:p>
        </w:tc>
        <w:tc>
          <w:tcPr>
            <w:tcW w:w="2741" w:type="dxa"/>
          </w:tcPr>
          <w:p w14:paraId="0EEC4CAC" w14:textId="0337607A"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10.RV, 10.RI, 11.RV, 11.RI, 12.RV, 12.RI</w:t>
            </w:r>
          </w:p>
        </w:tc>
        <w:tc>
          <w:tcPr>
            <w:tcW w:w="2863" w:type="dxa"/>
          </w:tcPr>
          <w:p w14:paraId="2B039497" w14:textId="30C4F4B3"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368403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17381C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745767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EDDC92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D79EF6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49E1F1EC" w14:textId="77777777" w:rsidR="00EC06BC" w:rsidRPr="00337C03" w:rsidRDefault="00EC06BC" w:rsidP="00EC06BC">
            <w:pPr>
              <w:rPr>
                <w:rFonts w:ascii="Times New Roman" w:hAnsi="Times New Roman" w:cs="Times New Roman"/>
                <w:sz w:val="24"/>
                <w:szCs w:val="24"/>
              </w:rPr>
            </w:pPr>
          </w:p>
          <w:p w14:paraId="7C0ACADD" w14:textId="77777777" w:rsidR="00EC06BC" w:rsidRPr="00337C03" w:rsidRDefault="00EC06BC" w:rsidP="00EC06BC">
            <w:pPr>
              <w:pStyle w:val="ListParagraph"/>
              <w:rPr>
                <w:rFonts w:ascii="Times New Roman" w:hAnsi="Times New Roman" w:cs="Times New Roman"/>
                <w:sz w:val="24"/>
                <w:szCs w:val="24"/>
              </w:rPr>
            </w:pPr>
          </w:p>
          <w:p w14:paraId="4515823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65312A4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A2EFB3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7696E7C" w14:textId="77777777" w:rsidR="00EC06BC" w:rsidRPr="00337C03" w:rsidRDefault="00EC06BC" w:rsidP="00EC06BC">
            <w:pPr>
              <w:rPr>
                <w:rFonts w:ascii="Times New Roman" w:hAnsi="Times New Roman" w:cs="Times New Roman"/>
                <w:sz w:val="24"/>
                <w:szCs w:val="24"/>
              </w:rPr>
            </w:pPr>
          </w:p>
          <w:p w14:paraId="52C079A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D07665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FECEDD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F6C5434"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F80743E" w14:textId="77777777" w:rsidR="00EC06BC" w:rsidRPr="00337C03" w:rsidRDefault="00EC06BC" w:rsidP="00EC06BC">
            <w:pPr>
              <w:rPr>
                <w:rFonts w:ascii="Times New Roman" w:hAnsi="Times New Roman" w:cs="Times New Roman"/>
                <w:b/>
                <w:sz w:val="24"/>
                <w:szCs w:val="24"/>
                <w:u w:val="single"/>
              </w:rPr>
            </w:pPr>
          </w:p>
          <w:p w14:paraId="0DF83D3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7509CBB"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3A99652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29CB9F35"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The Real You</w:t>
            </w:r>
          </w:p>
          <w:p w14:paraId="03A773A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4A0C4E0B" w14:textId="77777777" w:rsidR="00EC06BC" w:rsidRPr="00337C03" w:rsidRDefault="00EC06BC" w:rsidP="00EC06BC">
            <w:pPr>
              <w:pStyle w:val="ListParagraph"/>
              <w:rPr>
                <w:rFonts w:ascii="Times New Roman" w:hAnsi="Times New Roman" w:cs="Times New Roman"/>
                <w:sz w:val="24"/>
                <w:szCs w:val="24"/>
              </w:rPr>
            </w:pPr>
          </w:p>
          <w:p w14:paraId="551AD250" w14:textId="77777777" w:rsidR="00EC06BC" w:rsidRPr="00337C03" w:rsidRDefault="00EC06BC" w:rsidP="00EC06BC">
            <w:pPr>
              <w:rPr>
                <w:rFonts w:ascii="Times New Roman" w:hAnsi="Times New Roman" w:cs="Times New Roman"/>
                <w:b/>
                <w:sz w:val="24"/>
                <w:szCs w:val="24"/>
                <w:u w:val="single"/>
              </w:rPr>
            </w:pPr>
          </w:p>
          <w:p w14:paraId="01032A7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181FF0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2321DF4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657E7DA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0A8577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5309FF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574920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AA69B9E"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3E449F30" w14:textId="74ACEC6A" w:rsidTr="002643FE">
        <w:tblPrEx>
          <w:tblCellMar>
            <w:left w:w="115" w:type="dxa"/>
            <w:right w:w="115" w:type="dxa"/>
          </w:tblCellMar>
        </w:tblPrEx>
        <w:tc>
          <w:tcPr>
            <w:tcW w:w="737" w:type="dxa"/>
          </w:tcPr>
          <w:p w14:paraId="03DDD8E8" w14:textId="2831D79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3668" w:type="dxa"/>
            <w:hideMark/>
          </w:tcPr>
          <w:p w14:paraId="4407DA52" w14:textId="13552336"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7B4DF8">
              <w:rPr>
                <w:rFonts w:ascii="Times New Roman" w:eastAsia="Times New Roman" w:hAnsi="Times New Roman" w:cs="Times New Roman"/>
                <w:sz w:val="24"/>
                <w:szCs w:val="24"/>
              </w:rPr>
              <w:t xml:space="preserve"> conflict-prevention and management techniques. </w:t>
            </w:r>
          </w:p>
        </w:tc>
        <w:tc>
          <w:tcPr>
            <w:tcW w:w="4648" w:type="dxa"/>
          </w:tcPr>
          <w:p w14:paraId="1281183B" w14:textId="44349413"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w:t>
            </w:r>
            <w:r w:rsidRPr="00292F9E">
              <w:rPr>
                <w:rFonts w:ascii="Times New Roman" w:eastAsia="Times New Roman" w:hAnsi="Times New Roman" w:cs="Times New Roman"/>
                <w:sz w:val="24"/>
                <w:szCs w:val="24"/>
              </w:rPr>
              <w:t>tion should include</w:t>
            </w:r>
          </w:p>
          <w:p w14:paraId="7D8B4DFF"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identifying conflict-resolution alternatives</w:t>
            </w:r>
          </w:p>
          <w:p w14:paraId="643C232D"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selecting the most desirable alternative</w:t>
            </w:r>
          </w:p>
          <w:p w14:paraId="721E52C8"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testing the alternative to determine its effectiveness</w:t>
            </w:r>
          </w:p>
          <w:p w14:paraId="105AAFE8" w14:textId="77777777"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revising the resolution strategy as necessary</w:t>
            </w:r>
          </w:p>
          <w:p w14:paraId="7C4F67D5" w14:textId="730EFAA0" w:rsidR="00EC06BC" w:rsidRPr="00292F9E" w:rsidRDefault="00EC06BC" w:rsidP="003E4B9F">
            <w:pPr>
              <w:numPr>
                <w:ilvl w:val="0"/>
                <w:numId w:val="45"/>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identifying community resources available.</w:t>
            </w:r>
          </w:p>
        </w:tc>
        <w:tc>
          <w:tcPr>
            <w:tcW w:w="4053" w:type="dxa"/>
          </w:tcPr>
          <w:p w14:paraId="5C2DE6E1" w14:textId="77777777" w:rsidR="00EC06BC" w:rsidRDefault="00EC06BC" w:rsidP="00EC06BC">
            <w:pPr>
              <w:spacing w:before="40" w:afterLines="40" w:after="96"/>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Process/Skill Questions:</w:t>
            </w:r>
          </w:p>
          <w:p w14:paraId="67FF3B99"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Thinking</w:t>
            </w:r>
          </w:p>
          <w:p w14:paraId="459E5212" w14:textId="77777777" w:rsidR="00EC06BC" w:rsidRPr="00292F9E" w:rsidRDefault="00EC06BC" w:rsidP="003E4B9F">
            <w:pPr>
              <w:numPr>
                <w:ilvl w:val="0"/>
                <w:numId w:val="46"/>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are the desired goals for conflict resolution, beyond ending a conflict?</w:t>
            </w:r>
          </w:p>
          <w:p w14:paraId="65BF4F2F" w14:textId="77777777" w:rsidR="00EC06BC" w:rsidRPr="00292F9E" w:rsidRDefault="00EC06BC" w:rsidP="003E4B9F">
            <w:pPr>
              <w:numPr>
                <w:ilvl w:val="0"/>
                <w:numId w:val="46"/>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might conflict affect a group’s goals?</w:t>
            </w:r>
          </w:p>
          <w:p w14:paraId="774DA553"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Communication</w:t>
            </w:r>
          </w:p>
          <w:p w14:paraId="78CC4687" w14:textId="77777777" w:rsidR="00EC06BC" w:rsidRPr="00292F9E" w:rsidRDefault="00EC06BC" w:rsidP="003E4B9F">
            <w:pPr>
              <w:numPr>
                <w:ilvl w:val="0"/>
                <w:numId w:val="47"/>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How does attitude affect conflict and conflict resolution?</w:t>
            </w:r>
          </w:p>
          <w:p w14:paraId="4FBAA01A" w14:textId="77777777" w:rsidR="00EC06BC" w:rsidRPr="00292F9E" w:rsidRDefault="00EC06BC" w:rsidP="003E4B9F">
            <w:pPr>
              <w:numPr>
                <w:ilvl w:val="0"/>
                <w:numId w:val="47"/>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communication roadblocks may hinder conflict prevention and management?</w:t>
            </w:r>
          </w:p>
          <w:p w14:paraId="459CF769"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Leadership</w:t>
            </w:r>
          </w:p>
          <w:p w14:paraId="31CC5B8D" w14:textId="77777777" w:rsidR="00EC06BC" w:rsidRPr="00292F9E" w:rsidRDefault="00EC06BC" w:rsidP="003E4B9F">
            <w:pPr>
              <w:numPr>
                <w:ilvl w:val="0"/>
                <w:numId w:val="48"/>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lastRenderedPageBreak/>
              <w:t>What is management's role in the prevention of a conflict?</w:t>
            </w:r>
          </w:p>
          <w:p w14:paraId="07E0F2FD" w14:textId="77777777" w:rsidR="00EC06BC" w:rsidRPr="00292F9E" w:rsidRDefault="00EC06BC" w:rsidP="003E4B9F">
            <w:pPr>
              <w:numPr>
                <w:ilvl w:val="0"/>
                <w:numId w:val="48"/>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skills should a leader possess to prevent the escalation of a conflict?</w:t>
            </w:r>
          </w:p>
          <w:p w14:paraId="5BD68151" w14:textId="77777777" w:rsidR="00EC06BC" w:rsidRPr="00292F9E" w:rsidRDefault="00EC06BC" w:rsidP="00EC06BC">
            <w:pPr>
              <w:rPr>
                <w:rFonts w:ascii="Times New Roman" w:eastAsia="Times New Roman" w:hAnsi="Times New Roman" w:cs="Times New Roman"/>
                <w:b/>
                <w:bCs/>
                <w:sz w:val="24"/>
                <w:szCs w:val="24"/>
              </w:rPr>
            </w:pPr>
            <w:r w:rsidRPr="00292F9E">
              <w:rPr>
                <w:rFonts w:ascii="Times New Roman" w:eastAsia="Times New Roman" w:hAnsi="Times New Roman" w:cs="Times New Roman"/>
                <w:b/>
                <w:bCs/>
                <w:sz w:val="24"/>
                <w:szCs w:val="24"/>
              </w:rPr>
              <w:t>Management</w:t>
            </w:r>
          </w:p>
          <w:p w14:paraId="4F2BDD1D" w14:textId="77777777" w:rsidR="00EC06BC" w:rsidRPr="00292F9E" w:rsidRDefault="00EC06BC" w:rsidP="003E4B9F">
            <w:pPr>
              <w:numPr>
                <w:ilvl w:val="0"/>
                <w:numId w:val="49"/>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strategies are helpful in resolving conflict?</w:t>
            </w:r>
          </w:p>
          <w:p w14:paraId="35B0352B" w14:textId="67A003FA" w:rsidR="00EC06BC" w:rsidRPr="00292F9E" w:rsidRDefault="00EC06BC" w:rsidP="003E4B9F">
            <w:pPr>
              <w:numPr>
                <w:ilvl w:val="0"/>
                <w:numId w:val="49"/>
              </w:numPr>
              <w:rPr>
                <w:rFonts w:ascii="Times New Roman" w:eastAsia="Times New Roman" w:hAnsi="Times New Roman" w:cs="Times New Roman"/>
                <w:sz w:val="24"/>
                <w:szCs w:val="24"/>
              </w:rPr>
            </w:pPr>
            <w:r w:rsidRPr="00292F9E">
              <w:rPr>
                <w:rFonts w:ascii="Times New Roman" w:eastAsia="Times New Roman" w:hAnsi="Times New Roman" w:cs="Times New Roman"/>
                <w:sz w:val="24"/>
                <w:szCs w:val="24"/>
              </w:rPr>
              <w:t>What is the value of using various methods of conflict resolution?</w:t>
            </w:r>
          </w:p>
        </w:tc>
        <w:tc>
          <w:tcPr>
            <w:tcW w:w="2741" w:type="dxa"/>
          </w:tcPr>
          <w:p w14:paraId="114EC74E" w14:textId="2377217A"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10.RV, 10.RI, 11.RV, 11.RI, 12.RV, 12.RI</w:t>
            </w:r>
          </w:p>
        </w:tc>
        <w:tc>
          <w:tcPr>
            <w:tcW w:w="2863" w:type="dxa"/>
          </w:tcPr>
          <w:p w14:paraId="661375F4" w14:textId="1A462D91"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Community Service</w:t>
            </w:r>
          </w:p>
          <w:p w14:paraId="13A107BB" w14:textId="77777777" w:rsidR="00EC06BC" w:rsidRPr="00337C03" w:rsidRDefault="00EC06BC" w:rsidP="003E4B9F">
            <w:pPr>
              <w:pStyle w:val="ListParagraph"/>
              <w:widowControl w:val="0"/>
              <w:numPr>
                <w:ilvl w:val="0"/>
                <w:numId w:val="256"/>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Learn</w:t>
            </w:r>
          </w:p>
          <w:p w14:paraId="23B24E9A" w14:textId="77777777" w:rsidR="00EC06BC" w:rsidRPr="00337C03" w:rsidRDefault="00EC06BC" w:rsidP="003E4B9F">
            <w:pPr>
              <w:pStyle w:val="ListParagraph"/>
              <w:widowControl w:val="0"/>
              <w:numPr>
                <w:ilvl w:val="0"/>
                <w:numId w:val="256"/>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Serve</w:t>
            </w:r>
          </w:p>
          <w:p w14:paraId="0A7E303B" w14:textId="77777777" w:rsidR="00EC06BC" w:rsidRPr="00337C03" w:rsidRDefault="00EC06BC" w:rsidP="003E4B9F">
            <w:pPr>
              <w:pStyle w:val="ListParagraph"/>
              <w:widowControl w:val="0"/>
              <w:numPr>
                <w:ilvl w:val="0"/>
                <w:numId w:val="256"/>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w:t>
            </w:r>
          </w:p>
          <w:p w14:paraId="260D0973" w14:textId="77777777" w:rsidR="00EC06BC" w:rsidRPr="00337C03" w:rsidRDefault="00EC06BC" w:rsidP="00EC06BC">
            <w:pPr>
              <w:rPr>
                <w:rFonts w:ascii="Times New Roman" w:hAnsi="Times New Roman" w:cs="Times New Roman"/>
                <w:sz w:val="24"/>
                <w:szCs w:val="24"/>
              </w:rPr>
            </w:pPr>
          </w:p>
          <w:p w14:paraId="5D30353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D76D19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253F17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9641B8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0800EA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BBE56D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0161E7F" w14:textId="77777777" w:rsidR="00EC06BC" w:rsidRPr="00337C03" w:rsidRDefault="00EC06BC" w:rsidP="00EC06BC">
            <w:pPr>
              <w:pStyle w:val="ListParagraph"/>
              <w:rPr>
                <w:rFonts w:ascii="Times New Roman" w:hAnsi="Times New Roman" w:cs="Times New Roman"/>
                <w:sz w:val="24"/>
                <w:szCs w:val="24"/>
              </w:rPr>
            </w:pPr>
          </w:p>
          <w:p w14:paraId="3B9C9DF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263FC0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0C9158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Family Ties</w:t>
            </w:r>
          </w:p>
          <w:p w14:paraId="4D4AB1BC" w14:textId="77777777" w:rsidR="00EC06BC" w:rsidRPr="00337C03" w:rsidRDefault="00EC06BC" w:rsidP="00EC06BC">
            <w:pPr>
              <w:rPr>
                <w:rFonts w:ascii="Times New Roman" w:hAnsi="Times New Roman" w:cs="Times New Roman"/>
                <w:sz w:val="24"/>
                <w:szCs w:val="24"/>
              </w:rPr>
            </w:pPr>
          </w:p>
          <w:p w14:paraId="459148C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71A2893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0377957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DACF76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9E3F935" w14:textId="77777777" w:rsidR="00EC06BC" w:rsidRPr="00337C03" w:rsidRDefault="00EC06BC" w:rsidP="00EC06BC">
            <w:pPr>
              <w:rPr>
                <w:rFonts w:ascii="Times New Roman" w:hAnsi="Times New Roman" w:cs="Times New Roman"/>
                <w:b/>
                <w:sz w:val="24"/>
                <w:szCs w:val="24"/>
                <w:u w:val="single"/>
              </w:rPr>
            </w:pPr>
          </w:p>
          <w:p w14:paraId="49DC518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4316C42"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1712F83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4DCA3B50"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62524F44"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0AB7D06D" w14:textId="77777777" w:rsidR="00EC06BC" w:rsidRPr="00337C03" w:rsidRDefault="00EC06BC" w:rsidP="00EC06BC">
            <w:pPr>
              <w:pStyle w:val="ListParagraph"/>
              <w:rPr>
                <w:rFonts w:ascii="Times New Roman" w:hAnsi="Times New Roman" w:cs="Times New Roman"/>
                <w:sz w:val="24"/>
                <w:szCs w:val="24"/>
              </w:rPr>
            </w:pPr>
          </w:p>
          <w:p w14:paraId="48C3AE94" w14:textId="77777777" w:rsidR="00EC06BC" w:rsidRPr="00337C03" w:rsidRDefault="00EC06BC" w:rsidP="00EC06BC">
            <w:pPr>
              <w:rPr>
                <w:rFonts w:ascii="Times New Roman" w:hAnsi="Times New Roman" w:cs="Times New Roman"/>
                <w:b/>
                <w:sz w:val="24"/>
                <w:szCs w:val="24"/>
                <w:u w:val="single"/>
              </w:rPr>
            </w:pPr>
          </w:p>
          <w:p w14:paraId="160D3A7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4887A6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2CCFB2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1CCC5F1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769A1B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A6ED76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94B75E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8F68D8E"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42AEF487" w14:textId="15A13B8F" w:rsidTr="002643FE">
        <w:tblPrEx>
          <w:tblCellMar>
            <w:left w:w="115" w:type="dxa"/>
            <w:right w:w="115" w:type="dxa"/>
          </w:tblCellMar>
        </w:tblPrEx>
        <w:tc>
          <w:tcPr>
            <w:tcW w:w="737" w:type="dxa"/>
          </w:tcPr>
          <w:p w14:paraId="0159AFE9" w14:textId="152DE00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3668" w:type="dxa"/>
          </w:tcPr>
          <w:p w14:paraId="699BD1CC" w14:textId="70D6F3F3"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Identify aspects of mental illness that can affect healthy relationships.</w:t>
            </w:r>
          </w:p>
        </w:tc>
        <w:tc>
          <w:tcPr>
            <w:tcW w:w="4648" w:type="dxa"/>
          </w:tcPr>
          <w:p w14:paraId="27EF8D3E" w14:textId="77777777" w:rsidR="00EC06BC" w:rsidRPr="009C4EF9" w:rsidRDefault="00EC06BC" w:rsidP="00EC06BC">
            <w:pPr>
              <w:spacing w:before="40" w:afterLines="40" w:after="96"/>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Identification should include</w:t>
            </w:r>
          </w:p>
          <w:p w14:paraId="2C0A4E87" w14:textId="77777777" w:rsidR="00EC06BC" w:rsidRPr="009C4EF9" w:rsidRDefault="00EC06BC" w:rsidP="003E4B9F">
            <w:pPr>
              <w:numPr>
                <w:ilvl w:val="0"/>
                <w:numId w:val="50"/>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symptoms of mental illness</w:t>
            </w:r>
          </w:p>
          <w:p w14:paraId="22736411" w14:textId="3021855B" w:rsidR="00EC06BC" w:rsidRPr="009C4EF9" w:rsidRDefault="00EC06BC" w:rsidP="003E4B9F">
            <w:pPr>
              <w:numPr>
                <w:ilvl w:val="0"/>
                <w:numId w:val="50"/>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lastRenderedPageBreak/>
              <w:t xml:space="preserve">family dynamics involved in mental illness (e.g., genetics, substance use, </w:t>
            </w:r>
            <w:r>
              <w:rPr>
                <w:rFonts w:ascii="Times New Roman" w:eastAsia="Times New Roman" w:hAnsi="Times New Roman" w:cs="Times New Roman"/>
                <w:sz w:val="24"/>
                <w:szCs w:val="24"/>
              </w:rPr>
              <w:t xml:space="preserve">addiction, </w:t>
            </w:r>
            <w:r w:rsidRPr="009C4EF9">
              <w:rPr>
                <w:rFonts w:ascii="Times New Roman" w:eastAsia="Times New Roman" w:hAnsi="Times New Roman" w:cs="Times New Roman"/>
                <w:sz w:val="24"/>
                <w:szCs w:val="24"/>
              </w:rPr>
              <w:t>poor nutrition</w:t>
            </w:r>
            <w:r>
              <w:rPr>
                <w:rFonts w:ascii="Times New Roman" w:eastAsia="Times New Roman" w:hAnsi="Times New Roman" w:cs="Times New Roman"/>
                <w:sz w:val="24"/>
                <w:szCs w:val="24"/>
              </w:rPr>
              <w:t>, trauma</w:t>
            </w:r>
            <w:r w:rsidRPr="009C4EF9">
              <w:rPr>
                <w:rFonts w:ascii="Times New Roman" w:eastAsia="Times New Roman" w:hAnsi="Times New Roman" w:cs="Times New Roman"/>
                <w:sz w:val="24"/>
                <w:szCs w:val="24"/>
              </w:rPr>
              <w:t>)</w:t>
            </w:r>
          </w:p>
          <w:p w14:paraId="420C0AF6" w14:textId="77777777" w:rsidR="00EC06BC" w:rsidRDefault="00EC06BC" w:rsidP="003E4B9F">
            <w:pPr>
              <w:numPr>
                <w:ilvl w:val="0"/>
                <w:numId w:val="50"/>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resources for student and family support.</w:t>
            </w:r>
          </w:p>
          <w:p w14:paraId="129FB25E" w14:textId="77777777" w:rsidR="00EC06BC" w:rsidRDefault="00EC06BC" w:rsidP="00EC06BC">
            <w:pPr>
              <w:spacing w:before="40" w:afterLines="40" w:after="96"/>
              <w:rPr>
                <w:rFonts w:ascii="Times New Roman" w:eastAsia="Times New Roman" w:hAnsi="Times New Roman" w:cs="Times New Roman"/>
                <w:sz w:val="24"/>
                <w:szCs w:val="24"/>
              </w:rPr>
            </w:pPr>
          </w:p>
          <w:p w14:paraId="2ED3343D" w14:textId="77777777" w:rsidR="00EC06BC" w:rsidRPr="009C4EF9" w:rsidRDefault="00EC06BC" w:rsidP="00EC06BC">
            <w:pPr>
              <w:spacing w:before="40" w:afterLines="40" w:after="96"/>
              <w:rPr>
                <w:rFonts w:ascii="Times New Roman" w:eastAsia="Times New Roman" w:hAnsi="Times New Roman" w:cs="Times New Roman"/>
                <w:sz w:val="24"/>
                <w:szCs w:val="24"/>
              </w:rPr>
            </w:pPr>
            <w:r w:rsidRPr="009C4EF9">
              <w:rPr>
                <w:rFonts w:ascii="Times New Roman" w:eastAsia="Times New Roman" w:hAnsi="Times New Roman" w:cs="Times New Roman"/>
                <w:b/>
                <w:bCs/>
                <w:sz w:val="24"/>
                <w:szCs w:val="24"/>
              </w:rPr>
              <w:t>Teacher Resources:</w:t>
            </w:r>
          </w:p>
          <w:p w14:paraId="6507A824" w14:textId="3C366E00" w:rsidR="00EC06BC" w:rsidRPr="00FA624B" w:rsidRDefault="00EC06BC" w:rsidP="003E4B9F">
            <w:pPr>
              <w:numPr>
                <w:ilvl w:val="0"/>
                <w:numId w:val="51"/>
              </w:numPr>
              <w:spacing w:before="40" w:afterLines="40" w:after="96"/>
              <w:rPr>
                <w:rFonts w:ascii="Times New Roman" w:eastAsia="Times New Roman" w:hAnsi="Times New Roman" w:cs="Times New Roman"/>
                <w:sz w:val="24"/>
                <w:szCs w:val="24"/>
              </w:rPr>
            </w:pPr>
            <w:hyperlink r:id="rId18" w:history="1">
              <w:r w:rsidRPr="0061243B">
                <w:rPr>
                  <w:rStyle w:val="Hyperlink"/>
                  <w:rFonts w:ascii="Times New Roman" w:eastAsia="Times New Roman" w:hAnsi="Times New Roman" w:cs="Times New Roman"/>
                  <w:sz w:val="24"/>
                  <w:szCs w:val="24"/>
                </w:rPr>
                <w:t>Families and Youth</w:t>
              </w:r>
            </w:hyperlink>
            <w:r w:rsidRPr="00FA624B">
              <w:t xml:space="preserve">, </w:t>
            </w:r>
            <w:r w:rsidRPr="00FA624B">
              <w:rPr>
                <w:rFonts w:ascii="Times New Roman" w:hAnsi="Times New Roman" w:cs="Times New Roman"/>
                <w:sz w:val="24"/>
                <w:szCs w:val="24"/>
              </w:rPr>
              <w:t xml:space="preserve">American Academy of Child and Adolescent Psychiatry </w:t>
            </w:r>
          </w:p>
          <w:p w14:paraId="2F191829" w14:textId="2C74F158" w:rsidR="00EC06BC" w:rsidRPr="00FA624B" w:rsidRDefault="00EC06BC" w:rsidP="003E4B9F">
            <w:pPr>
              <w:numPr>
                <w:ilvl w:val="0"/>
                <w:numId w:val="51"/>
              </w:numPr>
              <w:spacing w:before="40" w:afterLines="40" w:after="96"/>
              <w:rPr>
                <w:rFonts w:ascii="Times New Roman" w:eastAsia="Times New Roman" w:hAnsi="Times New Roman" w:cs="Times New Roman"/>
                <w:sz w:val="24"/>
                <w:szCs w:val="24"/>
              </w:rPr>
            </w:pPr>
            <w:hyperlink r:id="rId19" w:history="1">
              <w:r w:rsidRPr="00FA624B">
                <w:rPr>
                  <w:rStyle w:val="Hyperlink"/>
                  <w:rFonts w:ascii="Times New Roman" w:eastAsia="Times New Roman" w:hAnsi="Times New Roman" w:cs="Times New Roman"/>
                  <w:sz w:val="24"/>
                  <w:szCs w:val="24"/>
                </w:rPr>
                <w:t>Free Unit Lesson Plans for High School Teachers of Psychology</w:t>
              </w:r>
            </w:hyperlink>
            <w:r w:rsidRPr="00FA624B">
              <w:rPr>
                <w:rFonts w:ascii="Times New Roman" w:hAnsi="Times New Roman" w:cs="Times New Roman"/>
                <w:sz w:val="24"/>
                <w:szCs w:val="24"/>
              </w:rPr>
              <w:t xml:space="preserve">, American Psychological Association </w:t>
            </w:r>
          </w:p>
          <w:p w14:paraId="191FA1C5" w14:textId="0F26D563" w:rsidR="00EC06BC" w:rsidRPr="009C4EF9" w:rsidRDefault="00EC06BC" w:rsidP="003E4B9F">
            <w:pPr>
              <w:numPr>
                <w:ilvl w:val="0"/>
                <w:numId w:val="51"/>
              </w:numPr>
              <w:spacing w:before="40" w:afterLines="40" w:after="96"/>
              <w:rPr>
                <w:rFonts w:ascii="Times New Roman" w:eastAsia="Times New Roman" w:hAnsi="Times New Roman" w:cs="Times New Roman"/>
                <w:sz w:val="24"/>
                <w:szCs w:val="24"/>
              </w:rPr>
            </w:pPr>
            <w:hyperlink r:id="rId20" w:history="1">
              <w:r w:rsidRPr="00D73AB3">
                <w:rPr>
                  <w:rStyle w:val="Hyperlink"/>
                  <w:rFonts w:ascii="Times New Roman" w:eastAsia="Times New Roman" w:hAnsi="Times New Roman" w:cs="Times New Roman"/>
                  <w:sz w:val="24"/>
                  <w:szCs w:val="24"/>
                </w:rPr>
                <w:t>Student Body</w:t>
              </w:r>
            </w:hyperlink>
            <w:r>
              <w:rPr>
                <w:rFonts w:ascii="Times New Roman" w:eastAsia="Times New Roman" w:hAnsi="Times New Roman" w:cs="Times New Roman"/>
                <w:sz w:val="24"/>
                <w:szCs w:val="24"/>
              </w:rPr>
              <w:t>, FCCLA</w:t>
            </w:r>
          </w:p>
          <w:p w14:paraId="19CC6564" w14:textId="5B20B470" w:rsidR="00EC06BC" w:rsidRPr="009C4EF9"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6AB8B9D2" w14:textId="77777777" w:rsidR="00EC06BC" w:rsidRDefault="00EC06BC" w:rsidP="00EC06BC">
            <w:pPr>
              <w:spacing w:before="40" w:afterLines="40" w:after="96"/>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lastRenderedPageBreak/>
              <w:t>Process/Skill Questions:</w:t>
            </w:r>
          </w:p>
          <w:p w14:paraId="4BBD8EEC"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Thinking</w:t>
            </w:r>
          </w:p>
          <w:p w14:paraId="4220C136" w14:textId="77777777" w:rsidR="00EC06BC" w:rsidRPr="009C4EF9" w:rsidRDefault="00EC06BC" w:rsidP="003E4B9F">
            <w:pPr>
              <w:numPr>
                <w:ilvl w:val="0"/>
                <w:numId w:val="52"/>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How can mental illness affect relationships?</w:t>
            </w:r>
          </w:p>
          <w:p w14:paraId="7DA10769" w14:textId="77777777" w:rsidR="00EC06BC" w:rsidRDefault="00EC06BC" w:rsidP="003E4B9F">
            <w:pPr>
              <w:numPr>
                <w:ilvl w:val="0"/>
                <w:numId w:val="52"/>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lastRenderedPageBreak/>
              <w:t>How can substance abuse add to the negative effects of mental illness?</w:t>
            </w:r>
          </w:p>
          <w:p w14:paraId="26B52D1E" w14:textId="53BDEDA8" w:rsidR="00EC06BC" w:rsidRPr="009C4EF9" w:rsidRDefault="00EC06BC" w:rsidP="003E4B9F">
            <w:pPr>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is social media like substance use? </w:t>
            </w:r>
          </w:p>
          <w:p w14:paraId="25A63C56"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Communication</w:t>
            </w:r>
          </w:p>
          <w:p w14:paraId="75656603" w14:textId="77777777" w:rsidR="00EC06BC" w:rsidRPr="009C4EF9" w:rsidRDefault="00EC06BC" w:rsidP="003E4B9F">
            <w:pPr>
              <w:numPr>
                <w:ilvl w:val="0"/>
                <w:numId w:val="53"/>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Why is it important for human services personnel to provide multilingual services?</w:t>
            </w:r>
          </w:p>
          <w:p w14:paraId="4E0778D3" w14:textId="77777777" w:rsidR="00EC06BC" w:rsidRPr="009C4EF9" w:rsidRDefault="00EC06BC" w:rsidP="003E4B9F">
            <w:pPr>
              <w:numPr>
                <w:ilvl w:val="0"/>
                <w:numId w:val="53"/>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communication skills support healthy relationships?</w:t>
            </w:r>
          </w:p>
          <w:p w14:paraId="0FB31AAF"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Leadership</w:t>
            </w:r>
          </w:p>
          <w:p w14:paraId="651371DB" w14:textId="77777777" w:rsidR="00EC06BC" w:rsidRPr="009C4EF9" w:rsidRDefault="00EC06BC" w:rsidP="003E4B9F">
            <w:pPr>
              <w:numPr>
                <w:ilvl w:val="0"/>
                <w:numId w:val="54"/>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responsibility does a school community have in offering student support for mental illness?</w:t>
            </w:r>
          </w:p>
          <w:p w14:paraId="3603C6EF" w14:textId="77777777" w:rsidR="00EC06BC" w:rsidRPr="009C4EF9" w:rsidRDefault="00EC06BC" w:rsidP="003E4B9F">
            <w:pPr>
              <w:numPr>
                <w:ilvl w:val="0"/>
                <w:numId w:val="54"/>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resources and support systems are needed to provide care for mental illness?</w:t>
            </w:r>
          </w:p>
          <w:p w14:paraId="49F399A3" w14:textId="77777777" w:rsidR="00EC06BC" w:rsidRPr="009C4EF9" w:rsidRDefault="00EC06BC" w:rsidP="00EC06BC">
            <w:pPr>
              <w:rPr>
                <w:rFonts w:ascii="Times New Roman" w:eastAsia="Times New Roman" w:hAnsi="Times New Roman" w:cs="Times New Roman"/>
                <w:b/>
                <w:bCs/>
                <w:sz w:val="24"/>
                <w:szCs w:val="24"/>
              </w:rPr>
            </w:pPr>
            <w:r w:rsidRPr="009C4EF9">
              <w:rPr>
                <w:rFonts w:ascii="Times New Roman" w:eastAsia="Times New Roman" w:hAnsi="Times New Roman" w:cs="Times New Roman"/>
                <w:b/>
                <w:bCs/>
                <w:sz w:val="24"/>
                <w:szCs w:val="24"/>
              </w:rPr>
              <w:t>Management</w:t>
            </w:r>
          </w:p>
          <w:p w14:paraId="2159E1C0" w14:textId="77777777" w:rsidR="00EC06BC" w:rsidRPr="009C4EF9" w:rsidRDefault="00EC06BC" w:rsidP="003E4B9F">
            <w:pPr>
              <w:numPr>
                <w:ilvl w:val="0"/>
                <w:numId w:val="55"/>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Where can someone obtain resources for student or family support?</w:t>
            </w:r>
          </w:p>
          <w:p w14:paraId="0C056F77" w14:textId="0ED3C548" w:rsidR="00EC06BC" w:rsidRPr="007B54C2" w:rsidRDefault="00EC06BC" w:rsidP="003E4B9F">
            <w:pPr>
              <w:numPr>
                <w:ilvl w:val="0"/>
                <w:numId w:val="55"/>
              </w:numPr>
              <w:rPr>
                <w:rFonts w:ascii="Times New Roman" w:eastAsia="Times New Roman" w:hAnsi="Times New Roman" w:cs="Times New Roman"/>
                <w:sz w:val="24"/>
                <w:szCs w:val="24"/>
              </w:rPr>
            </w:pPr>
            <w:r w:rsidRPr="009C4EF9">
              <w:rPr>
                <w:rFonts w:ascii="Times New Roman" w:eastAsia="Times New Roman" w:hAnsi="Times New Roman" w:cs="Times New Roman"/>
                <w:sz w:val="24"/>
                <w:szCs w:val="24"/>
              </w:rPr>
              <w:t>What are some obstacles in the delivery of student support? Of family support?</w:t>
            </w:r>
          </w:p>
        </w:tc>
        <w:tc>
          <w:tcPr>
            <w:tcW w:w="2741" w:type="dxa"/>
          </w:tcPr>
          <w:p w14:paraId="4B5C8947" w14:textId="1715D4E2"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10.RV, 10.RI, 11.RV, 11.RI, 12.RV, 12.RI</w:t>
            </w:r>
          </w:p>
        </w:tc>
        <w:tc>
          <w:tcPr>
            <w:tcW w:w="2863" w:type="dxa"/>
          </w:tcPr>
          <w:p w14:paraId="6E05988A" w14:textId="1640B496"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7B9C75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D20388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825858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1280A13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Safety</w:t>
            </w:r>
          </w:p>
          <w:p w14:paraId="6BB5FA58"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F51FEBA" w14:textId="77777777" w:rsidR="00EC06BC" w:rsidRPr="00337C03" w:rsidRDefault="00EC06BC" w:rsidP="00EC06BC">
            <w:pPr>
              <w:pStyle w:val="ListParagraph"/>
              <w:rPr>
                <w:rFonts w:ascii="Times New Roman" w:hAnsi="Times New Roman" w:cs="Times New Roman"/>
                <w:sz w:val="24"/>
                <w:szCs w:val="24"/>
              </w:rPr>
            </w:pPr>
          </w:p>
          <w:p w14:paraId="47A5E9A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302965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54DA70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F0D65DA" w14:textId="77777777" w:rsidR="00EC06BC" w:rsidRPr="00337C03" w:rsidRDefault="00EC06BC" w:rsidP="00EC06BC">
            <w:pPr>
              <w:rPr>
                <w:rFonts w:ascii="Times New Roman" w:hAnsi="Times New Roman" w:cs="Times New Roman"/>
                <w:sz w:val="24"/>
                <w:szCs w:val="24"/>
              </w:rPr>
            </w:pPr>
          </w:p>
          <w:p w14:paraId="6009196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5820BA5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A999CB4"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721DA45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041D80E6" w14:textId="77777777" w:rsidR="00EC06BC" w:rsidRPr="00337C03" w:rsidRDefault="00EC06BC" w:rsidP="00EC06BC">
            <w:pPr>
              <w:rPr>
                <w:rFonts w:ascii="Times New Roman" w:hAnsi="Times New Roman" w:cs="Times New Roman"/>
                <w:b/>
                <w:sz w:val="24"/>
                <w:szCs w:val="24"/>
                <w:u w:val="single"/>
              </w:rPr>
            </w:pPr>
          </w:p>
          <w:p w14:paraId="7AE697D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7B5C44AF"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1DC3DA4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D9A5EA9"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262E7D6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08E4DCE" w14:textId="77777777" w:rsidR="00EC06BC" w:rsidRPr="00337C03" w:rsidRDefault="00EC06BC" w:rsidP="00EC06BC">
            <w:pPr>
              <w:pStyle w:val="ListParagraph"/>
              <w:rPr>
                <w:rFonts w:ascii="Times New Roman" w:hAnsi="Times New Roman" w:cs="Times New Roman"/>
                <w:sz w:val="24"/>
                <w:szCs w:val="24"/>
              </w:rPr>
            </w:pPr>
          </w:p>
          <w:p w14:paraId="4E4BD32B" w14:textId="77777777" w:rsidR="00EC06BC" w:rsidRPr="00337C03" w:rsidRDefault="00EC06BC" w:rsidP="00EC06BC">
            <w:pPr>
              <w:rPr>
                <w:rFonts w:ascii="Times New Roman" w:hAnsi="Times New Roman" w:cs="Times New Roman"/>
                <w:b/>
                <w:sz w:val="24"/>
                <w:szCs w:val="24"/>
                <w:u w:val="single"/>
              </w:rPr>
            </w:pPr>
          </w:p>
          <w:p w14:paraId="4DF0F1B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F75ABD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04DE69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579505E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B0F515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5B077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DD9143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5768E8D"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7147C0CA" w14:textId="18B71C6D" w:rsidTr="002643FE">
        <w:tblPrEx>
          <w:tblCellMar>
            <w:left w:w="115" w:type="dxa"/>
            <w:right w:w="115" w:type="dxa"/>
          </w:tblCellMar>
        </w:tblPrEx>
        <w:tc>
          <w:tcPr>
            <w:tcW w:w="737" w:type="dxa"/>
            <w:shd w:val="clear" w:color="auto" w:fill="AEAAAA" w:themeFill="background2" w:themeFillShade="BF"/>
          </w:tcPr>
          <w:p w14:paraId="634CC57C"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68A5E565" w14:textId="597D221F" w:rsidR="00EC06BC" w:rsidRPr="007B4DF8" w:rsidRDefault="00EC06BC" w:rsidP="00EC06BC">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Managing Resources to Achieve Goals</w:t>
            </w:r>
          </w:p>
        </w:tc>
        <w:tc>
          <w:tcPr>
            <w:tcW w:w="4648" w:type="dxa"/>
            <w:shd w:val="clear" w:color="auto" w:fill="AEAAAA" w:themeFill="background2" w:themeFillShade="BF"/>
          </w:tcPr>
          <w:p w14:paraId="3F5E4C6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7BEFAC90"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21674547"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CE7BCED" w14:textId="380B37C5"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42F0E550" w14:textId="49C689E6" w:rsidTr="002643FE">
        <w:tblPrEx>
          <w:tblCellMar>
            <w:left w:w="115" w:type="dxa"/>
            <w:right w:w="115" w:type="dxa"/>
          </w:tblCellMar>
        </w:tblPrEx>
        <w:tc>
          <w:tcPr>
            <w:tcW w:w="737" w:type="dxa"/>
          </w:tcPr>
          <w:p w14:paraId="42F572FC" w14:textId="3B13A857"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668" w:type="dxa"/>
            <w:hideMark/>
          </w:tcPr>
          <w:p w14:paraId="68BBE66A" w14:textId="134115FE"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Distinguish between wants and needs. </w:t>
            </w:r>
          </w:p>
        </w:tc>
        <w:tc>
          <w:tcPr>
            <w:tcW w:w="4648" w:type="dxa"/>
          </w:tcPr>
          <w:p w14:paraId="687120EA"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Distinction should include</w:t>
            </w:r>
          </w:p>
          <w:p w14:paraId="57088F44"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priorities</w:t>
            </w:r>
          </w:p>
          <w:p w14:paraId="7E6D10DF"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values, morals, and beliefs</w:t>
            </w:r>
          </w:p>
          <w:p w14:paraId="392D2DCD"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personal ethics and behaviors</w:t>
            </w:r>
          </w:p>
          <w:p w14:paraId="1542F5CE" w14:textId="77777777"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social standards</w:t>
            </w:r>
          </w:p>
          <w:p w14:paraId="0B83530B" w14:textId="0B440B8C" w:rsidR="00EC06BC" w:rsidRPr="00C74DB0" w:rsidRDefault="00EC06BC" w:rsidP="003E4B9F">
            <w:pPr>
              <w:numPr>
                <w:ilvl w:val="0"/>
                <w:numId w:val="5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Maslow’s hierarchy of needs.</w:t>
            </w:r>
          </w:p>
        </w:tc>
        <w:tc>
          <w:tcPr>
            <w:tcW w:w="4053" w:type="dxa"/>
          </w:tcPr>
          <w:p w14:paraId="3201D9E4"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Process/Skill Questions:</w:t>
            </w:r>
          </w:p>
          <w:p w14:paraId="0C10D89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7D53089A" w14:textId="77777777"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are the differences between </w:t>
            </w:r>
            <w:r w:rsidRPr="00FA624B">
              <w:rPr>
                <w:rFonts w:ascii="Times New Roman" w:eastAsia="Times New Roman" w:hAnsi="Times New Roman" w:cs="Times New Roman"/>
                <w:i/>
                <w:iCs/>
                <w:sz w:val="24"/>
                <w:szCs w:val="24"/>
              </w:rPr>
              <w:t>wants</w:t>
            </w:r>
            <w:r w:rsidRPr="00C74DB0">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needs</w:t>
            </w:r>
            <w:r w:rsidRPr="00C74DB0">
              <w:rPr>
                <w:rFonts w:ascii="Times New Roman" w:eastAsia="Times New Roman" w:hAnsi="Times New Roman" w:cs="Times New Roman"/>
                <w:sz w:val="24"/>
                <w:szCs w:val="24"/>
              </w:rPr>
              <w:t>?</w:t>
            </w:r>
          </w:p>
          <w:p w14:paraId="757DE8AA" w14:textId="77777777" w:rsidR="00EC06BC"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Where do wants and needs overlap?</w:t>
            </w:r>
          </w:p>
          <w:p w14:paraId="7A53B12C"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77C0E914" w14:textId="77777777"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one communicate wants and needs to others?</w:t>
            </w:r>
          </w:p>
          <w:p w14:paraId="79466B00" w14:textId="5FD4F335" w:rsidR="00EC06BC"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Maslow’s levels of human needs influence the way someone communicates?</w:t>
            </w:r>
          </w:p>
          <w:p w14:paraId="3347BBDC" w14:textId="2D9D9A20" w:rsidR="00EC06BC" w:rsidRPr="009F1D53" w:rsidRDefault="00EC06BC" w:rsidP="003E4B9F">
            <w:pPr>
              <w:numPr>
                <w:ilvl w:val="0"/>
                <w:numId w:val="57"/>
              </w:numPr>
              <w:rPr>
                <w:rFonts w:ascii="Times New Roman" w:eastAsia="Times New Roman" w:hAnsi="Times New Roman" w:cs="Times New Roman"/>
                <w:sz w:val="24"/>
                <w:szCs w:val="24"/>
              </w:rPr>
            </w:pPr>
            <w:r w:rsidRPr="009F1D53">
              <w:rPr>
                <w:rFonts w:ascii="Times New Roman" w:eastAsia="Times New Roman" w:hAnsi="Times New Roman" w:cs="Times New Roman"/>
                <w:sz w:val="24"/>
                <w:szCs w:val="24"/>
              </w:rPr>
              <w:t>What are potential consequences if one’s needs are not met?</w:t>
            </w:r>
          </w:p>
          <w:p w14:paraId="1A9D51D3"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2058C9D8" w14:textId="77777777"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should a company communicate its values to its employees? To its customers?</w:t>
            </w:r>
          </w:p>
          <w:p w14:paraId="0944342C" w14:textId="2AF4F968"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might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values contribute to success at work?</w:t>
            </w:r>
          </w:p>
          <w:p w14:paraId="18922127"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390E8C3E" w14:textId="122E8FAD" w:rsidR="00EC06BC" w:rsidRPr="00C74DB0"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circumstances might make it necessary to reevaluate a company’s values?</w:t>
            </w:r>
          </w:p>
          <w:p w14:paraId="4317CE44" w14:textId="7417DFA5" w:rsidR="00EC06BC" w:rsidRPr="007B54C2" w:rsidRDefault="00EC06BC" w:rsidP="003E4B9F">
            <w:pPr>
              <w:numPr>
                <w:ilvl w:val="0"/>
                <w:numId w:val="5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might a person’s wants and needs change throughout their lifespan?</w:t>
            </w:r>
          </w:p>
        </w:tc>
        <w:tc>
          <w:tcPr>
            <w:tcW w:w="2741" w:type="dxa"/>
          </w:tcPr>
          <w:p w14:paraId="5FC0AB5D" w14:textId="106E1627"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t>English: 9.RV, 9.RI, 9.LU, 10.RV, 10.RI, 10.LU, 11.RV, 11.RI, 11.LU, 12.RV, 12.RI, 12.LU</w:t>
            </w:r>
          </w:p>
        </w:tc>
        <w:tc>
          <w:tcPr>
            <w:tcW w:w="2863" w:type="dxa"/>
          </w:tcPr>
          <w:p w14:paraId="749AE574" w14:textId="11D97DED"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75618BD9"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3A3F0130"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1E1D63EF"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688F84F7"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64ECD9F6" w14:textId="77777777" w:rsidR="00EC06BC" w:rsidRPr="00337C03" w:rsidRDefault="00EC06BC" w:rsidP="00EC06BC">
            <w:pPr>
              <w:rPr>
                <w:rFonts w:ascii="Times New Roman" w:hAnsi="Times New Roman" w:cs="Times New Roman"/>
                <w:sz w:val="24"/>
                <w:szCs w:val="24"/>
              </w:rPr>
            </w:pPr>
          </w:p>
          <w:p w14:paraId="6D72913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F3A364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7407A3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F9E3E1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4C0E09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0674810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29A8D82" w14:textId="77777777" w:rsidR="00EC06BC" w:rsidRPr="00337C03" w:rsidRDefault="00EC06BC" w:rsidP="00EC06BC">
            <w:pPr>
              <w:pStyle w:val="ListParagraph"/>
              <w:rPr>
                <w:rFonts w:ascii="Times New Roman" w:hAnsi="Times New Roman" w:cs="Times New Roman"/>
                <w:sz w:val="24"/>
                <w:szCs w:val="24"/>
              </w:rPr>
            </w:pPr>
          </w:p>
          <w:p w14:paraId="6E338E5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AE9735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8FA4CE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5664A7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04452FC" w14:textId="77777777" w:rsidR="00EC06BC" w:rsidRPr="00337C03" w:rsidRDefault="00EC06BC" w:rsidP="00EC06BC">
            <w:pPr>
              <w:rPr>
                <w:rFonts w:ascii="Times New Roman" w:hAnsi="Times New Roman" w:cs="Times New Roman"/>
                <w:sz w:val="24"/>
                <w:szCs w:val="24"/>
              </w:rPr>
            </w:pPr>
          </w:p>
          <w:p w14:paraId="4830628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3403B0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225EDB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41D3B5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07AF38A" w14:textId="77777777" w:rsidR="00EC06BC" w:rsidRPr="00337C03" w:rsidRDefault="00EC06BC" w:rsidP="00EC06BC">
            <w:pPr>
              <w:rPr>
                <w:rFonts w:ascii="Times New Roman" w:hAnsi="Times New Roman" w:cs="Times New Roman"/>
                <w:b/>
                <w:sz w:val="24"/>
                <w:szCs w:val="24"/>
                <w:u w:val="single"/>
              </w:rPr>
            </w:pPr>
          </w:p>
          <w:p w14:paraId="47DDDB09" w14:textId="77777777" w:rsidR="00EC06BC" w:rsidRPr="00337C03" w:rsidRDefault="00EC06BC" w:rsidP="00EC06BC">
            <w:pPr>
              <w:rPr>
                <w:rFonts w:ascii="Times New Roman" w:hAnsi="Times New Roman" w:cs="Times New Roman"/>
                <w:b/>
                <w:sz w:val="24"/>
                <w:szCs w:val="24"/>
                <w:u w:val="single"/>
              </w:rPr>
            </w:pPr>
          </w:p>
          <w:p w14:paraId="2528C34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7D97BC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5D6E3F1B"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977E964"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841817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The Resilient You</w:t>
            </w:r>
          </w:p>
          <w:p w14:paraId="4410676E" w14:textId="77777777" w:rsidR="00EC06BC" w:rsidRPr="00337C03" w:rsidRDefault="00EC06BC" w:rsidP="00EC06BC">
            <w:pPr>
              <w:pStyle w:val="ListParagraph"/>
              <w:rPr>
                <w:rFonts w:ascii="Times New Roman" w:hAnsi="Times New Roman" w:cs="Times New Roman"/>
                <w:sz w:val="24"/>
                <w:szCs w:val="24"/>
              </w:rPr>
            </w:pPr>
          </w:p>
          <w:p w14:paraId="445CBF74" w14:textId="77777777" w:rsidR="00EC06BC" w:rsidRPr="00337C03" w:rsidRDefault="00EC06BC" w:rsidP="00EC06BC">
            <w:pPr>
              <w:rPr>
                <w:rFonts w:ascii="Times New Roman" w:hAnsi="Times New Roman" w:cs="Times New Roman"/>
                <w:b/>
                <w:sz w:val="24"/>
                <w:szCs w:val="24"/>
                <w:u w:val="single"/>
              </w:rPr>
            </w:pPr>
          </w:p>
          <w:p w14:paraId="35298C7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5FED4C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C3683F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2710C6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45F64A8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496C95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0A50F2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216AFD7F" w14:textId="37421EE9" w:rsidTr="002643FE">
        <w:tblPrEx>
          <w:tblCellMar>
            <w:left w:w="115" w:type="dxa"/>
            <w:right w:w="115" w:type="dxa"/>
          </w:tblCellMar>
        </w:tblPrEx>
        <w:tc>
          <w:tcPr>
            <w:tcW w:w="737" w:type="dxa"/>
          </w:tcPr>
          <w:p w14:paraId="5764FED9" w14:textId="44D6280A"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w:t>
            </w:r>
          </w:p>
        </w:tc>
        <w:tc>
          <w:tcPr>
            <w:tcW w:w="3668" w:type="dxa"/>
            <w:hideMark/>
          </w:tcPr>
          <w:p w14:paraId="2E9A16AA" w14:textId="5D4912D9"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Develop short- and long-term personal goals. </w:t>
            </w:r>
          </w:p>
        </w:tc>
        <w:tc>
          <w:tcPr>
            <w:tcW w:w="4648" w:type="dxa"/>
          </w:tcPr>
          <w:p w14:paraId="728C8CB9"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Developing goals should include</w:t>
            </w:r>
          </w:p>
          <w:p w14:paraId="14FF7CC3"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defining the term </w:t>
            </w:r>
            <w:r w:rsidRPr="00C74DB0">
              <w:rPr>
                <w:rFonts w:ascii="Times New Roman" w:eastAsia="Times New Roman" w:hAnsi="Times New Roman" w:cs="Times New Roman"/>
                <w:i/>
                <w:iCs/>
                <w:sz w:val="24"/>
                <w:szCs w:val="24"/>
              </w:rPr>
              <w:t>goal</w:t>
            </w:r>
          </w:p>
          <w:p w14:paraId="2861F984"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visualizing one’s future</w:t>
            </w:r>
          </w:p>
          <w:p w14:paraId="51AE0B07"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determining the relationship between goals and success</w:t>
            </w:r>
          </w:p>
          <w:p w14:paraId="1CE9EFB9" w14:textId="7F128E00"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identifying resources </w:t>
            </w:r>
            <w:r>
              <w:rPr>
                <w:rFonts w:ascii="Times New Roman" w:eastAsia="Times New Roman" w:hAnsi="Times New Roman" w:cs="Times New Roman"/>
                <w:sz w:val="24"/>
                <w:szCs w:val="24"/>
              </w:rPr>
              <w:t xml:space="preserve">to achieve goals </w:t>
            </w:r>
            <w:r w:rsidRPr="00C74DB0">
              <w:rPr>
                <w:rFonts w:ascii="Times New Roman" w:eastAsia="Times New Roman" w:hAnsi="Times New Roman" w:cs="Times New Roman"/>
                <w:sz w:val="24"/>
                <w:szCs w:val="24"/>
              </w:rPr>
              <w:t xml:space="preserve">(e.g., </w:t>
            </w:r>
            <w:r>
              <w:rPr>
                <w:rFonts w:ascii="Times New Roman" w:eastAsia="Times New Roman" w:hAnsi="Times New Roman" w:cs="Times New Roman"/>
                <w:sz w:val="24"/>
                <w:szCs w:val="24"/>
              </w:rPr>
              <w:t xml:space="preserve">educational, </w:t>
            </w:r>
            <w:r w:rsidRPr="00C74DB0">
              <w:rPr>
                <w:rFonts w:ascii="Times New Roman" w:eastAsia="Times New Roman" w:hAnsi="Times New Roman" w:cs="Times New Roman"/>
                <w:sz w:val="24"/>
                <w:szCs w:val="24"/>
              </w:rPr>
              <w:t xml:space="preserve">financial, environmental, </w:t>
            </w:r>
            <w:r w:rsidR="00A42FFF">
              <w:rPr>
                <w:rFonts w:ascii="Times New Roman" w:eastAsia="Times New Roman" w:hAnsi="Times New Roman" w:cs="Times New Roman"/>
                <w:sz w:val="24"/>
                <w:szCs w:val="24"/>
              </w:rPr>
              <w:t>physical</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 xml:space="preserve"> community</w:t>
            </w:r>
            <w:r>
              <w:rPr>
                <w:rFonts w:ascii="Times New Roman" w:eastAsia="Times New Roman" w:hAnsi="Times New Roman" w:cs="Times New Roman"/>
                <w:sz w:val="24"/>
                <w:szCs w:val="24"/>
              </w:rPr>
              <w:t xml:space="preserve"> connections, relationship network</w:t>
            </w:r>
            <w:r w:rsidRPr="00C74DB0">
              <w:rPr>
                <w:rFonts w:ascii="Times New Roman" w:eastAsia="Times New Roman" w:hAnsi="Times New Roman" w:cs="Times New Roman"/>
                <w:sz w:val="24"/>
                <w:szCs w:val="24"/>
              </w:rPr>
              <w:t>)</w:t>
            </w:r>
          </w:p>
          <w:p w14:paraId="559E606D"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identifying management skills (e.g., time management, task prioritization, project management)</w:t>
            </w:r>
          </w:p>
          <w:p w14:paraId="37E615BB" w14:textId="58575979"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creating a list of long-term and short-term goals, using the specific, measurable, achievable, realistic, and time-bound </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SMART</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 xml:space="preserve"> goal format</w:t>
            </w:r>
          </w:p>
          <w:p w14:paraId="10DC8280"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selecting an important long-term goal and writing short-term goals to support it</w:t>
            </w:r>
          </w:p>
          <w:p w14:paraId="76871AA0"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defining </w:t>
            </w:r>
            <w:r w:rsidRPr="00C74DB0">
              <w:rPr>
                <w:rFonts w:ascii="Times New Roman" w:eastAsia="Times New Roman" w:hAnsi="Times New Roman" w:cs="Times New Roman"/>
                <w:i/>
                <w:iCs/>
                <w:sz w:val="24"/>
                <w:szCs w:val="24"/>
              </w:rPr>
              <w:t>value</w:t>
            </w:r>
            <w:r w:rsidRPr="00C74DB0">
              <w:rPr>
                <w:rFonts w:ascii="Times New Roman" w:eastAsia="Times New Roman" w:hAnsi="Times New Roman" w:cs="Times New Roman"/>
                <w:sz w:val="24"/>
                <w:szCs w:val="24"/>
              </w:rPr>
              <w:t xml:space="preserve"> and identifying the relationships among </w:t>
            </w:r>
            <w:r w:rsidRPr="00FA624B">
              <w:rPr>
                <w:rFonts w:ascii="Times New Roman" w:eastAsia="Times New Roman" w:hAnsi="Times New Roman" w:cs="Times New Roman"/>
                <w:i/>
                <w:iCs/>
                <w:sz w:val="24"/>
                <w:szCs w:val="24"/>
              </w:rPr>
              <w:t>values</w:t>
            </w:r>
            <w:r w:rsidRPr="00C74DB0">
              <w:rPr>
                <w:rFonts w:ascii="Times New Roman" w:eastAsia="Times New Roman" w:hAnsi="Times New Roman" w:cs="Times New Roman"/>
                <w:sz w:val="24"/>
                <w:szCs w:val="24"/>
              </w:rPr>
              <w:t xml:space="preserve">, </w:t>
            </w:r>
            <w:r w:rsidRPr="00FA624B">
              <w:rPr>
                <w:rFonts w:ascii="Times New Roman" w:eastAsia="Times New Roman" w:hAnsi="Times New Roman" w:cs="Times New Roman"/>
                <w:i/>
                <w:iCs/>
                <w:sz w:val="24"/>
                <w:szCs w:val="24"/>
              </w:rPr>
              <w:t>goals</w:t>
            </w:r>
            <w:r w:rsidRPr="00C74DB0">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behavior</w:t>
            </w:r>
          </w:p>
          <w:p w14:paraId="381559D2" w14:textId="77777777" w:rsidR="00EC06BC" w:rsidRPr="00C74DB0" w:rsidRDefault="00EC06BC" w:rsidP="003E4B9F">
            <w:pPr>
              <w:numPr>
                <w:ilvl w:val="0"/>
                <w:numId w:val="5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examining factors that affect goals.</w:t>
            </w:r>
          </w:p>
          <w:p w14:paraId="1FF6F406" w14:textId="77777777" w:rsidR="00EC06BC" w:rsidRDefault="00EC06BC" w:rsidP="00EC06BC">
            <w:pPr>
              <w:spacing w:before="40" w:afterLines="40" w:after="96"/>
              <w:rPr>
                <w:rFonts w:ascii="Times New Roman" w:eastAsia="Times New Roman" w:hAnsi="Times New Roman" w:cs="Times New Roman"/>
                <w:sz w:val="24"/>
                <w:szCs w:val="24"/>
              </w:rPr>
            </w:pPr>
          </w:p>
          <w:p w14:paraId="6DB29FBD" w14:textId="5AD8DF96"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C74DB0">
              <w:rPr>
                <w:rFonts w:ascii="Times New Roman" w:eastAsia="Times New Roman" w:hAnsi="Times New Roman" w:cs="Times New Roman"/>
                <w:b/>
                <w:bCs/>
                <w:sz w:val="24"/>
                <w:szCs w:val="24"/>
              </w:rPr>
              <w:t>:</w:t>
            </w:r>
          </w:p>
          <w:p w14:paraId="22D64F78" w14:textId="77777777" w:rsidR="00EC06BC" w:rsidRDefault="00EC06BC" w:rsidP="003E4B9F">
            <w:pPr>
              <w:pStyle w:val="ListParagraph"/>
              <w:numPr>
                <w:ilvl w:val="0"/>
                <w:numId w:val="238"/>
              </w:numPr>
              <w:spacing w:before="40" w:afterLines="40" w:after="96"/>
              <w:rPr>
                <w:rFonts w:ascii="Times New Roman" w:eastAsia="Times New Roman" w:hAnsi="Times New Roman" w:cs="Times New Roman"/>
                <w:sz w:val="24"/>
                <w:szCs w:val="24"/>
              </w:rPr>
            </w:pPr>
            <w:hyperlink r:id="rId21" w:history="1">
              <w:r w:rsidRPr="00827CF9">
                <w:rPr>
                  <w:rStyle w:val="Hyperlink"/>
                  <w:rFonts w:ascii="Times New Roman" w:eastAsia="Times New Roman" w:hAnsi="Times New Roman" w:cs="Times New Roman"/>
                  <w:sz w:val="24"/>
                  <w:szCs w:val="24"/>
                </w:rPr>
                <w:t>FCCLA Planning Process Worksheet</w:t>
              </w:r>
            </w:hyperlink>
          </w:p>
          <w:p w14:paraId="6864411C" w14:textId="2A1063E8" w:rsidR="00EC06BC" w:rsidRPr="003B1C22" w:rsidRDefault="00EC06BC" w:rsidP="003E4B9F">
            <w:pPr>
              <w:pStyle w:val="ListParagraph"/>
              <w:numPr>
                <w:ilvl w:val="0"/>
                <w:numId w:val="238"/>
              </w:numPr>
              <w:spacing w:before="40" w:afterLines="40" w:after="96"/>
              <w:rPr>
                <w:rFonts w:ascii="Times New Roman" w:eastAsia="Times New Roman" w:hAnsi="Times New Roman" w:cs="Times New Roman"/>
                <w:sz w:val="24"/>
                <w:szCs w:val="24"/>
              </w:rPr>
            </w:pPr>
            <w:hyperlink r:id="rId22" w:history="1">
              <w:r w:rsidRPr="00D73AB3">
                <w:rPr>
                  <w:rStyle w:val="Hyperlink"/>
                  <w:rFonts w:ascii="Times New Roman" w:eastAsia="Times New Roman" w:hAnsi="Times New Roman" w:cs="Times New Roman"/>
                  <w:sz w:val="24"/>
                  <w:szCs w:val="24"/>
                </w:rPr>
                <w:t>Power of One</w:t>
              </w:r>
            </w:hyperlink>
            <w:r>
              <w:rPr>
                <w:rFonts w:ascii="Times New Roman" w:eastAsia="Times New Roman" w:hAnsi="Times New Roman" w:cs="Times New Roman"/>
                <w:sz w:val="24"/>
                <w:szCs w:val="24"/>
              </w:rPr>
              <w:t>, FCCLA</w:t>
            </w:r>
          </w:p>
        </w:tc>
        <w:tc>
          <w:tcPr>
            <w:tcW w:w="4053" w:type="dxa"/>
          </w:tcPr>
          <w:p w14:paraId="0680E241"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lastRenderedPageBreak/>
              <w:t>Process/Skill Questions:</w:t>
            </w:r>
          </w:p>
          <w:p w14:paraId="197479A2"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246B012A" w14:textId="2CD7F019" w:rsidR="00EC06BC" w:rsidRPr="00C74DB0" w:rsidRDefault="00EC06BC" w:rsidP="003E4B9F">
            <w:pPr>
              <w:numPr>
                <w:ilvl w:val="0"/>
                <w:numId w:val="5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factors influence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short- and long-term personal goals?</w:t>
            </w:r>
          </w:p>
          <w:p w14:paraId="38185C69" w14:textId="77777777" w:rsidR="00EC06BC" w:rsidRPr="00C74DB0" w:rsidRDefault="00EC06BC" w:rsidP="003E4B9F">
            <w:pPr>
              <w:numPr>
                <w:ilvl w:val="0"/>
                <w:numId w:val="5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are consequences of failing to set goals?</w:t>
            </w:r>
          </w:p>
          <w:p w14:paraId="199DEBC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5A6C187F" w14:textId="604ED028" w:rsidR="00EC06BC" w:rsidRPr="00C74DB0" w:rsidRDefault="00EC06BC" w:rsidP="003E4B9F">
            <w:pPr>
              <w:numPr>
                <w:ilvl w:val="0"/>
                <w:numId w:val="6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does communicating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 with others influence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success?</w:t>
            </w:r>
          </w:p>
          <w:p w14:paraId="7FF4B818" w14:textId="77777777" w:rsidR="00EC06BC" w:rsidRPr="00C74DB0" w:rsidRDefault="00EC06BC" w:rsidP="003E4B9F">
            <w:pPr>
              <w:numPr>
                <w:ilvl w:val="0"/>
                <w:numId w:val="6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it important to write short-term goals to support a long-term goal?</w:t>
            </w:r>
          </w:p>
          <w:p w14:paraId="6A476980"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50A74C35" w14:textId="51D572CD" w:rsidR="00EC06BC" w:rsidRPr="00C74DB0" w:rsidRDefault="00EC06BC" w:rsidP="003E4B9F">
            <w:pPr>
              <w:numPr>
                <w:ilvl w:val="0"/>
                <w:numId w:val="6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How do</w:t>
            </w:r>
            <w:r>
              <w:rPr>
                <w:rFonts w:ascii="Times New Roman" w:eastAsia="Times New Roman" w:hAnsi="Times New Roman" w:cs="Times New Roman"/>
                <w:sz w:val="24"/>
                <w:szCs w:val="24"/>
              </w:rPr>
              <w:t xml:space="preserve"> one’s </w:t>
            </w:r>
            <w:r w:rsidRPr="00C74DB0">
              <w:rPr>
                <w:rFonts w:ascii="Times New Roman" w:eastAsia="Times New Roman" w:hAnsi="Times New Roman" w:cs="Times New Roman"/>
                <w:sz w:val="24"/>
                <w:szCs w:val="24"/>
              </w:rPr>
              <w:t xml:space="preserve">values affect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w:t>
            </w:r>
          </w:p>
          <w:p w14:paraId="3D237EFF" w14:textId="77777777" w:rsidR="00EC06BC" w:rsidRPr="00C74DB0" w:rsidRDefault="00EC06BC" w:rsidP="003E4B9F">
            <w:pPr>
              <w:numPr>
                <w:ilvl w:val="0"/>
                <w:numId w:val="6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do goals contribute to success?</w:t>
            </w:r>
          </w:p>
          <w:p w14:paraId="15CBCC23"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466329D7" w14:textId="58C6134A" w:rsidR="00EC06BC" w:rsidRPr="00C74DB0" w:rsidRDefault="00EC06BC" w:rsidP="003E4B9F">
            <w:pPr>
              <w:numPr>
                <w:ilvl w:val="0"/>
                <w:numId w:val="6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circumstances would make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feel it is necessary to re-evaluate goals?</w:t>
            </w:r>
          </w:p>
          <w:p w14:paraId="6548EFC0" w14:textId="77777777" w:rsidR="00EC06BC" w:rsidRPr="00C74DB0" w:rsidRDefault="00EC06BC" w:rsidP="003E4B9F">
            <w:pPr>
              <w:numPr>
                <w:ilvl w:val="0"/>
                <w:numId w:val="6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using the SMART goal format contribute to success?</w:t>
            </w:r>
          </w:p>
          <w:p w14:paraId="28295F8C"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6EE7B78B" w14:textId="09D6006C"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9.LU, 9.C, 9.W, 10.RV, 10.RI, 10.LU, 10.C, 10.W, 11.RV, 11.RI, 11.LU, 11.LU, 11.C, 11.W, 12.RV, 12.RI, 12.LU, 12.C, 12.W</w:t>
            </w:r>
          </w:p>
        </w:tc>
        <w:tc>
          <w:tcPr>
            <w:tcW w:w="2863" w:type="dxa"/>
          </w:tcPr>
          <w:p w14:paraId="7A69C6BC" w14:textId="7D7AE673"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46FA225E"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05054499"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362549E5"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4F90A564"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7B25C6F0" w14:textId="77777777" w:rsidR="00EC06BC" w:rsidRPr="00337C03" w:rsidRDefault="00EC06BC" w:rsidP="00EC06BC">
            <w:pPr>
              <w:rPr>
                <w:rFonts w:ascii="Times New Roman" w:hAnsi="Times New Roman" w:cs="Times New Roman"/>
                <w:sz w:val="24"/>
                <w:szCs w:val="24"/>
              </w:rPr>
            </w:pPr>
          </w:p>
          <w:p w14:paraId="734DEEA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FCA6F0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6412A6C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A94F97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0032DD3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A5C528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E30AE86" w14:textId="77777777" w:rsidR="00EC06BC" w:rsidRPr="00337C03" w:rsidRDefault="00EC06BC" w:rsidP="00EC06BC">
            <w:pPr>
              <w:rPr>
                <w:rFonts w:ascii="Times New Roman" w:hAnsi="Times New Roman" w:cs="Times New Roman"/>
                <w:sz w:val="24"/>
                <w:szCs w:val="24"/>
              </w:rPr>
            </w:pPr>
          </w:p>
          <w:p w14:paraId="1CA40B7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5C59D62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D7ABB1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86932E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Saving</w:t>
            </w:r>
          </w:p>
          <w:p w14:paraId="26D2D35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01034B8A" w14:textId="77777777" w:rsidR="00EC06BC" w:rsidRPr="00337C03" w:rsidRDefault="00EC06BC" w:rsidP="00EC06BC">
            <w:pPr>
              <w:rPr>
                <w:rFonts w:ascii="Times New Roman" w:hAnsi="Times New Roman" w:cs="Times New Roman"/>
                <w:sz w:val="24"/>
                <w:szCs w:val="24"/>
              </w:rPr>
            </w:pPr>
          </w:p>
          <w:p w14:paraId="18E75AA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E8C65E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B2DDDC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9A10DC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2997A76" w14:textId="77777777" w:rsidR="00EC06BC" w:rsidRPr="00337C03" w:rsidRDefault="00EC06BC" w:rsidP="00EC06BC">
            <w:pPr>
              <w:rPr>
                <w:rFonts w:ascii="Times New Roman" w:hAnsi="Times New Roman" w:cs="Times New Roman"/>
                <w:sz w:val="24"/>
                <w:szCs w:val="24"/>
              </w:rPr>
            </w:pPr>
          </w:p>
          <w:p w14:paraId="24FBB01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669E8D0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6B948A3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3C86A5C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3FE084AD" w14:textId="77777777" w:rsidR="00EC06BC" w:rsidRPr="00337C03" w:rsidRDefault="00EC06BC" w:rsidP="00EC06BC">
            <w:pPr>
              <w:rPr>
                <w:rFonts w:ascii="Times New Roman" w:hAnsi="Times New Roman" w:cs="Times New Roman"/>
                <w:b/>
                <w:sz w:val="24"/>
                <w:szCs w:val="24"/>
                <w:u w:val="single"/>
              </w:rPr>
            </w:pPr>
          </w:p>
          <w:p w14:paraId="234EC5E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00BF03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050B1CAA"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16575F75"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0F5B9BC"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5DE33DE8" w14:textId="77777777" w:rsidR="00EC06BC" w:rsidRPr="00337C03" w:rsidRDefault="00EC06BC" w:rsidP="00EC06BC">
            <w:pPr>
              <w:pStyle w:val="ListParagraph"/>
              <w:rPr>
                <w:rFonts w:ascii="Times New Roman" w:hAnsi="Times New Roman" w:cs="Times New Roman"/>
                <w:sz w:val="24"/>
                <w:szCs w:val="24"/>
              </w:rPr>
            </w:pPr>
          </w:p>
          <w:p w14:paraId="71CADA99" w14:textId="77777777" w:rsidR="00EC06BC" w:rsidRPr="00337C03" w:rsidRDefault="00EC06BC" w:rsidP="00EC06BC">
            <w:pPr>
              <w:rPr>
                <w:rFonts w:ascii="Times New Roman" w:hAnsi="Times New Roman" w:cs="Times New Roman"/>
                <w:b/>
                <w:sz w:val="24"/>
                <w:szCs w:val="24"/>
                <w:u w:val="single"/>
              </w:rPr>
            </w:pPr>
          </w:p>
          <w:p w14:paraId="0E31205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DB152F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6C78BA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1045E7B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4D7A4C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D9812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63D39C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Check the website for Skill Events</w:t>
            </w:r>
          </w:p>
          <w:p w14:paraId="7EA893C7"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312EECC" w14:textId="243A2FE8" w:rsidTr="002643FE">
        <w:tblPrEx>
          <w:tblCellMar>
            <w:left w:w="115" w:type="dxa"/>
            <w:right w:w="115" w:type="dxa"/>
          </w:tblCellMar>
        </w:tblPrEx>
        <w:tc>
          <w:tcPr>
            <w:tcW w:w="737" w:type="dxa"/>
          </w:tcPr>
          <w:p w14:paraId="6994A78E" w14:textId="12E7B1B9"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3668" w:type="dxa"/>
            <w:hideMark/>
          </w:tcPr>
          <w:p w14:paraId="208BC07D" w14:textId="5891B9E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Use the FCCLA planning process to achieve individual and group goals. </w:t>
            </w:r>
          </w:p>
        </w:tc>
        <w:tc>
          <w:tcPr>
            <w:tcW w:w="4648" w:type="dxa"/>
          </w:tcPr>
          <w:p w14:paraId="5A881219"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Use should include</w:t>
            </w:r>
          </w:p>
          <w:p w14:paraId="312B38F4" w14:textId="74AC0E93"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defining the need for action (</w:t>
            </w:r>
            <w:r>
              <w:rPr>
                <w:rFonts w:ascii="Times New Roman" w:eastAsia="Times New Roman" w:hAnsi="Times New Roman" w:cs="Times New Roman"/>
                <w:sz w:val="24"/>
                <w:szCs w:val="24"/>
              </w:rPr>
              <w:t xml:space="preserve">i.e., </w:t>
            </w:r>
            <w:r w:rsidRPr="00C74DB0">
              <w:rPr>
                <w:rFonts w:ascii="Times New Roman" w:eastAsia="Times New Roman" w:hAnsi="Times New Roman" w:cs="Times New Roman"/>
                <w:sz w:val="24"/>
                <w:szCs w:val="24"/>
              </w:rPr>
              <w:t>stating the problem)</w:t>
            </w:r>
          </w:p>
          <w:p w14:paraId="6234A362"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stating the goal clearly and specifically, in measurable terms, with a completion date</w:t>
            </w:r>
          </w:p>
          <w:p w14:paraId="186CD007"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developing an action plan that identifies what needs to be done, who will do it, when and where it will be done, and how it will be accomplished</w:t>
            </w:r>
          </w:p>
          <w:p w14:paraId="217565D3"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monitoring progress toward the goal</w:t>
            </w:r>
          </w:p>
          <w:p w14:paraId="2FD01BDB"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evaluating the achievement</w:t>
            </w:r>
          </w:p>
          <w:p w14:paraId="5DC96FFB"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rewarding the achievement</w:t>
            </w:r>
          </w:p>
          <w:p w14:paraId="13D9DEB5" w14:textId="77777777" w:rsidR="00EC06BC" w:rsidRPr="00C74DB0" w:rsidRDefault="00EC06BC" w:rsidP="003E4B9F">
            <w:pPr>
              <w:numPr>
                <w:ilvl w:val="0"/>
                <w:numId w:val="63"/>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assessing the process to determine opportunities for improvement.</w:t>
            </w:r>
          </w:p>
          <w:p w14:paraId="31357158" w14:textId="77777777" w:rsidR="00EC06BC" w:rsidRDefault="00EC06BC" w:rsidP="00EC06BC">
            <w:pPr>
              <w:spacing w:before="40" w:afterLines="40" w:after="96"/>
              <w:rPr>
                <w:rFonts w:ascii="Times New Roman" w:eastAsia="Times New Roman" w:hAnsi="Times New Roman" w:cs="Times New Roman"/>
                <w:sz w:val="24"/>
                <w:szCs w:val="24"/>
              </w:rPr>
            </w:pPr>
          </w:p>
          <w:p w14:paraId="38A05C02" w14:textId="3586B5DD"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Teacher Resource:</w:t>
            </w:r>
          </w:p>
          <w:p w14:paraId="7E567161" w14:textId="77777777" w:rsidR="00EC06BC" w:rsidRPr="00F11739" w:rsidRDefault="00EC06BC" w:rsidP="00F11739">
            <w:pPr>
              <w:spacing w:before="40" w:afterLines="40" w:after="96"/>
              <w:ind w:left="360"/>
              <w:rPr>
                <w:rFonts w:ascii="Times New Roman" w:eastAsia="Times New Roman" w:hAnsi="Times New Roman" w:cs="Times New Roman"/>
                <w:sz w:val="24"/>
                <w:szCs w:val="24"/>
              </w:rPr>
            </w:pPr>
            <w:hyperlink r:id="rId23" w:history="1">
              <w:r w:rsidRPr="00F11739">
                <w:rPr>
                  <w:rStyle w:val="Hyperlink"/>
                  <w:rFonts w:ascii="Times New Roman" w:eastAsia="Times New Roman" w:hAnsi="Times New Roman" w:cs="Times New Roman"/>
                  <w:sz w:val="24"/>
                  <w:szCs w:val="24"/>
                </w:rPr>
                <w:t>FCCLA Planning Process Worksheet</w:t>
              </w:r>
            </w:hyperlink>
          </w:p>
          <w:p w14:paraId="2C643C99" w14:textId="3CBB01C6"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3D933BE6"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Process/Skill Questions:</w:t>
            </w:r>
          </w:p>
          <w:p w14:paraId="546DCEB4"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139FBBAA" w14:textId="77777777" w:rsidR="00EC06BC" w:rsidRPr="00C74DB0" w:rsidRDefault="00EC06BC" w:rsidP="003E4B9F">
            <w:pPr>
              <w:numPr>
                <w:ilvl w:val="0"/>
                <w:numId w:val="6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is the benefit of utilizing the FCCLA planning process to achieve a goal?</w:t>
            </w:r>
          </w:p>
          <w:p w14:paraId="71EF2E4A" w14:textId="77777777" w:rsidR="00EC06BC" w:rsidRPr="00C74DB0" w:rsidRDefault="00EC06BC" w:rsidP="003E4B9F">
            <w:pPr>
              <w:numPr>
                <w:ilvl w:val="0"/>
                <w:numId w:val="6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are the consequences of setting goals that are not clearly stated, not measurable, or that lack a completion date?</w:t>
            </w:r>
          </w:p>
          <w:p w14:paraId="7FCFBC4C"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5F77B3B5" w14:textId="77777777" w:rsidR="00EC06BC" w:rsidRPr="00C74DB0" w:rsidRDefault="00EC06BC" w:rsidP="003E4B9F">
            <w:pPr>
              <w:numPr>
                <w:ilvl w:val="0"/>
                <w:numId w:val="6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communication skills are needed to develop an action plan?</w:t>
            </w:r>
          </w:p>
          <w:p w14:paraId="0E360996" w14:textId="77777777" w:rsidR="00EC06BC" w:rsidRPr="00C74DB0" w:rsidRDefault="00EC06BC" w:rsidP="003E4B9F">
            <w:pPr>
              <w:numPr>
                <w:ilvl w:val="0"/>
                <w:numId w:val="6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implementing the FCCLA planning process increase communication?</w:t>
            </w:r>
          </w:p>
          <w:p w14:paraId="4A1A895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7714DF18" w14:textId="77777777" w:rsidR="00EC06BC" w:rsidRPr="00C74DB0" w:rsidRDefault="00EC06BC" w:rsidP="003E4B9F">
            <w:pPr>
              <w:numPr>
                <w:ilvl w:val="0"/>
                <w:numId w:val="6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leaders motivate others to collaborate to achieve a goal?</w:t>
            </w:r>
          </w:p>
          <w:p w14:paraId="76BF96E6" w14:textId="1E513702" w:rsidR="00EC06BC" w:rsidRPr="00C74DB0" w:rsidRDefault="00EC06BC" w:rsidP="003E4B9F">
            <w:pPr>
              <w:numPr>
                <w:ilvl w:val="0"/>
                <w:numId w:val="6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the evaluation (or follow</w:t>
            </w:r>
            <w:r>
              <w:rPr>
                <w:rFonts w:ascii="Times New Roman" w:eastAsia="Times New Roman" w:hAnsi="Times New Roman" w:cs="Times New Roman"/>
                <w:sz w:val="24"/>
                <w:szCs w:val="24"/>
              </w:rPr>
              <w:t>-</w:t>
            </w:r>
            <w:r w:rsidRPr="00C74DB0">
              <w:rPr>
                <w:rFonts w:ascii="Times New Roman" w:eastAsia="Times New Roman" w:hAnsi="Times New Roman" w:cs="Times New Roman"/>
                <w:sz w:val="24"/>
                <w:szCs w:val="24"/>
              </w:rPr>
              <w:t>up) after acting upon a plan important?</w:t>
            </w:r>
          </w:p>
          <w:p w14:paraId="2F0CE713"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1D097E93" w14:textId="77777777" w:rsidR="00EC06BC" w:rsidRPr="00C74DB0" w:rsidRDefault="00EC06BC" w:rsidP="003E4B9F">
            <w:pPr>
              <w:numPr>
                <w:ilvl w:val="0"/>
                <w:numId w:val="6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resources are needed to put a plan into action?</w:t>
            </w:r>
          </w:p>
          <w:p w14:paraId="10498980" w14:textId="2CB8138E" w:rsidR="00EC06BC" w:rsidRPr="00C74DB0" w:rsidRDefault="00EC06BC" w:rsidP="003E4B9F">
            <w:pPr>
              <w:numPr>
                <w:ilvl w:val="0"/>
                <w:numId w:val="6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management techniques will help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utilize the FCCLA planning process to achieve a goal?</w:t>
            </w:r>
          </w:p>
          <w:p w14:paraId="09ACF766" w14:textId="3A01A9F9" w:rsidR="00EC06BC" w:rsidRPr="00A667AA" w:rsidRDefault="00EC06BC" w:rsidP="003E4B9F">
            <w:pPr>
              <w:numPr>
                <w:ilvl w:val="0"/>
                <w:numId w:val="6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What criteria might be used to evaluate the FCCLA planning process?</w:t>
            </w:r>
          </w:p>
        </w:tc>
        <w:tc>
          <w:tcPr>
            <w:tcW w:w="2741" w:type="dxa"/>
          </w:tcPr>
          <w:p w14:paraId="2B8E90CB" w14:textId="24D9D18B" w:rsidR="00EC06BC" w:rsidRPr="00337C03" w:rsidRDefault="00EC06BC" w:rsidP="00EC06BC">
            <w:pPr>
              <w:rPr>
                <w:rFonts w:ascii="Times New Roman" w:hAnsi="Times New Roman" w:cs="Times New Roman"/>
                <w:sz w:val="24"/>
                <w:szCs w:val="24"/>
              </w:rPr>
            </w:pPr>
            <w:r w:rsidRPr="006E707D">
              <w:rPr>
                <w:rFonts w:ascii="Times New Roman" w:eastAsia="Times New Roman" w:hAnsi="Times New Roman" w:cs="Times New Roman"/>
                <w:sz w:val="24"/>
                <w:szCs w:val="24"/>
              </w:rPr>
              <w:lastRenderedPageBreak/>
              <w:t>English: 9.RV, 9.RI, 9.LU, 9.C, 9.W, 10.RV, 10.RI, 10.LU, 10.C, 10.W, 11.RV, 11.RI, 11.LU, 11.LU, 11.C, 11.W, 12.RV, 12.RI, 12.LU, 12.C, 12.W</w:t>
            </w:r>
          </w:p>
        </w:tc>
        <w:tc>
          <w:tcPr>
            <w:tcW w:w="2863" w:type="dxa"/>
          </w:tcPr>
          <w:p w14:paraId="1EA5696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AC8AF90"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00414C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079E24F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8FC9ED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6E66CE7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Speak out for FCCLA</w:t>
            </w:r>
          </w:p>
          <w:p w14:paraId="790C5B36" w14:textId="77777777" w:rsidR="00EC06BC" w:rsidRPr="00337C03" w:rsidRDefault="00EC06BC" w:rsidP="00EC06BC">
            <w:pPr>
              <w:rPr>
                <w:rFonts w:ascii="Times New Roman" w:hAnsi="Times New Roman" w:cs="Times New Roman"/>
                <w:sz w:val="24"/>
                <w:szCs w:val="24"/>
              </w:rPr>
            </w:pPr>
          </w:p>
          <w:p w14:paraId="6A1423A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1A95D7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9739237"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61BD4F1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391EDA97" w14:textId="77777777" w:rsidR="00EC06BC" w:rsidRPr="00337C03" w:rsidRDefault="00EC06BC" w:rsidP="00EC06BC">
            <w:pPr>
              <w:rPr>
                <w:rFonts w:ascii="Times New Roman" w:hAnsi="Times New Roman" w:cs="Times New Roman"/>
                <w:b/>
                <w:sz w:val="24"/>
                <w:szCs w:val="24"/>
                <w:u w:val="single"/>
              </w:rPr>
            </w:pPr>
          </w:p>
          <w:p w14:paraId="6FB4991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7E60DC3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4ED2F47"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A3B960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5AF75F36" w14:textId="77777777" w:rsidR="00EC06BC" w:rsidRPr="00337C03" w:rsidRDefault="00EC06BC"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7D57ED1A" w14:textId="77777777" w:rsidR="00EC06BC" w:rsidRPr="00337C03" w:rsidRDefault="00EC06BC" w:rsidP="00EC06BC">
            <w:pPr>
              <w:rPr>
                <w:rFonts w:ascii="Times New Roman" w:hAnsi="Times New Roman" w:cs="Times New Roman"/>
                <w:b/>
                <w:sz w:val="24"/>
                <w:szCs w:val="24"/>
                <w:u w:val="single"/>
              </w:rPr>
            </w:pPr>
          </w:p>
          <w:p w14:paraId="312FF74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82F44B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86C61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20F09AD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971DC4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01BD73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national </w:t>
            </w:r>
            <w:r w:rsidRPr="00337C03">
              <w:rPr>
                <w:rFonts w:ascii="Times New Roman" w:hAnsi="Times New Roman" w:cs="Times New Roman"/>
                <w:sz w:val="24"/>
                <w:szCs w:val="24"/>
              </w:rPr>
              <w:lastRenderedPageBreak/>
              <w:t>website for on line events</w:t>
            </w:r>
          </w:p>
          <w:p w14:paraId="674C9F6F" w14:textId="05DE8233" w:rsidR="00EC06BC" w:rsidRPr="00337C03" w:rsidRDefault="00EC06BC" w:rsidP="00EC06BC">
            <w:pPr>
              <w:spacing w:before="40" w:afterLines="40" w:after="96"/>
              <w:rPr>
                <w:rFonts w:ascii="Times New Roman" w:eastAsia="Times New Roman" w:hAnsi="Times New Roman" w:cs="Times New Roman"/>
                <w:sz w:val="24"/>
                <w:szCs w:val="24"/>
              </w:rPr>
            </w:pPr>
            <w:r w:rsidRPr="00337C03">
              <w:rPr>
                <w:rFonts w:ascii="Times New Roman" w:hAnsi="Times New Roman" w:cs="Times New Roman"/>
                <w:sz w:val="24"/>
                <w:szCs w:val="24"/>
              </w:rPr>
              <w:t>Check the website for Skill Events</w:t>
            </w:r>
          </w:p>
        </w:tc>
      </w:tr>
      <w:tr w:rsidR="00EC06BC" w:rsidRPr="007B4DF8" w14:paraId="6E979989" w14:textId="38E39CCC" w:rsidTr="002643FE">
        <w:tblPrEx>
          <w:tblCellMar>
            <w:left w:w="115" w:type="dxa"/>
            <w:right w:w="115" w:type="dxa"/>
          </w:tblCellMar>
        </w:tblPrEx>
        <w:tc>
          <w:tcPr>
            <w:tcW w:w="737" w:type="dxa"/>
            <w:shd w:val="clear" w:color="auto" w:fill="AEAAAA" w:themeFill="background2" w:themeFillShade="BF"/>
          </w:tcPr>
          <w:p w14:paraId="48CC7C58"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7B872789" w14:textId="77777777" w:rsidR="00EC06BC" w:rsidRPr="007B4DF8" w:rsidRDefault="00EC06BC" w:rsidP="00EC06BC">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Investigating Career Development Opportunities</w:t>
            </w:r>
          </w:p>
        </w:tc>
        <w:tc>
          <w:tcPr>
            <w:tcW w:w="4648" w:type="dxa"/>
            <w:shd w:val="clear" w:color="auto" w:fill="AEAAAA" w:themeFill="background2" w:themeFillShade="BF"/>
          </w:tcPr>
          <w:p w14:paraId="0B04AF8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4DCE922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45B7F6F0"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585FCF11" w14:textId="17557D63"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585709CB" w14:textId="0FCB74B8" w:rsidTr="002643FE">
        <w:tblPrEx>
          <w:tblCellMar>
            <w:left w:w="115" w:type="dxa"/>
            <w:right w:w="115" w:type="dxa"/>
          </w:tblCellMar>
        </w:tblPrEx>
        <w:tc>
          <w:tcPr>
            <w:tcW w:w="737" w:type="dxa"/>
          </w:tcPr>
          <w:p w14:paraId="7313AEC2" w14:textId="6F440B6C"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668" w:type="dxa"/>
            <w:hideMark/>
          </w:tcPr>
          <w:p w14:paraId="48EA1F38" w14:textId="2CD3018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Research career options within the family and consumer sciences (FCS) career clusters</w:t>
            </w:r>
            <w:r>
              <w:rPr>
                <w:rFonts w:ascii="Times New Roman" w:eastAsia="Times New Roman" w:hAnsi="Times New Roman" w:cs="Times New Roman"/>
                <w:sz w:val="24"/>
                <w:szCs w:val="24"/>
              </w:rPr>
              <w:t xml:space="preserve"> and subclusters</w:t>
            </w:r>
            <w:r w:rsidRPr="007B4DF8">
              <w:rPr>
                <w:rFonts w:ascii="Times New Roman" w:eastAsia="Times New Roman" w:hAnsi="Times New Roman" w:cs="Times New Roman"/>
                <w:sz w:val="24"/>
                <w:szCs w:val="24"/>
              </w:rPr>
              <w:t xml:space="preserve">. </w:t>
            </w:r>
          </w:p>
        </w:tc>
        <w:tc>
          <w:tcPr>
            <w:tcW w:w="4648" w:type="dxa"/>
          </w:tcPr>
          <w:p w14:paraId="2080B359"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Research should include using valid sources to find information about</w:t>
            </w:r>
          </w:p>
          <w:p w14:paraId="046D135C" w14:textId="2229B6BC"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career opportunities and the </w:t>
            </w:r>
            <w:r>
              <w:rPr>
                <w:rFonts w:ascii="Times New Roman" w:eastAsia="Times New Roman" w:hAnsi="Times New Roman" w:cs="Times New Roman"/>
                <w:sz w:val="24"/>
                <w:szCs w:val="24"/>
              </w:rPr>
              <w:t>advantage</w:t>
            </w:r>
            <w:r w:rsidRPr="00C74DB0">
              <w:rPr>
                <w:rFonts w:ascii="Times New Roman" w:eastAsia="Times New Roman" w:hAnsi="Times New Roman" w:cs="Times New Roman"/>
                <w:sz w:val="24"/>
                <w:szCs w:val="24"/>
              </w:rPr>
              <w:t>s or disadvantages of chosen occupations</w:t>
            </w:r>
          </w:p>
          <w:p w14:paraId="678C6279"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job descriptions</w:t>
            </w:r>
          </w:p>
          <w:p w14:paraId="0FAAA2B0"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working conditions, including salary expectations, requirements for employment, advancement opportunities, and workplace policies that help employees balance work and family life</w:t>
            </w:r>
          </w:p>
          <w:p w14:paraId="202FEE8A"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training, education, and certification requirements and the costs and benefits of various training options</w:t>
            </w:r>
          </w:p>
          <w:p w14:paraId="69DEEB3D" w14:textId="77777777" w:rsidR="00EC06BC" w:rsidRPr="00C74DB0" w:rsidRDefault="00EC06BC" w:rsidP="003E4B9F">
            <w:pPr>
              <w:numPr>
                <w:ilvl w:val="0"/>
                <w:numId w:val="68"/>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workplace trends and needs (e.g., skilled trades).</w:t>
            </w:r>
          </w:p>
          <w:p w14:paraId="2BF461AD" w14:textId="77777777" w:rsidR="00EC06BC" w:rsidRDefault="00EC06BC" w:rsidP="00EC06BC">
            <w:pPr>
              <w:spacing w:before="40" w:afterLines="40" w:after="96"/>
              <w:rPr>
                <w:rFonts w:ascii="Times New Roman" w:eastAsia="Times New Roman" w:hAnsi="Times New Roman" w:cs="Times New Roman"/>
                <w:sz w:val="24"/>
                <w:szCs w:val="24"/>
              </w:rPr>
            </w:pPr>
          </w:p>
          <w:p w14:paraId="4A6132A9" w14:textId="01DA492B" w:rsidR="00EC06BC" w:rsidRPr="00C74DB0"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w:t>
            </w:r>
            <w:r w:rsidRPr="00C74DB0">
              <w:rPr>
                <w:rFonts w:ascii="Times New Roman" w:eastAsia="Times New Roman" w:hAnsi="Times New Roman" w:cs="Times New Roman"/>
                <w:b/>
                <w:bCs/>
                <w:sz w:val="24"/>
                <w:szCs w:val="24"/>
              </w:rPr>
              <w:t>eacher Resources:</w:t>
            </w:r>
          </w:p>
          <w:p w14:paraId="381F4E95" w14:textId="77777777"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4" w:history="1">
              <w:r w:rsidRPr="00777870">
                <w:rPr>
                  <w:rStyle w:val="Hyperlink"/>
                  <w:rFonts w:ascii="Times New Roman" w:hAnsi="Times New Roman" w:cs="Times New Roman"/>
                  <w:sz w:val="24"/>
                  <w:szCs w:val="24"/>
                </w:rPr>
                <w:t>Careers in FCS</w:t>
              </w:r>
            </w:hyperlink>
            <w:r w:rsidRPr="00777870">
              <w:rPr>
                <w:rFonts w:ascii="Times New Roman" w:hAnsi="Times New Roman" w:cs="Times New Roman"/>
                <w:sz w:val="24"/>
                <w:szCs w:val="24"/>
              </w:rPr>
              <w:t>, American Association of Family and Consumer Sciences</w:t>
            </w:r>
            <w:r>
              <w:rPr>
                <w:rFonts w:ascii="Times New Roman" w:hAnsi="Times New Roman" w:cs="Times New Roman"/>
                <w:sz w:val="24"/>
                <w:szCs w:val="24"/>
              </w:rPr>
              <w:t xml:space="preserve"> (AAFCS)</w:t>
            </w:r>
          </w:p>
          <w:p w14:paraId="4CD67C9B" w14:textId="35EE9B2B"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5" w:history="1">
              <w:r w:rsidRPr="00C46DAE">
                <w:rPr>
                  <w:rStyle w:val="Hyperlink"/>
                  <w:rFonts w:ascii="Times New Roman" w:eastAsia="Times New Roman" w:hAnsi="Times New Roman" w:cs="Times New Roman"/>
                  <w:sz w:val="24"/>
                  <w:szCs w:val="24"/>
                </w:rPr>
                <w:t>Family and Consumer Sciences in the National Career Clusters Framework</w:t>
              </w:r>
            </w:hyperlink>
            <w:r>
              <w:rPr>
                <w:rFonts w:ascii="Times New Roman" w:eastAsia="Times New Roman" w:hAnsi="Times New Roman" w:cs="Times New Roman"/>
                <w:sz w:val="24"/>
                <w:szCs w:val="24"/>
              </w:rPr>
              <w:t>, Advance CTE</w:t>
            </w:r>
          </w:p>
          <w:p w14:paraId="05A7969D" w14:textId="5D375BE8"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6" w:history="1">
              <w:r w:rsidRPr="00777870">
                <w:rPr>
                  <w:rStyle w:val="Hyperlink"/>
                  <w:rFonts w:ascii="Times New Roman" w:hAnsi="Times New Roman" w:cs="Times New Roman"/>
                  <w:sz w:val="24"/>
                  <w:szCs w:val="24"/>
                </w:rPr>
                <w:t>FCS Career Spotlight</w:t>
              </w:r>
            </w:hyperlink>
            <w:r w:rsidRPr="00777870">
              <w:rPr>
                <w:rFonts w:ascii="Times New Roman" w:hAnsi="Times New Roman" w:cs="Times New Roman"/>
                <w:sz w:val="24"/>
                <w:szCs w:val="24"/>
              </w:rPr>
              <w:t>, AAFCS</w:t>
            </w:r>
          </w:p>
          <w:p w14:paraId="2BB08FD6" w14:textId="3B54A4BD" w:rsidR="00EC06BC" w:rsidRPr="00777870" w:rsidRDefault="00EC06BC" w:rsidP="003E4B9F">
            <w:pPr>
              <w:pStyle w:val="ListParagraph"/>
              <w:numPr>
                <w:ilvl w:val="0"/>
                <w:numId w:val="73"/>
              </w:numPr>
              <w:rPr>
                <w:rFonts w:ascii="Times New Roman" w:eastAsia="Times New Roman" w:hAnsi="Times New Roman" w:cs="Times New Roman"/>
                <w:sz w:val="24"/>
                <w:szCs w:val="24"/>
              </w:rPr>
            </w:pPr>
            <w:hyperlink r:id="rId27" w:history="1">
              <w:r w:rsidRPr="00C46DAE">
                <w:rPr>
                  <w:rStyle w:val="Hyperlink"/>
                  <w:rFonts w:ascii="Times New Roman" w:hAnsi="Times New Roman" w:cs="Times New Roman"/>
                  <w:sz w:val="24"/>
                  <w:szCs w:val="24"/>
                </w:rPr>
                <w:t>Career Connection</w:t>
              </w:r>
              <w:r>
                <w:rPr>
                  <w:rStyle w:val="Hyperlink"/>
                  <w:rFonts w:ascii="Times New Roman" w:hAnsi="Times New Roman" w:cs="Times New Roman"/>
                  <w:sz w:val="24"/>
                  <w:szCs w:val="24"/>
                </w:rPr>
                <w:t>,</w:t>
              </w:r>
              <w:r w:rsidRPr="00C46DAE">
                <w:rPr>
                  <w:rStyle w:val="Hyperlink"/>
                  <w:rFonts w:ascii="Times New Roman" w:hAnsi="Times New Roman" w:cs="Times New Roman"/>
                  <w:sz w:val="24"/>
                  <w:szCs w:val="24"/>
                </w:rPr>
                <w:t xml:space="preserve"> </w:t>
              </w:r>
            </w:hyperlink>
            <w:r>
              <w:rPr>
                <w:rFonts w:ascii="Times New Roman" w:hAnsi="Times New Roman" w:cs="Times New Roman"/>
                <w:sz w:val="24"/>
                <w:szCs w:val="24"/>
              </w:rPr>
              <w:t xml:space="preserve">Family, Career and Community Leaders of America (FCCLA) </w:t>
            </w:r>
          </w:p>
          <w:p w14:paraId="0DE15A3C" w14:textId="1C7D5F41" w:rsidR="00EC06BC" w:rsidRPr="003B1C22" w:rsidRDefault="00EC06BC" w:rsidP="003E4B9F">
            <w:pPr>
              <w:pStyle w:val="ListParagraph"/>
              <w:numPr>
                <w:ilvl w:val="0"/>
                <w:numId w:val="73"/>
              </w:numPr>
              <w:rPr>
                <w:rFonts w:ascii="Times New Roman" w:eastAsia="Times New Roman" w:hAnsi="Times New Roman" w:cs="Times New Roman"/>
                <w:sz w:val="24"/>
                <w:szCs w:val="24"/>
              </w:rPr>
            </w:pPr>
            <w:hyperlink r:id="rId28" w:history="1">
              <w:r w:rsidRPr="00F55685">
                <w:rPr>
                  <w:rStyle w:val="Hyperlink"/>
                  <w:rFonts w:ascii="Times New Roman" w:eastAsia="Times New Roman" w:hAnsi="Times New Roman" w:cs="Times New Roman"/>
                  <w:sz w:val="24"/>
                  <w:szCs w:val="24"/>
                </w:rPr>
                <w:t>O</w:t>
              </w:r>
              <w:r>
                <w:rPr>
                  <w:rStyle w:val="Hyperlink"/>
                  <w:rFonts w:ascii="Times New Roman" w:eastAsia="Times New Roman" w:hAnsi="Times New Roman" w:cs="Times New Roman"/>
                  <w:sz w:val="24"/>
                  <w:szCs w:val="24"/>
                </w:rPr>
                <w:t>*</w:t>
              </w:r>
              <w:r w:rsidRPr="00F55685">
                <w:rPr>
                  <w:rStyle w:val="Hyperlink"/>
                  <w:rFonts w:ascii="Times New Roman" w:eastAsia="Times New Roman" w:hAnsi="Times New Roman" w:cs="Times New Roman"/>
                  <w:sz w:val="24"/>
                  <w:szCs w:val="24"/>
                </w:rPr>
                <w:t>Net Online</w:t>
              </w:r>
            </w:hyperlink>
            <w:r w:rsidRPr="00FA624B">
              <w:t xml:space="preserve">, </w:t>
            </w:r>
            <w:r w:rsidRPr="0074798B">
              <w:rPr>
                <w:rFonts w:ascii="Times New Roman" w:hAnsi="Times New Roman" w:cs="Times New Roman"/>
                <w:sz w:val="24"/>
                <w:szCs w:val="24"/>
              </w:rPr>
              <w:t>U.S. Department of Labor</w:t>
            </w:r>
            <w:r w:rsidRPr="003E4B9F">
              <w:rPr>
                <w:rFonts w:ascii="Times New Roman" w:eastAsia="Times New Roman" w:hAnsi="Times New Roman" w:cs="Times New Roman"/>
                <w:sz w:val="24"/>
                <w:szCs w:val="24"/>
              </w:rPr>
              <w:t> </w:t>
            </w:r>
          </w:p>
          <w:p w14:paraId="194F654C" w14:textId="01AC641F" w:rsidR="00EC06BC" w:rsidRPr="00C74DB0" w:rsidRDefault="00EC06BC" w:rsidP="003E4B9F">
            <w:pPr>
              <w:numPr>
                <w:ilvl w:val="0"/>
                <w:numId w:val="73"/>
              </w:numPr>
              <w:rPr>
                <w:rFonts w:ascii="Times New Roman" w:eastAsia="Times New Roman" w:hAnsi="Times New Roman" w:cs="Times New Roman"/>
                <w:sz w:val="24"/>
                <w:szCs w:val="24"/>
              </w:rPr>
            </w:pPr>
            <w:hyperlink r:id="rId29" w:tgtFrame="_blank" w:history="1">
              <w:r>
                <w:rPr>
                  <w:rStyle w:val="Hyperlink"/>
                  <w:rFonts w:ascii="Times New Roman" w:eastAsia="Times New Roman" w:hAnsi="Times New Roman" w:cs="Times New Roman"/>
                  <w:sz w:val="24"/>
                  <w:szCs w:val="24"/>
                </w:rPr>
                <w:t>Virginia Employment Commission</w:t>
              </w:r>
            </w:hyperlink>
            <w:r w:rsidRPr="00C74DB0">
              <w:rPr>
                <w:rFonts w:ascii="Times New Roman" w:eastAsia="Times New Roman" w:hAnsi="Times New Roman" w:cs="Times New Roman"/>
                <w:sz w:val="24"/>
                <w:szCs w:val="24"/>
              </w:rPr>
              <w:t> </w:t>
            </w:r>
          </w:p>
          <w:p w14:paraId="16E3B242" w14:textId="04763C8E" w:rsidR="00EC06BC" w:rsidRPr="007B4DF8" w:rsidRDefault="00EC06BC" w:rsidP="003E4B9F">
            <w:pPr>
              <w:numPr>
                <w:ilvl w:val="0"/>
                <w:numId w:val="73"/>
              </w:numPr>
              <w:rPr>
                <w:rFonts w:ascii="Times New Roman" w:eastAsia="Times New Roman" w:hAnsi="Times New Roman" w:cs="Times New Roman"/>
                <w:sz w:val="24"/>
                <w:szCs w:val="24"/>
              </w:rPr>
            </w:pPr>
            <w:hyperlink r:id="rId30" w:tgtFrame="_blank" w:history="1">
              <w:r w:rsidRPr="00C74DB0">
                <w:rPr>
                  <w:rStyle w:val="Hyperlink"/>
                  <w:rFonts w:ascii="Times New Roman" w:eastAsia="Times New Roman" w:hAnsi="Times New Roman" w:cs="Times New Roman"/>
                  <w:sz w:val="24"/>
                  <w:szCs w:val="24"/>
                </w:rPr>
                <w:t>Virginia Education Wizard</w:t>
              </w:r>
            </w:hyperlink>
            <w:r>
              <w:t xml:space="preserve">, </w:t>
            </w:r>
            <w:r w:rsidRPr="00FA624B">
              <w:rPr>
                <w:rFonts w:ascii="Times New Roman" w:hAnsi="Times New Roman" w:cs="Times New Roman"/>
                <w:sz w:val="24"/>
                <w:szCs w:val="24"/>
              </w:rPr>
              <w:t>Virginia’s Community Colleges</w:t>
            </w:r>
          </w:p>
        </w:tc>
        <w:tc>
          <w:tcPr>
            <w:tcW w:w="4053" w:type="dxa"/>
          </w:tcPr>
          <w:p w14:paraId="76D0AA15"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lastRenderedPageBreak/>
              <w:t>Process/Skill Questions:</w:t>
            </w:r>
          </w:p>
          <w:p w14:paraId="3E19ED4D"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03B17E9D" w14:textId="04D82334" w:rsidR="00EC06BC" w:rsidRPr="00C74DB0" w:rsidRDefault="00EC06BC" w:rsidP="003E4B9F">
            <w:pPr>
              <w:numPr>
                <w:ilvl w:val="0"/>
                <w:numId w:val="6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are the career pathways within FCS?</w:t>
            </w:r>
          </w:p>
          <w:p w14:paraId="4B530621" w14:textId="5E855055" w:rsidR="00EC06BC" w:rsidRPr="00C74DB0" w:rsidRDefault="00EC06BC" w:rsidP="003E4B9F">
            <w:pPr>
              <w:numPr>
                <w:ilvl w:val="0"/>
                <w:numId w:val="69"/>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it important to research a variety of interest</w:t>
            </w:r>
            <w:r>
              <w:rPr>
                <w:rFonts w:ascii="Times New Roman" w:eastAsia="Times New Roman" w:hAnsi="Times New Roman" w:cs="Times New Roman"/>
                <w:sz w:val="24"/>
                <w:szCs w:val="24"/>
              </w:rPr>
              <w:t>ing</w:t>
            </w:r>
            <w:r w:rsidRPr="00C74DB0">
              <w:rPr>
                <w:rFonts w:ascii="Times New Roman" w:eastAsia="Times New Roman" w:hAnsi="Times New Roman" w:cs="Times New Roman"/>
                <w:sz w:val="24"/>
                <w:szCs w:val="24"/>
              </w:rPr>
              <w:t xml:space="preserve"> careers?</w:t>
            </w:r>
          </w:p>
          <w:p w14:paraId="4B1F0990"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00BEB089" w14:textId="77777777" w:rsidR="00EC06BC" w:rsidRPr="00C74DB0" w:rsidRDefault="00EC06BC" w:rsidP="003E4B9F">
            <w:pPr>
              <w:numPr>
                <w:ilvl w:val="0"/>
                <w:numId w:val="7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Which communication skills are necessary to gather and evaluate information for career research?</w:t>
            </w:r>
          </w:p>
          <w:p w14:paraId="2E87155E" w14:textId="77777777" w:rsidR="00EC06BC" w:rsidRPr="00C74DB0" w:rsidRDefault="00EC06BC" w:rsidP="003E4B9F">
            <w:pPr>
              <w:numPr>
                <w:ilvl w:val="0"/>
                <w:numId w:val="70"/>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resources are available for researching career options? Which are most reliable?</w:t>
            </w:r>
          </w:p>
          <w:p w14:paraId="0F4B8754"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5F9347C4" w14:textId="77777777" w:rsidR="00EC06BC" w:rsidRPr="00C74DB0" w:rsidRDefault="00EC06BC" w:rsidP="003E4B9F">
            <w:pPr>
              <w:numPr>
                <w:ilvl w:val="0"/>
                <w:numId w:val="7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skills can be most effective for career attainment?</w:t>
            </w:r>
          </w:p>
          <w:p w14:paraId="30350CC6" w14:textId="77777777" w:rsidR="00EC06BC" w:rsidRPr="00C74DB0" w:rsidRDefault="00EC06BC" w:rsidP="003E4B9F">
            <w:pPr>
              <w:numPr>
                <w:ilvl w:val="0"/>
                <w:numId w:val="71"/>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networking be used effectively in career selection or attainment?</w:t>
            </w:r>
          </w:p>
          <w:p w14:paraId="7E37CC8F"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3DAF98D7" w14:textId="2FF10752" w:rsidR="00EC06BC" w:rsidRPr="00C74DB0" w:rsidRDefault="00EC06BC" w:rsidP="003E4B9F">
            <w:pPr>
              <w:numPr>
                <w:ilvl w:val="0"/>
                <w:numId w:val="7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can researching a company or career before an interview benefit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chances of getting hired?</w:t>
            </w:r>
          </w:p>
          <w:p w14:paraId="01C93CF0" w14:textId="5A076397" w:rsidR="00EC06BC" w:rsidRPr="00A667AA" w:rsidRDefault="00EC06BC" w:rsidP="003E4B9F">
            <w:pPr>
              <w:numPr>
                <w:ilvl w:val="0"/>
                <w:numId w:val="72"/>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How can career selection affect future goals?</w:t>
            </w:r>
          </w:p>
        </w:tc>
        <w:tc>
          <w:tcPr>
            <w:tcW w:w="2741" w:type="dxa"/>
          </w:tcPr>
          <w:p w14:paraId="32BD7AD2" w14:textId="77777777" w:rsidR="00EC06BC" w:rsidRDefault="00EC06BC" w:rsidP="00EC06BC">
            <w:pPr>
              <w:spacing w:before="40" w:afterLines="40" w:after="96"/>
              <w:rPr>
                <w:rFonts w:ascii="Times New Roman" w:eastAsia="Times New Roman" w:hAnsi="Times New Roman" w:cs="Times New Roman"/>
                <w:sz w:val="24"/>
                <w:szCs w:val="24"/>
                <w:lang w:val="pt-BR"/>
              </w:rPr>
            </w:pPr>
            <w:proofErr w:type="spellStart"/>
            <w:r w:rsidRPr="006E707D">
              <w:rPr>
                <w:rFonts w:ascii="Times New Roman" w:eastAsia="Times New Roman" w:hAnsi="Times New Roman" w:cs="Times New Roman"/>
                <w:sz w:val="24"/>
                <w:szCs w:val="24"/>
                <w:lang w:val="pt-BR"/>
              </w:rPr>
              <w:t>English</w:t>
            </w:r>
            <w:proofErr w:type="spellEnd"/>
            <w:r w:rsidRPr="006E707D">
              <w:rPr>
                <w:rFonts w:ascii="Times New Roman" w:eastAsia="Times New Roman" w:hAnsi="Times New Roman" w:cs="Times New Roman"/>
                <w:sz w:val="24"/>
                <w:szCs w:val="24"/>
                <w:lang w:val="pt-BR"/>
              </w:rPr>
              <w:t>: 9.RV, 9.RI, 9.LU, 9.R, 10.RV, 10.RI, 10.LU, 10.R, 11.RV, 11.RI, 11.LU, 11.R, 12.RV, 12.RI, 12.LU, 12.R</w:t>
            </w:r>
          </w:p>
          <w:p w14:paraId="2A1DA5B4" w14:textId="77777777" w:rsidR="00EC06BC" w:rsidRDefault="00EC06BC" w:rsidP="00EC06BC">
            <w:pPr>
              <w:spacing w:before="40" w:afterLines="40" w:after="96"/>
              <w:rPr>
                <w:rFonts w:ascii="Times New Roman" w:eastAsia="Times New Roman" w:hAnsi="Times New Roman" w:cs="Times New Roman"/>
                <w:sz w:val="24"/>
                <w:szCs w:val="24"/>
                <w:lang w:val="pt-BR"/>
              </w:rPr>
            </w:pPr>
          </w:p>
          <w:p w14:paraId="510F2609" w14:textId="4E6AB4F2"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Govt 8, 9, 14, 15</w:t>
            </w:r>
          </w:p>
        </w:tc>
        <w:tc>
          <w:tcPr>
            <w:tcW w:w="2863" w:type="dxa"/>
          </w:tcPr>
          <w:p w14:paraId="43E57F80" w14:textId="3D8922F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56592F9C"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368452E8"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0D6D62F4"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3879E7DC"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74A3DE36" w14:textId="77777777" w:rsidR="00EC06BC" w:rsidRPr="00337C03" w:rsidRDefault="00EC06BC" w:rsidP="00EC06BC">
            <w:pPr>
              <w:pStyle w:val="ListParagraph"/>
              <w:rPr>
                <w:rFonts w:ascii="Times New Roman" w:hAnsi="Times New Roman" w:cs="Times New Roman"/>
                <w:sz w:val="24"/>
                <w:szCs w:val="24"/>
              </w:rPr>
            </w:pPr>
          </w:p>
          <w:p w14:paraId="4D90BC8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49E154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FA4585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EDE810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909185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0CF8059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Speak out for FCCLA</w:t>
            </w:r>
          </w:p>
          <w:p w14:paraId="21FC5ED5" w14:textId="77777777" w:rsidR="00EC06BC" w:rsidRPr="00337C03" w:rsidRDefault="00EC06BC" w:rsidP="00EC06BC">
            <w:pPr>
              <w:rPr>
                <w:rFonts w:ascii="Times New Roman" w:hAnsi="Times New Roman" w:cs="Times New Roman"/>
                <w:sz w:val="24"/>
                <w:szCs w:val="24"/>
              </w:rPr>
            </w:pPr>
          </w:p>
          <w:p w14:paraId="69CEE27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40D2442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D8D2EA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C42EBF9"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7E63713E" w14:textId="77777777" w:rsidR="00EC06BC" w:rsidRPr="00337C03" w:rsidRDefault="00EC06BC" w:rsidP="00EC06BC">
            <w:pPr>
              <w:rPr>
                <w:rFonts w:ascii="Times New Roman" w:hAnsi="Times New Roman" w:cs="Times New Roman"/>
                <w:sz w:val="24"/>
                <w:szCs w:val="24"/>
              </w:rPr>
            </w:pPr>
          </w:p>
          <w:p w14:paraId="47FC43CB" w14:textId="77777777" w:rsidR="00EC06BC" w:rsidRPr="00337C03" w:rsidRDefault="00EC06BC" w:rsidP="00EC06BC">
            <w:pPr>
              <w:rPr>
                <w:rFonts w:ascii="Times New Roman" w:hAnsi="Times New Roman" w:cs="Times New Roman"/>
                <w:b/>
                <w:sz w:val="24"/>
                <w:szCs w:val="24"/>
                <w:u w:val="single"/>
              </w:rPr>
            </w:pPr>
          </w:p>
          <w:p w14:paraId="33C1AEB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85898D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69ED562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Entrepreneurship</w:t>
            </w:r>
          </w:p>
          <w:p w14:paraId="51104B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7931167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Focus on Children</w:t>
            </w:r>
          </w:p>
          <w:p w14:paraId="6B37533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4480D84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DF5C7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78E6E9B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4DA08ED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3955A2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3AF4D0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Promote and Publicize FCCLA</w:t>
            </w:r>
          </w:p>
          <w:p w14:paraId="672BB3E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Say Yes to FCS Education</w:t>
            </w:r>
          </w:p>
          <w:p w14:paraId="12A0958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5945CB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B495D5C"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23D25920" w14:textId="188F53D6" w:rsidTr="002643FE">
        <w:tblPrEx>
          <w:tblCellMar>
            <w:left w:w="115" w:type="dxa"/>
            <w:right w:w="115" w:type="dxa"/>
          </w:tblCellMar>
        </w:tblPrEx>
        <w:tc>
          <w:tcPr>
            <w:tcW w:w="737" w:type="dxa"/>
          </w:tcPr>
          <w:p w14:paraId="6C07ECC0" w14:textId="157A04D1"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3668" w:type="dxa"/>
            <w:hideMark/>
          </w:tcPr>
          <w:p w14:paraId="1E1F84BE" w14:textId="552448C1"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Set short- and long-term career goals related to career choice. </w:t>
            </w:r>
          </w:p>
        </w:tc>
        <w:tc>
          <w:tcPr>
            <w:tcW w:w="4648" w:type="dxa"/>
          </w:tcPr>
          <w:p w14:paraId="20B12A53" w14:textId="77777777" w:rsidR="00EC06BC"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Setting goals should include </w:t>
            </w:r>
          </w:p>
          <w:p w14:paraId="0063751F" w14:textId="189361A9" w:rsidR="00EC06BC" w:rsidRPr="005375AF" w:rsidRDefault="00EC06BC" w:rsidP="003E4B9F">
            <w:pPr>
              <w:pStyle w:val="ListParagraph"/>
              <w:numPr>
                <w:ilvl w:val="0"/>
                <w:numId w:val="228"/>
              </w:numPr>
              <w:spacing w:before="40" w:afterLines="40" w:after="96"/>
              <w:rPr>
                <w:rFonts w:ascii="Times New Roman" w:eastAsia="Times New Roman" w:hAnsi="Times New Roman" w:cs="Times New Roman"/>
                <w:sz w:val="24"/>
                <w:szCs w:val="24"/>
              </w:rPr>
            </w:pPr>
            <w:r w:rsidRPr="005375AF">
              <w:rPr>
                <w:rFonts w:ascii="Times New Roman" w:eastAsia="Times New Roman" w:hAnsi="Times New Roman" w:cs="Times New Roman"/>
                <w:sz w:val="24"/>
                <w:szCs w:val="24"/>
              </w:rPr>
              <w:t xml:space="preserve">establishing goal statements that reflect the steps in the goal-setting process </w:t>
            </w:r>
          </w:p>
          <w:p w14:paraId="20CEE6A0" w14:textId="2252540A" w:rsidR="00EC06BC" w:rsidRDefault="00EC06BC" w:rsidP="003E4B9F">
            <w:pPr>
              <w:pStyle w:val="ListParagraph"/>
              <w:numPr>
                <w:ilvl w:val="0"/>
                <w:numId w:val="228"/>
              </w:num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creating </w:t>
            </w:r>
            <w:r w:rsidRPr="005375AF">
              <w:rPr>
                <w:rFonts w:ascii="Times New Roman" w:eastAsia="Times New Roman" w:hAnsi="Times New Roman" w:cs="Times New Roman"/>
                <w:sz w:val="24"/>
                <w:szCs w:val="24"/>
              </w:rPr>
              <w:t xml:space="preserve">an action plan for implementing each goal. </w:t>
            </w:r>
          </w:p>
          <w:p w14:paraId="3A343841" w14:textId="1A4724DF" w:rsidR="00EC06BC" w:rsidRPr="005375AF"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The p</w:t>
            </w:r>
            <w:r w:rsidRPr="005375AF">
              <w:rPr>
                <w:rFonts w:ascii="Times New Roman" w:eastAsia="Times New Roman" w:hAnsi="Times New Roman" w:cs="Times New Roman"/>
                <w:sz w:val="24"/>
                <w:szCs w:val="24"/>
              </w:rPr>
              <w:t xml:space="preserve">rocess should also include the time horizon, </w:t>
            </w:r>
            <w:r>
              <w:rPr>
                <w:rFonts w:ascii="Times New Roman" w:eastAsia="Times New Roman" w:hAnsi="Times New Roman" w:cs="Times New Roman"/>
                <w:sz w:val="24"/>
                <w:szCs w:val="24"/>
              </w:rPr>
              <w:t>education and experience</w:t>
            </w:r>
            <w:r w:rsidRPr="005375AF">
              <w:rPr>
                <w:rFonts w:ascii="Times New Roman" w:eastAsia="Times New Roman" w:hAnsi="Times New Roman" w:cs="Times New Roman"/>
                <w:sz w:val="24"/>
                <w:szCs w:val="24"/>
              </w:rPr>
              <w:t xml:space="preserve"> needed, and expectations involved in each goal.</w:t>
            </w:r>
          </w:p>
        </w:tc>
        <w:tc>
          <w:tcPr>
            <w:tcW w:w="4053" w:type="dxa"/>
          </w:tcPr>
          <w:p w14:paraId="412C7A99" w14:textId="77777777" w:rsidR="00EC06BC" w:rsidRPr="00C74DB0" w:rsidRDefault="00EC06BC" w:rsidP="00EC06BC">
            <w:pPr>
              <w:spacing w:before="40" w:afterLines="40" w:after="96"/>
              <w:rPr>
                <w:rFonts w:ascii="Times New Roman" w:eastAsia="Times New Roman" w:hAnsi="Times New Roman" w:cs="Times New Roman"/>
                <w:sz w:val="24"/>
                <w:szCs w:val="24"/>
              </w:rPr>
            </w:pPr>
            <w:r w:rsidRPr="00C74DB0">
              <w:rPr>
                <w:rFonts w:ascii="Times New Roman" w:eastAsia="Times New Roman" w:hAnsi="Times New Roman" w:cs="Times New Roman"/>
                <w:b/>
                <w:bCs/>
                <w:sz w:val="24"/>
                <w:szCs w:val="24"/>
              </w:rPr>
              <w:t>Process/Skill Questions:</w:t>
            </w:r>
          </w:p>
          <w:p w14:paraId="62680E1B"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Thinking</w:t>
            </w:r>
          </w:p>
          <w:p w14:paraId="4CF2096F" w14:textId="77777777" w:rsidR="00EC06BC" w:rsidRPr="00C74DB0" w:rsidRDefault="00EC06BC" w:rsidP="003E4B9F">
            <w:pPr>
              <w:numPr>
                <w:ilvl w:val="0"/>
                <w:numId w:val="7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is it important to have career goals?</w:t>
            </w:r>
          </w:p>
          <w:p w14:paraId="7C60C92D" w14:textId="703CB6E1" w:rsidR="00EC06BC" w:rsidRPr="00C74DB0" w:rsidRDefault="00EC06BC" w:rsidP="003E4B9F">
            <w:pPr>
              <w:numPr>
                <w:ilvl w:val="0"/>
                <w:numId w:val="74"/>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What might happen if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choose</w:t>
            </w:r>
            <w:r>
              <w:rPr>
                <w:rFonts w:ascii="Times New Roman" w:eastAsia="Times New Roman" w:hAnsi="Times New Roman" w:cs="Times New Roman"/>
                <w:sz w:val="24"/>
                <w:szCs w:val="24"/>
              </w:rPr>
              <w:t>s</w:t>
            </w:r>
            <w:r w:rsidRPr="00C74DB0">
              <w:rPr>
                <w:rFonts w:ascii="Times New Roman" w:eastAsia="Times New Roman" w:hAnsi="Times New Roman" w:cs="Times New Roman"/>
                <w:sz w:val="24"/>
                <w:szCs w:val="24"/>
              </w:rPr>
              <w:t xml:space="preserve"> a career that is inconsistent with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 or desired lifestyle?</w:t>
            </w:r>
          </w:p>
          <w:p w14:paraId="2812CC18"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Communication</w:t>
            </w:r>
          </w:p>
          <w:p w14:paraId="742C7B39" w14:textId="6CBAD2CF" w:rsidR="00EC06BC" w:rsidRPr="00C74DB0" w:rsidRDefault="00EC06BC" w:rsidP="003E4B9F">
            <w:pPr>
              <w:numPr>
                <w:ilvl w:val="0"/>
                <w:numId w:val="7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can modern technology (e.g., apps, devices) help </w:t>
            </w:r>
            <w:r>
              <w:rPr>
                <w:rFonts w:ascii="Times New Roman" w:eastAsia="Times New Roman" w:hAnsi="Times New Roman" w:cs="Times New Roman"/>
                <w:sz w:val="24"/>
                <w:szCs w:val="24"/>
              </w:rPr>
              <w:t xml:space="preserve">one </w:t>
            </w:r>
            <w:r w:rsidRPr="00C74DB0">
              <w:rPr>
                <w:rFonts w:ascii="Times New Roman" w:eastAsia="Times New Roman" w:hAnsi="Times New Roman" w:cs="Times New Roman"/>
                <w:sz w:val="24"/>
                <w:szCs w:val="24"/>
              </w:rPr>
              <w:t xml:space="preserve">track the progress of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w:t>
            </w:r>
          </w:p>
          <w:p w14:paraId="698036FC" w14:textId="1803E3D6" w:rsidR="00EC06BC" w:rsidRPr="00C74DB0" w:rsidRDefault="00EC06BC" w:rsidP="003E4B9F">
            <w:pPr>
              <w:numPr>
                <w:ilvl w:val="0"/>
                <w:numId w:val="75"/>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lastRenderedPageBreak/>
              <w:t xml:space="preserve">How can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communicate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short- and long-term career goals to others?</w:t>
            </w:r>
          </w:p>
          <w:p w14:paraId="76CA565B"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Leadership</w:t>
            </w:r>
          </w:p>
          <w:p w14:paraId="4B5FE814" w14:textId="0BD63C3D" w:rsidR="00EC06BC" w:rsidRPr="00C74DB0" w:rsidRDefault="00EC06BC" w:rsidP="003E4B9F">
            <w:pPr>
              <w:numPr>
                <w:ilvl w:val="0"/>
                <w:numId w:val="7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goal-setting process inspire others?</w:t>
            </w:r>
          </w:p>
          <w:p w14:paraId="39572D65" w14:textId="409C9941" w:rsidR="00EC06BC" w:rsidRPr="00C74DB0" w:rsidRDefault="00EC06BC" w:rsidP="003E4B9F">
            <w:pPr>
              <w:numPr>
                <w:ilvl w:val="0"/>
                <w:numId w:val="76"/>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 xml:space="preserve">How will the transferable skills </w:t>
            </w:r>
            <w:r>
              <w:rPr>
                <w:rFonts w:ascii="Times New Roman" w:eastAsia="Times New Roman" w:hAnsi="Times New Roman" w:cs="Times New Roman"/>
                <w:sz w:val="24"/>
                <w:szCs w:val="24"/>
              </w:rPr>
              <w:t>one has</w:t>
            </w:r>
            <w:r w:rsidRPr="00C74DB0">
              <w:rPr>
                <w:rFonts w:ascii="Times New Roman" w:eastAsia="Times New Roman" w:hAnsi="Times New Roman" w:cs="Times New Roman"/>
                <w:sz w:val="24"/>
                <w:szCs w:val="24"/>
              </w:rPr>
              <w:t xml:space="preserve"> gained in FCCLA help </w:t>
            </w:r>
            <w:r>
              <w:rPr>
                <w:rFonts w:ascii="Times New Roman" w:eastAsia="Times New Roman" w:hAnsi="Times New Roman" w:cs="Times New Roman"/>
                <w:sz w:val="24"/>
                <w:szCs w:val="24"/>
              </w:rPr>
              <w:t>one</w:t>
            </w:r>
            <w:r w:rsidRPr="00C74DB0">
              <w:rPr>
                <w:rFonts w:ascii="Times New Roman" w:eastAsia="Times New Roman" w:hAnsi="Times New Roman" w:cs="Times New Roman"/>
                <w:sz w:val="24"/>
                <w:szCs w:val="24"/>
              </w:rPr>
              <w:t xml:space="preserve"> in </w:t>
            </w:r>
            <w:r>
              <w:rPr>
                <w:rFonts w:ascii="Times New Roman" w:eastAsia="Times New Roman" w:hAnsi="Times New Roman" w:cs="Times New Roman"/>
                <w:sz w:val="24"/>
                <w:szCs w:val="24"/>
              </w:rPr>
              <w:t>one’s</w:t>
            </w:r>
            <w:r w:rsidRPr="00C74DB0">
              <w:rPr>
                <w:rFonts w:ascii="Times New Roman" w:eastAsia="Times New Roman" w:hAnsi="Times New Roman" w:cs="Times New Roman"/>
                <w:sz w:val="24"/>
                <w:szCs w:val="24"/>
              </w:rPr>
              <w:t xml:space="preserve"> career?</w:t>
            </w:r>
          </w:p>
          <w:p w14:paraId="60754545" w14:textId="77777777" w:rsidR="00EC06BC" w:rsidRPr="00C74DB0" w:rsidRDefault="00EC06BC" w:rsidP="00EC06BC">
            <w:pPr>
              <w:rPr>
                <w:rFonts w:ascii="Times New Roman" w:eastAsia="Times New Roman" w:hAnsi="Times New Roman" w:cs="Times New Roman"/>
                <w:b/>
                <w:bCs/>
                <w:sz w:val="24"/>
                <w:szCs w:val="24"/>
              </w:rPr>
            </w:pPr>
            <w:r w:rsidRPr="00C74DB0">
              <w:rPr>
                <w:rFonts w:ascii="Times New Roman" w:eastAsia="Times New Roman" w:hAnsi="Times New Roman" w:cs="Times New Roman"/>
                <w:b/>
                <w:bCs/>
                <w:sz w:val="24"/>
                <w:szCs w:val="24"/>
              </w:rPr>
              <w:t>Management</w:t>
            </w:r>
          </w:p>
          <w:p w14:paraId="0DEF5025" w14:textId="77777777" w:rsidR="00EC06BC" w:rsidRPr="00C74DB0" w:rsidRDefault="00EC06BC" w:rsidP="003E4B9F">
            <w:pPr>
              <w:numPr>
                <w:ilvl w:val="0"/>
                <w:numId w:val="7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Why should a cost-benefit analysis be considered when making career goals?</w:t>
            </w:r>
          </w:p>
          <w:p w14:paraId="64D19B1B" w14:textId="4F6804BA" w:rsidR="00EC06BC" w:rsidRPr="00A667AA" w:rsidRDefault="00EC06BC" w:rsidP="003E4B9F">
            <w:pPr>
              <w:numPr>
                <w:ilvl w:val="0"/>
                <w:numId w:val="77"/>
              </w:numPr>
              <w:rPr>
                <w:rFonts w:ascii="Times New Roman" w:eastAsia="Times New Roman" w:hAnsi="Times New Roman" w:cs="Times New Roman"/>
                <w:sz w:val="24"/>
                <w:szCs w:val="24"/>
              </w:rPr>
            </w:pPr>
            <w:r w:rsidRPr="00C74DB0">
              <w:rPr>
                <w:rFonts w:ascii="Times New Roman" w:eastAsia="Times New Roman" w:hAnsi="Times New Roman" w:cs="Times New Roman"/>
                <w:sz w:val="24"/>
                <w:szCs w:val="24"/>
              </w:rPr>
              <w:t>What resources are available to help set short-and long-term career goals?</w:t>
            </w:r>
          </w:p>
        </w:tc>
        <w:tc>
          <w:tcPr>
            <w:tcW w:w="2741" w:type="dxa"/>
          </w:tcPr>
          <w:p w14:paraId="3A5F2E18" w14:textId="7DBE68D2" w:rsidR="00EC06BC" w:rsidRPr="00337C03" w:rsidRDefault="00EC06BC" w:rsidP="00EC06BC">
            <w:pPr>
              <w:rPr>
                <w:rFonts w:ascii="Times New Roman" w:hAnsi="Times New Roman" w:cs="Times New Roman"/>
                <w:b/>
                <w:sz w:val="24"/>
                <w:szCs w:val="24"/>
                <w:u w:val="single"/>
              </w:rPr>
            </w:pPr>
            <w:r w:rsidRPr="006E707D">
              <w:rPr>
                <w:rFonts w:ascii="Times New Roman" w:eastAsia="Times New Roman" w:hAnsi="Times New Roman" w:cs="Times New Roman"/>
                <w:sz w:val="24"/>
                <w:szCs w:val="24"/>
              </w:rPr>
              <w:lastRenderedPageBreak/>
              <w:t>English: 9.RV, 9.RI, 9.LU, 9.C, 10.RV, 10.RI, 10.LU, 10.C, 11.RV, 11.RI, 11.LU, 11.C, 12.RV, 12.RI, 12.LU, 12.C</w:t>
            </w:r>
          </w:p>
        </w:tc>
        <w:tc>
          <w:tcPr>
            <w:tcW w:w="2863" w:type="dxa"/>
          </w:tcPr>
          <w:p w14:paraId="57489326" w14:textId="4D330BF9"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1641FC76"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7C7F04AB"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FE3111A"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3513EB63"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5839FFBE" w14:textId="77777777" w:rsidR="00EC06BC" w:rsidRPr="00337C03" w:rsidRDefault="00EC06BC" w:rsidP="00EC06BC">
            <w:pPr>
              <w:pStyle w:val="ListParagraph"/>
              <w:rPr>
                <w:rFonts w:ascii="Times New Roman" w:hAnsi="Times New Roman" w:cs="Times New Roman"/>
                <w:sz w:val="24"/>
                <w:szCs w:val="24"/>
              </w:rPr>
            </w:pPr>
          </w:p>
          <w:p w14:paraId="4415008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4C11E97"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FBF7CD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0262DC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3B74965"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Take the Lead</w:t>
            </w:r>
          </w:p>
          <w:p w14:paraId="1987653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Speak out for </w:t>
            </w:r>
            <w:r w:rsidRPr="00337C03">
              <w:rPr>
                <w:rFonts w:ascii="Times New Roman" w:hAnsi="Times New Roman" w:cs="Times New Roman"/>
                <w:sz w:val="24"/>
                <w:szCs w:val="24"/>
              </w:rPr>
              <w:lastRenderedPageBreak/>
              <w:t>FCCLA</w:t>
            </w:r>
          </w:p>
          <w:p w14:paraId="7A4280F6" w14:textId="77777777" w:rsidR="00EC06BC" w:rsidRPr="00337C03" w:rsidRDefault="00EC06BC" w:rsidP="00EC06BC">
            <w:pPr>
              <w:rPr>
                <w:rFonts w:ascii="Times New Roman" w:hAnsi="Times New Roman" w:cs="Times New Roman"/>
                <w:sz w:val="24"/>
                <w:szCs w:val="24"/>
              </w:rPr>
            </w:pPr>
          </w:p>
          <w:p w14:paraId="645A4DFC" w14:textId="77777777" w:rsidR="00EC06BC" w:rsidRPr="00337C03" w:rsidRDefault="00EC06BC" w:rsidP="00EC06BC">
            <w:pPr>
              <w:rPr>
                <w:rFonts w:ascii="Times New Roman" w:hAnsi="Times New Roman" w:cs="Times New Roman"/>
                <w:b/>
                <w:sz w:val="24"/>
                <w:szCs w:val="24"/>
                <w:u w:val="single"/>
              </w:rPr>
            </w:pPr>
          </w:p>
          <w:p w14:paraId="776E96A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897A51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Career Investigation</w:t>
            </w:r>
          </w:p>
          <w:p w14:paraId="1CA65F5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Entrepreneurship</w:t>
            </w:r>
          </w:p>
          <w:p w14:paraId="35A3841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D0F1BC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27A98EB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2ED3D74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FF64A0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682F82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97816C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D90022C"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E983ECB" w14:textId="6C3D00EA" w:rsidTr="002643FE">
        <w:tblPrEx>
          <w:tblCellMar>
            <w:left w:w="115" w:type="dxa"/>
            <w:right w:w="115" w:type="dxa"/>
          </w:tblCellMar>
        </w:tblPrEx>
        <w:tc>
          <w:tcPr>
            <w:tcW w:w="737" w:type="dxa"/>
            <w:shd w:val="clear" w:color="auto" w:fill="AEAAAA" w:themeFill="background2" w:themeFillShade="BF"/>
          </w:tcPr>
          <w:p w14:paraId="6B60E759"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6C52C45B" w14:textId="6AEAD27D" w:rsidR="00EC06BC" w:rsidRPr="007B4DF8" w:rsidRDefault="00EC06BC" w:rsidP="00EC06BC">
            <w:pPr>
              <w:spacing w:before="40" w:afterLines="40" w:after="96"/>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Making Responsible Consumer Choices</w:t>
            </w:r>
          </w:p>
        </w:tc>
        <w:tc>
          <w:tcPr>
            <w:tcW w:w="4648" w:type="dxa"/>
            <w:shd w:val="clear" w:color="auto" w:fill="AEAAAA" w:themeFill="background2" w:themeFillShade="BF"/>
          </w:tcPr>
          <w:p w14:paraId="3E43B9BD"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47396A0A"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49578E8C"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57B1E482" w14:textId="70781200"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56E481E0" w14:textId="021D7D79" w:rsidTr="002643FE">
        <w:tblPrEx>
          <w:tblCellMar>
            <w:left w:w="115" w:type="dxa"/>
            <w:right w:w="115" w:type="dxa"/>
          </w:tblCellMar>
        </w:tblPrEx>
        <w:tc>
          <w:tcPr>
            <w:tcW w:w="737" w:type="dxa"/>
          </w:tcPr>
          <w:p w14:paraId="0E8A1CEE" w14:textId="71D847B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668" w:type="dxa"/>
            <w:hideMark/>
          </w:tcPr>
          <w:p w14:paraId="11ADDD59" w14:textId="7F983DDC"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Evaluate sources of consumer information. </w:t>
            </w:r>
          </w:p>
        </w:tc>
        <w:tc>
          <w:tcPr>
            <w:tcW w:w="4648" w:type="dxa"/>
          </w:tcPr>
          <w:p w14:paraId="55497863"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Evaluation may include</w:t>
            </w:r>
          </w:p>
          <w:p w14:paraId="7E9C59EF" w14:textId="46FDC650" w:rsidR="00EC06BC" w:rsidRPr="00CC0939"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government or </w:t>
            </w:r>
            <w:r w:rsidRPr="00CC0939">
              <w:rPr>
                <w:rFonts w:ascii="Times New Roman" w:eastAsia="Times New Roman" w:hAnsi="Times New Roman" w:cs="Times New Roman"/>
                <w:sz w:val="24"/>
                <w:szCs w:val="24"/>
              </w:rPr>
              <w:t>community agencies (e.g., Federal Trade Commission [</w:t>
            </w:r>
            <w:r w:rsidRPr="00FA624B">
              <w:rPr>
                <w:rFonts w:ascii="Times New Roman" w:hAnsi="Times New Roman" w:cs="Times New Roman"/>
                <w:sz w:val="24"/>
                <w:szCs w:val="24"/>
              </w:rPr>
              <w:t>FTC]</w:t>
            </w:r>
            <w:r w:rsidRPr="00CC0939">
              <w:rPr>
                <w:rFonts w:ascii="Times New Roman" w:eastAsia="Times New Roman" w:hAnsi="Times New Roman" w:cs="Times New Roman"/>
                <w:sz w:val="24"/>
                <w:szCs w:val="24"/>
              </w:rPr>
              <w:t>, Consumer F</w:t>
            </w:r>
            <w:r w:rsidRPr="00FA624B">
              <w:rPr>
                <w:rFonts w:ascii="Times New Roman" w:hAnsi="Times New Roman" w:cs="Times New Roman"/>
                <w:sz w:val="24"/>
                <w:szCs w:val="24"/>
              </w:rPr>
              <w:t xml:space="preserve">inancial </w:t>
            </w:r>
            <w:r w:rsidRPr="00CC0939">
              <w:rPr>
                <w:rFonts w:ascii="Times New Roman" w:eastAsia="Times New Roman" w:hAnsi="Times New Roman" w:cs="Times New Roman"/>
                <w:sz w:val="24"/>
                <w:szCs w:val="24"/>
              </w:rPr>
              <w:t>Protection B</w:t>
            </w:r>
            <w:r w:rsidRPr="00FA624B">
              <w:rPr>
                <w:rFonts w:ascii="Times New Roman" w:hAnsi="Times New Roman" w:cs="Times New Roman"/>
                <w:sz w:val="24"/>
                <w:szCs w:val="24"/>
              </w:rPr>
              <w:t>ureau [CFPB]</w:t>
            </w:r>
            <w:r w:rsidRPr="00CC0939">
              <w:rPr>
                <w:rFonts w:ascii="Times New Roman" w:eastAsia="Times New Roman" w:hAnsi="Times New Roman" w:cs="Times New Roman"/>
                <w:sz w:val="24"/>
                <w:szCs w:val="24"/>
              </w:rPr>
              <w:t>)</w:t>
            </w:r>
          </w:p>
          <w:p w14:paraId="4F331C36" w14:textId="365E3662" w:rsidR="00EC06BC" w:rsidRPr="00CC0939" w:rsidRDefault="00EC06BC" w:rsidP="003E4B9F">
            <w:pPr>
              <w:numPr>
                <w:ilvl w:val="0"/>
                <w:numId w:val="78"/>
              </w:numPr>
              <w:rPr>
                <w:rFonts w:ascii="Times New Roman" w:eastAsia="Times New Roman" w:hAnsi="Times New Roman" w:cs="Times New Roman"/>
                <w:sz w:val="24"/>
                <w:szCs w:val="24"/>
              </w:rPr>
            </w:pPr>
            <w:r w:rsidRPr="00CC0939">
              <w:rPr>
                <w:rFonts w:ascii="Times New Roman" w:eastAsia="Times New Roman" w:hAnsi="Times New Roman" w:cs="Times New Roman"/>
                <w:sz w:val="24"/>
                <w:szCs w:val="24"/>
              </w:rPr>
              <w:t xml:space="preserve">consumer-oriented publications (e.g., news articles, </w:t>
            </w:r>
            <w:r w:rsidRPr="00FA624B">
              <w:rPr>
                <w:rFonts w:ascii="Times New Roman" w:eastAsia="Times New Roman" w:hAnsi="Times New Roman" w:cs="Times New Roman"/>
                <w:sz w:val="24"/>
                <w:szCs w:val="24"/>
                <w:u w:val="single"/>
              </w:rPr>
              <w:t>Consumer Reports</w:t>
            </w:r>
            <w:r w:rsidRPr="00CC0939">
              <w:rPr>
                <w:rFonts w:ascii="Times New Roman" w:eastAsia="Times New Roman" w:hAnsi="Times New Roman" w:cs="Times New Roman"/>
                <w:sz w:val="24"/>
                <w:szCs w:val="24"/>
              </w:rPr>
              <w:t>, peer review journals, trade publications)</w:t>
            </w:r>
          </w:p>
          <w:p w14:paraId="76CE1D27" w14:textId="41F909B4"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 xml:space="preserve">advice from others (e.g., family, friends, experts, sales </w:t>
            </w:r>
            <w:r>
              <w:rPr>
                <w:rFonts w:ascii="Times New Roman" w:eastAsia="Times New Roman" w:hAnsi="Times New Roman" w:cs="Times New Roman"/>
                <w:sz w:val="24"/>
                <w:szCs w:val="24"/>
              </w:rPr>
              <w:t>representatives</w:t>
            </w:r>
            <w:r w:rsidRPr="0010046F">
              <w:rPr>
                <w:rFonts w:ascii="Times New Roman" w:eastAsia="Times New Roman" w:hAnsi="Times New Roman" w:cs="Times New Roman"/>
                <w:sz w:val="24"/>
                <w:szCs w:val="24"/>
              </w:rPr>
              <w:t>, online reviews)</w:t>
            </w:r>
          </w:p>
          <w:p w14:paraId="5C4163B1" w14:textId="77777777"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point-of-purchase sources (e.g., labels, packages, displays)</w:t>
            </w:r>
          </w:p>
          <w:p w14:paraId="539A6753" w14:textId="3CD10022"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media (e.g., television programs, podcasts, email, websites, social media</w:t>
            </w:r>
            <w:r>
              <w:rPr>
                <w:rFonts w:ascii="Times New Roman" w:eastAsia="Times New Roman" w:hAnsi="Times New Roman" w:cs="Times New Roman"/>
                <w:sz w:val="24"/>
                <w:szCs w:val="24"/>
              </w:rPr>
              <w:t>, AI</w:t>
            </w:r>
            <w:r w:rsidRPr="0010046F">
              <w:rPr>
                <w:rFonts w:ascii="Times New Roman" w:eastAsia="Times New Roman" w:hAnsi="Times New Roman" w:cs="Times New Roman"/>
                <w:sz w:val="24"/>
                <w:szCs w:val="24"/>
              </w:rPr>
              <w:t>)</w:t>
            </w:r>
          </w:p>
          <w:p w14:paraId="657AB5D0" w14:textId="77777777" w:rsidR="00EC06BC" w:rsidRPr="0010046F" w:rsidRDefault="00EC06BC" w:rsidP="003E4B9F">
            <w:pPr>
              <w:numPr>
                <w:ilvl w:val="0"/>
                <w:numId w:val="7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advertising (e.g., print, television, radio, Internet, social media).</w:t>
            </w:r>
          </w:p>
          <w:p w14:paraId="322BFBEE" w14:textId="77777777" w:rsidR="00EC06BC" w:rsidRDefault="00EC06BC" w:rsidP="00EC06BC">
            <w:pPr>
              <w:spacing w:before="40" w:afterLines="40" w:after="96"/>
              <w:rPr>
                <w:rFonts w:ascii="Times New Roman" w:eastAsia="Times New Roman" w:hAnsi="Times New Roman" w:cs="Times New Roman"/>
                <w:sz w:val="24"/>
                <w:szCs w:val="24"/>
              </w:rPr>
            </w:pPr>
          </w:p>
          <w:p w14:paraId="2F9DE486" w14:textId="0F9A6BF3"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Evaluation should also include answering the following questions for each source identified:</w:t>
            </w:r>
          </w:p>
          <w:p w14:paraId="5754BB1A" w14:textId="5852D938"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w:t>
            </w:r>
            <w:r>
              <w:rPr>
                <w:rFonts w:ascii="Times New Roman" w:eastAsia="Times New Roman" w:hAnsi="Times New Roman" w:cs="Times New Roman"/>
                <w:sz w:val="24"/>
                <w:szCs w:val="24"/>
              </w:rPr>
              <w:t xml:space="preserve">at factors make this </w:t>
            </w:r>
            <w:r w:rsidRPr="0010046F">
              <w:rPr>
                <w:rFonts w:ascii="Times New Roman" w:eastAsia="Times New Roman" w:hAnsi="Times New Roman" w:cs="Times New Roman"/>
                <w:sz w:val="24"/>
                <w:szCs w:val="24"/>
              </w:rPr>
              <w:t xml:space="preserve">author or source of information </w:t>
            </w:r>
            <w:r>
              <w:rPr>
                <w:rFonts w:ascii="Times New Roman" w:eastAsia="Times New Roman" w:hAnsi="Times New Roman" w:cs="Times New Roman"/>
                <w:sz w:val="24"/>
                <w:szCs w:val="24"/>
              </w:rPr>
              <w:t>b</w:t>
            </w:r>
            <w:r w:rsidRPr="0010046F">
              <w:rPr>
                <w:rFonts w:ascii="Times New Roman" w:eastAsia="Times New Roman" w:hAnsi="Times New Roman" w:cs="Times New Roman"/>
                <w:sz w:val="24"/>
                <w:szCs w:val="24"/>
              </w:rPr>
              <w:t>elievable? If not</w:t>
            </w:r>
            <w:r>
              <w:rPr>
                <w:rFonts w:ascii="Times New Roman" w:eastAsia="Times New Roman" w:hAnsi="Times New Roman" w:cs="Times New Roman"/>
                <w:sz w:val="24"/>
                <w:szCs w:val="24"/>
              </w:rPr>
              <w:t xml:space="preserve"> believable</w:t>
            </w:r>
            <w:r w:rsidRPr="0010046F">
              <w:rPr>
                <w:rFonts w:ascii="Times New Roman" w:eastAsia="Times New Roman" w:hAnsi="Times New Roman" w:cs="Times New Roman"/>
                <w:sz w:val="24"/>
                <w:szCs w:val="24"/>
              </w:rPr>
              <w:t>, why not?</w:t>
            </w:r>
          </w:p>
          <w:p w14:paraId="689AA6CA"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are the credentials of the author or source of information?</w:t>
            </w:r>
          </w:p>
          <w:p w14:paraId="0FFD8521"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Where and when was the information published?</w:t>
            </w:r>
          </w:p>
          <w:p w14:paraId="0BE8EC21"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does the source have to gain by promoting the information?</w:t>
            </w:r>
          </w:p>
          <w:p w14:paraId="01B756C1" w14:textId="77777777" w:rsidR="00EC06BC" w:rsidRPr="0010046F"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is the information presented? Is it presented in a logical way and supported by valid research?</w:t>
            </w:r>
          </w:p>
          <w:p w14:paraId="7187D665" w14:textId="77777777" w:rsidR="00EC06BC" w:rsidRDefault="00EC06BC" w:rsidP="003E4B9F">
            <w:pPr>
              <w:numPr>
                <w:ilvl w:val="0"/>
                <w:numId w:val="7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many valid sources support the same information?</w:t>
            </w:r>
          </w:p>
          <w:p w14:paraId="3C04F967" w14:textId="307ABED1" w:rsidR="00EC06BC" w:rsidRPr="0010046F" w:rsidRDefault="00EC06BC" w:rsidP="003E4B9F">
            <w:pPr>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do other sources say about this information? </w:t>
            </w:r>
          </w:p>
          <w:p w14:paraId="40D491B0" w14:textId="726639D9"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47023801"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3B2B5162"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07DE0056" w14:textId="2D2B50F8" w:rsidR="00EC06BC" w:rsidRDefault="00EC06BC" w:rsidP="003E4B9F">
            <w:pPr>
              <w:numPr>
                <w:ilvl w:val="0"/>
                <w:numId w:val="8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does one</w:t>
            </w:r>
            <w:r w:rsidRPr="0010046F">
              <w:rPr>
                <w:rFonts w:ascii="Times New Roman" w:eastAsia="Times New Roman" w:hAnsi="Times New Roman" w:cs="Times New Roman"/>
                <w:sz w:val="24"/>
                <w:szCs w:val="24"/>
              </w:rPr>
              <w:t xml:space="preserve"> spot a scam on the Internet</w:t>
            </w:r>
            <w:r>
              <w:rPr>
                <w:rFonts w:ascii="Times New Roman" w:eastAsia="Times New Roman" w:hAnsi="Times New Roman" w:cs="Times New Roman"/>
                <w:sz w:val="24"/>
                <w:szCs w:val="24"/>
              </w:rPr>
              <w:t xml:space="preserve"> and in other vulnerable formats (e.g., email, text messages)</w:t>
            </w:r>
            <w:r w:rsidRPr="0010046F">
              <w:rPr>
                <w:rFonts w:ascii="Times New Roman" w:eastAsia="Times New Roman" w:hAnsi="Times New Roman" w:cs="Times New Roman"/>
                <w:sz w:val="24"/>
                <w:szCs w:val="24"/>
              </w:rPr>
              <w:t>?</w:t>
            </w:r>
          </w:p>
          <w:p w14:paraId="1025D45E" w14:textId="1C6FEDFB" w:rsidR="00EC06BC" w:rsidRPr="0010046F" w:rsidRDefault="00EC06BC" w:rsidP="003E4B9F">
            <w:pPr>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Why is it important to verify unknown information before taking action? </w:t>
            </w:r>
          </w:p>
          <w:p w14:paraId="6ABF8DA6"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51AA122A" w14:textId="4BFFE122" w:rsidR="00EC06BC" w:rsidRPr="0010046F" w:rsidRDefault="00EC06BC" w:rsidP="003E4B9F">
            <w:pPr>
              <w:numPr>
                <w:ilvl w:val="0"/>
                <w:numId w:val="8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sources of information do</w:t>
            </w:r>
            <w:r>
              <w:rPr>
                <w:rFonts w:ascii="Times New Roman" w:eastAsia="Times New Roman" w:hAnsi="Times New Roman" w:cs="Times New Roman"/>
                <w:sz w:val="24"/>
                <w:szCs w:val="24"/>
              </w:rPr>
              <w:t>es one</w:t>
            </w:r>
            <w:r w:rsidRPr="0010046F">
              <w:rPr>
                <w:rFonts w:ascii="Times New Roman" w:eastAsia="Times New Roman" w:hAnsi="Times New Roman" w:cs="Times New Roman"/>
                <w:sz w:val="24"/>
                <w:szCs w:val="24"/>
              </w:rPr>
              <w:t xml:space="preserve"> use to help </w:t>
            </w:r>
            <w:r>
              <w:rPr>
                <w:rFonts w:ascii="Times New Roman" w:eastAsia="Times New Roman" w:hAnsi="Times New Roman" w:cs="Times New Roman"/>
                <w:sz w:val="24"/>
                <w:szCs w:val="24"/>
              </w:rPr>
              <w:t>one</w:t>
            </w:r>
            <w:r w:rsidRPr="0010046F">
              <w:rPr>
                <w:rFonts w:ascii="Times New Roman" w:eastAsia="Times New Roman" w:hAnsi="Times New Roman" w:cs="Times New Roman"/>
                <w:sz w:val="24"/>
                <w:szCs w:val="24"/>
              </w:rPr>
              <w:t xml:space="preserve"> decide what to purchase?</w:t>
            </w:r>
          </w:p>
          <w:p w14:paraId="0487AE94"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644104A8" w14:textId="77777777" w:rsidR="00EC06BC" w:rsidRPr="0010046F" w:rsidRDefault="00EC06BC" w:rsidP="003E4B9F">
            <w:pPr>
              <w:numPr>
                <w:ilvl w:val="0"/>
                <w:numId w:val="82"/>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are some evaluation tools better than others for determining the credibility of an online source?</w:t>
            </w:r>
          </w:p>
          <w:p w14:paraId="2D5C9745"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5423FDAB" w14:textId="77777777" w:rsidR="00EC06BC" w:rsidRDefault="00EC06BC" w:rsidP="003E4B9F">
            <w:pPr>
              <w:numPr>
                <w:ilvl w:val="0"/>
                <w:numId w:val="83"/>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steps should one take to ensure a source is reliable?</w:t>
            </w:r>
          </w:p>
          <w:p w14:paraId="2F6FD8FD" w14:textId="1EF5608D" w:rsidR="00EC06BC" w:rsidRPr="0010046F" w:rsidRDefault="00EC06BC" w:rsidP="003E4B9F">
            <w:pPr>
              <w:numPr>
                <w:ilvl w:val="0"/>
                <w:numId w:val="8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one evaluate the sources of consumer fraud?</w:t>
            </w:r>
          </w:p>
          <w:p w14:paraId="7E1B09FC"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18905E8A" w14:textId="77777777" w:rsidR="00EC06BC" w:rsidRDefault="00EC06BC" w:rsidP="00EC06BC">
            <w:pPr>
              <w:spacing w:before="40" w:afterLines="40" w:after="96"/>
              <w:rPr>
                <w:rFonts w:ascii="Times New Roman" w:eastAsia="Times New Roman" w:hAnsi="Times New Roman" w:cs="Times New Roman"/>
                <w:sz w:val="24"/>
                <w:szCs w:val="24"/>
                <w:lang w:val="fr-FR"/>
              </w:rPr>
            </w:pPr>
            <w:r w:rsidRPr="006E707D">
              <w:rPr>
                <w:rFonts w:ascii="Times New Roman" w:eastAsia="Times New Roman" w:hAnsi="Times New Roman" w:cs="Times New Roman"/>
                <w:sz w:val="24"/>
                <w:szCs w:val="24"/>
                <w:lang w:val="fr-FR"/>
              </w:rPr>
              <w:lastRenderedPageBreak/>
              <w:t>English: 9.RI, 9.C, 9.LU, 10.RI, 10.C, 10.LU, 11.DSR, 11.RI, 11.C, 11.LU, 12.RI, 12.C, 12.LU</w:t>
            </w:r>
          </w:p>
          <w:p w14:paraId="7587A294" w14:textId="77777777" w:rsidR="00EC06BC" w:rsidRDefault="00EC06BC" w:rsidP="00EC06BC">
            <w:pPr>
              <w:spacing w:before="40" w:afterLines="40" w:after="96"/>
              <w:rPr>
                <w:rFonts w:ascii="Times New Roman" w:eastAsia="Times New Roman" w:hAnsi="Times New Roman" w:cs="Times New Roman"/>
                <w:sz w:val="24"/>
                <w:szCs w:val="24"/>
                <w:lang w:val="fr-FR"/>
              </w:rPr>
            </w:pPr>
          </w:p>
          <w:p w14:paraId="295B513C" w14:textId="44359D18"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WG 17</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 xml:space="preserve">WHII </w:t>
            </w:r>
            <w:r w:rsidRPr="009B56FB">
              <w:rPr>
                <w:rFonts w:ascii="Times New Roman" w:eastAsia="Times New Roman" w:hAnsi="Times New Roman" w:cs="Times New Roman"/>
                <w:sz w:val="24"/>
                <w:szCs w:val="24"/>
              </w:rPr>
              <w:lastRenderedPageBreak/>
              <w:t>8, 14;</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VUS 8, 14</w:t>
            </w:r>
            <w:r>
              <w:rPr>
                <w:rFonts w:ascii="Times New Roman" w:eastAsia="Times New Roman" w:hAnsi="Times New Roman" w:cs="Times New Roman"/>
                <w:sz w:val="24"/>
                <w:szCs w:val="24"/>
              </w:rPr>
              <w:t xml:space="preserve">; </w:t>
            </w:r>
            <w:r w:rsidRPr="009B56FB">
              <w:rPr>
                <w:rFonts w:ascii="Times New Roman" w:eastAsia="Times New Roman" w:hAnsi="Times New Roman" w:cs="Times New Roman"/>
                <w:sz w:val="24"/>
                <w:szCs w:val="24"/>
              </w:rPr>
              <w:t>Govt 7, 8, 9, 14, 15</w:t>
            </w:r>
          </w:p>
        </w:tc>
        <w:tc>
          <w:tcPr>
            <w:tcW w:w="2863" w:type="dxa"/>
          </w:tcPr>
          <w:p w14:paraId="2A1678C9" w14:textId="3F047723"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Power of One</w:t>
            </w:r>
          </w:p>
          <w:p w14:paraId="3B2474E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0A5E9D6" w14:textId="77777777" w:rsidR="00EC06BC" w:rsidRPr="00337C03" w:rsidRDefault="00EC06BC" w:rsidP="00EC06BC">
            <w:pPr>
              <w:rPr>
                <w:rFonts w:ascii="Times New Roman" w:hAnsi="Times New Roman" w:cs="Times New Roman"/>
                <w:sz w:val="24"/>
                <w:szCs w:val="24"/>
              </w:rPr>
            </w:pPr>
          </w:p>
          <w:p w14:paraId="78086C6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7633144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209D554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4EDDB09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02136298" w14:textId="77777777" w:rsidR="00EC06BC" w:rsidRPr="00337C03" w:rsidRDefault="00EC06BC" w:rsidP="00EC06BC">
            <w:pPr>
              <w:rPr>
                <w:rFonts w:ascii="Times New Roman" w:hAnsi="Times New Roman" w:cs="Times New Roman"/>
                <w:b/>
                <w:sz w:val="24"/>
                <w:szCs w:val="24"/>
                <w:u w:val="single"/>
              </w:rPr>
            </w:pPr>
          </w:p>
          <w:p w14:paraId="3CBA1CA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Competitive Event--STAR Events</w:t>
            </w:r>
          </w:p>
          <w:p w14:paraId="4AE974A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792C260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DBC60D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2EDCFBA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EAE97F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0634148"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61EA78BF" w14:textId="3ACC3516" w:rsidTr="002643FE">
        <w:tblPrEx>
          <w:tblCellMar>
            <w:left w:w="115" w:type="dxa"/>
            <w:right w:w="115" w:type="dxa"/>
          </w:tblCellMar>
        </w:tblPrEx>
        <w:tc>
          <w:tcPr>
            <w:tcW w:w="737" w:type="dxa"/>
          </w:tcPr>
          <w:p w14:paraId="7238E4FD" w14:textId="1876D91F"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3668" w:type="dxa"/>
            <w:hideMark/>
          </w:tcPr>
          <w:p w14:paraId="17575687" w14:textId="6384A19D"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strategies for a planned buying process. </w:t>
            </w:r>
          </w:p>
        </w:tc>
        <w:tc>
          <w:tcPr>
            <w:tcW w:w="4648" w:type="dxa"/>
          </w:tcPr>
          <w:p w14:paraId="4C9D1E7E"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Identification should include</w:t>
            </w:r>
          </w:p>
          <w:p w14:paraId="42A7AF79" w14:textId="71A276EC" w:rsidR="00EC06BC" w:rsidRPr="0010046F" w:rsidRDefault="00EC06BC" w:rsidP="003E4B9F">
            <w:pPr>
              <w:numPr>
                <w:ilvl w:val="0"/>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explaining the research, evaluate, shop, purchase, assert your rights</w:t>
            </w:r>
            <w:r>
              <w:rPr>
                <w:rFonts w:ascii="Times New Roman" w:eastAsia="Times New Roman" w:hAnsi="Times New Roman" w:cs="Times New Roman"/>
                <w:sz w:val="24"/>
                <w:szCs w:val="24"/>
              </w:rPr>
              <w:t xml:space="preserve"> (</w:t>
            </w:r>
            <w:r w:rsidRPr="0010046F">
              <w:rPr>
                <w:rFonts w:ascii="Times New Roman" w:eastAsia="Times New Roman" w:hAnsi="Times New Roman" w:cs="Times New Roman"/>
                <w:sz w:val="24"/>
                <w:szCs w:val="24"/>
              </w:rPr>
              <w:t>RESPA) after purchase system</w:t>
            </w:r>
          </w:p>
          <w:p w14:paraId="36039DC8" w14:textId="77777777" w:rsidR="00EC06BC" w:rsidRPr="0010046F" w:rsidRDefault="00EC06BC" w:rsidP="003E4B9F">
            <w:pPr>
              <w:numPr>
                <w:ilvl w:val="0"/>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explaining comparison-shopping strategies</w:t>
            </w:r>
          </w:p>
          <w:p w14:paraId="43C8DFEB" w14:textId="21FD2A96" w:rsidR="00EC06BC" w:rsidRPr="0010046F" w:rsidRDefault="00EC06BC" w:rsidP="003E4B9F">
            <w:pPr>
              <w:numPr>
                <w:ilvl w:val="0"/>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explaining how </w:t>
            </w:r>
            <w:r>
              <w:rPr>
                <w:rFonts w:ascii="Times New Roman" w:eastAsia="Times New Roman" w:hAnsi="Times New Roman" w:cs="Times New Roman"/>
                <w:sz w:val="24"/>
                <w:szCs w:val="24"/>
              </w:rPr>
              <w:t xml:space="preserve">a </w:t>
            </w:r>
            <w:r w:rsidRPr="0010046F">
              <w:rPr>
                <w:rFonts w:ascii="Times New Roman" w:eastAsia="Times New Roman" w:hAnsi="Times New Roman" w:cs="Times New Roman"/>
                <w:sz w:val="24"/>
                <w:szCs w:val="24"/>
              </w:rPr>
              <w:t>sales</w:t>
            </w:r>
            <w:r>
              <w:rPr>
                <w:rFonts w:ascii="Times New Roman" w:eastAsia="Times New Roman" w:hAnsi="Times New Roman" w:cs="Times New Roman"/>
                <w:sz w:val="24"/>
                <w:szCs w:val="24"/>
              </w:rPr>
              <w:t xml:space="preserve"> r</w:t>
            </w:r>
            <w:r w:rsidRPr="0010046F">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presentative or personal research </w:t>
            </w:r>
            <w:r w:rsidRPr="0010046F">
              <w:rPr>
                <w:rFonts w:ascii="Times New Roman" w:eastAsia="Times New Roman" w:hAnsi="Times New Roman" w:cs="Times New Roman"/>
                <w:sz w:val="24"/>
                <w:szCs w:val="24"/>
              </w:rPr>
              <w:t>can help</w:t>
            </w:r>
          </w:p>
          <w:p w14:paraId="0C43012F" w14:textId="672C040B"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evaluate the pros and cons of sales incentives (e.g., discounts, coupons, rebates, </w:t>
            </w:r>
            <w:r>
              <w:rPr>
                <w:rFonts w:ascii="Times New Roman" w:eastAsia="Times New Roman" w:hAnsi="Times New Roman" w:cs="Times New Roman"/>
                <w:sz w:val="24"/>
                <w:szCs w:val="24"/>
              </w:rPr>
              <w:t>rewards programs</w:t>
            </w:r>
            <w:r w:rsidRPr="0010046F">
              <w:rPr>
                <w:rFonts w:ascii="Times New Roman" w:eastAsia="Times New Roman" w:hAnsi="Times New Roman" w:cs="Times New Roman"/>
                <w:sz w:val="24"/>
                <w:szCs w:val="24"/>
              </w:rPr>
              <w:t>, special offers)</w:t>
            </w:r>
          </w:p>
          <w:p w14:paraId="01910E24" w14:textId="77777777"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evaluate advantages and disadvantages of purchasing, leasing, and renting</w:t>
            </w:r>
          </w:p>
          <w:p w14:paraId="34D8390B" w14:textId="77777777"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negotiate prices or terms</w:t>
            </w:r>
          </w:p>
          <w:p w14:paraId="66113D27" w14:textId="77777777" w:rsidR="00EC06BC" w:rsidRPr="0010046F" w:rsidRDefault="00EC06BC" w:rsidP="003E4B9F">
            <w:pPr>
              <w:numPr>
                <w:ilvl w:val="1"/>
                <w:numId w:val="8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address incorrect billing, receipts, or invoices.</w:t>
            </w:r>
          </w:p>
          <w:p w14:paraId="1E94173C" w14:textId="0C4BACDA"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0C3F0933"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69508FE3"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52ACF7AB" w14:textId="77777777" w:rsidR="00EC06BC" w:rsidRPr="0010046F" w:rsidRDefault="00EC06BC" w:rsidP="003E4B9F">
            <w:pPr>
              <w:numPr>
                <w:ilvl w:val="0"/>
                <w:numId w:val="85"/>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What are the advantages of prices?</w:t>
            </w:r>
          </w:p>
          <w:p w14:paraId="50A62CCB" w14:textId="77777777" w:rsidR="00EC06BC" w:rsidRPr="0010046F" w:rsidRDefault="00EC06BC" w:rsidP="003E4B9F">
            <w:pPr>
              <w:numPr>
                <w:ilvl w:val="0"/>
                <w:numId w:val="85"/>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are prices an efficient way to allocate goods and services?</w:t>
            </w:r>
          </w:p>
          <w:p w14:paraId="12114124"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3AFCA9F1" w14:textId="00B92C95" w:rsidR="00EC06BC" w:rsidRPr="0010046F" w:rsidRDefault="00EC06BC" w:rsidP="003E4B9F">
            <w:pPr>
              <w:numPr>
                <w:ilvl w:val="0"/>
                <w:numId w:val="86"/>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What do merchants usually do to sell items that are overstocked? What does this </w:t>
            </w:r>
            <w:r>
              <w:rPr>
                <w:rFonts w:ascii="Times New Roman" w:eastAsia="Times New Roman" w:hAnsi="Times New Roman" w:cs="Times New Roman"/>
                <w:sz w:val="24"/>
                <w:szCs w:val="24"/>
              </w:rPr>
              <w:t>reveal</w:t>
            </w:r>
            <w:r w:rsidRPr="0010046F">
              <w:rPr>
                <w:rFonts w:ascii="Times New Roman" w:eastAsia="Times New Roman" w:hAnsi="Times New Roman" w:cs="Times New Roman"/>
                <w:sz w:val="24"/>
                <w:szCs w:val="24"/>
              </w:rPr>
              <w:t xml:space="preserve"> about the equilibrium price for the product?</w:t>
            </w:r>
          </w:p>
          <w:p w14:paraId="0A104E4F"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2E98D251" w14:textId="77777777" w:rsidR="00EC06BC" w:rsidRPr="0010046F" w:rsidRDefault="00EC06BC" w:rsidP="003E4B9F">
            <w:pPr>
              <w:numPr>
                <w:ilvl w:val="0"/>
                <w:numId w:val="87"/>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might one choose to purchase, lease, or rent a product?</w:t>
            </w:r>
          </w:p>
          <w:p w14:paraId="37C927F2"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5AC05E20" w14:textId="2523247B" w:rsidR="00EC06BC" w:rsidRPr="00CC0939" w:rsidRDefault="00EC06BC" w:rsidP="003E4B9F">
            <w:pPr>
              <w:numPr>
                <w:ilvl w:val="0"/>
                <w:numId w:val="8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How might </w:t>
            </w:r>
            <w:r w:rsidR="00AB532F" w:rsidRPr="0010046F">
              <w:rPr>
                <w:rFonts w:ascii="Times New Roman" w:eastAsia="Times New Roman" w:hAnsi="Times New Roman" w:cs="Times New Roman"/>
                <w:sz w:val="24"/>
                <w:szCs w:val="24"/>
              </w:rPr>
              <w:t>everyday</w:t>
            </w:r>
            <w:r w:rsidRPr="0010046F">
              <w:rPr>
                <w:rFonts w:ascii="Times New Roman" w:eastAsia="Times New Roman" w:hAnsi="Times New Roman" w:cs="Times New Roman"/>
                <w:sz w:val="24"/>
                <w:szCs w:val="24"/>
              </w:rPr>
              <w:t xml:space="preserve"> prices help buyers make decisions </w:t>
            </w:r>
            <w:r w:rsidR="003E4B9F" w:rsidRPr="0010046F">
              <w:rPr>
                <w:rFonts w:ascii="Times New Roman" w:eastAsia="Times New Roman" w:hAnsi="Times New Roman" w:cs="Times New Roman"/>
                <w:sz w:val="24"/>
                <w:szCs w:val="24"/>
              </w:rPr>
              <w:t>about the goods</w:t>
            </w:r>
            <w:r w:rsidRPr="0010046F">
              <w:rPr>
                <w:rFonts w:ascii="Times New Roman" w:eastAsia="Times New Roman" w:hAnsi="Times New Roman" w:cs="Times New Roman"/>
                <w:sz w:val="24"/>
                <w:szCs w:val="24"/>
              </w:rPr>
              <w:t xml:space="preserve"> and services they buy?</w:t>
            </w:r>
          </w:p>
        </w:tc>
        <w:tc>
          <w:tcPr>
            <w:tcW w:w="2741" w:type="dxa"/>
          </w:tcPr>
          <w:p w14:paraId="4736F22C"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lastRenderedPageBreak/>
              <w:t xml:space="preserve">English: 9.RV, 9.RI, 9.C, 10.RV, 10.RI, 10.C, </w:t>
            </w:r>
            <w:r w:rsidRPr="006E707D">
              <w:rPr>
                <w:rFonts w:ascii="Times New Roman" w:eastAsia="Times New Roman" w:hAnsi="Times New Roman" w:cs="Times New Roman"/>
                <w:sz w:val="24"/>
                <w:szCs w:val="24"/>
              </w:rPr>
              <w:lastRenderedPageBreak/>
              <w:t>11.RV, 11.RI, 11.C, 12.RV, 12.RI, 12.C</w:t>
            </w:r>
          </w:p>
          <w:p w14:paraId="21F56D35" w14:textId="77777777" w:rsidR="00EC06BC" w:rsidRDefault="00EC06BC" w:rsidP="00EC06BC">
            <w:pPr>
              <w:spacing w:before="40" w:afterLines="40" w:after="96"/>
              <w:rPr>
                <w:rFonts w:ascii="Times New Roman" w:eastAsia="Times New Roman" w:hAnsi="Times New Roman" w:cs="Times New Roman"/>
                <w:sz w:val="24"/>
                <w:szCs w:val="24"/>
              </w:rPr>
            </w:pPr>
          </w:p>
          <w:p w14:paraId="7DA42AC1" w14:textId="503B3BA1"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72122475" w14:textId="2F482445"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Families First</w:t>
            </w:r>
          </w:p>
          <w:p w14:paraId="3D0DA1A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EFF54F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Balance</w:t>
            </w:r>
          </w:p>
          <w:p w14:paraId="346B64A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1700CA6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1461E80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B0F0BC5" w14:textId="77777777" w:rsidR="00EC06BC" w:rsidRPr="00337C03" w:rsidRDefault="00EC06BC" w:rsidP="00EC06BC">
            <w:pPr>
              <w:rPr>
                <w:rFonts w:ascii="Times New Roman" w:hAnsi="Times New Roman" w:cs="Times New Roman"/>
                <w:sz w:val="24"/>
                <w:szCs w:val="24"/>
              </w:rPr>
            </w:pPr>
          </w:p>
          <w:p w14:paraId="5B43330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C093855"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8C2F5D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7A5DEE3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00891EF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824F4F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CD6631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47A3A45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BE4B914" w14:textId="77777777" w:rsidR="00EC06BC" w:rsidRPr="00337C03" w:rsidRDefault="00EC06BC" w:rsidP="00EC06BC">
            <w:pPr>
              <w:rPr>
                <w:rFonts w:ascii="Times New Roman" w:hAnsi="Times New Roman" w:cs="Times New Roman"/>
                <w:sz w:val="24"/>
                <w:szCs w:val="24"/>
              </w:rPr>
            </w:pPr>
          </w:p>
          <w:p w14:paraId="409D30C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6965D7C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0312D23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4167BC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6D97D3FE" w14:textId="77777777" w:rsidR="00EC06BC" w:rsidRPr="00337C03" w:rsidRDefault="00EC06BC" w:rsidP="00EC06BC">
            <w:pPr>
              <w:rPr>
                <w:rFonts w:ascii="Times New Roman" w:hAnsi="Times New Roman" w:cs="Times New Roman"/>
                <w:sz w:val="24"/>
                <w:szCs w:val="24"/>
              </w:rPr>
            </w:pPr>
          </w:p>
          <w:p w14:paraId="74AC9F69" w14:textId="77777777" w:rsidR="00EC06BC" w:rsidRPr="00337C03" w:rsidRDefault="00EC06BC" w:rsidP="00EC06BC">
            <w:pPr>
              <w:rPr>
                <w:rFonts w:ascii="Times New Roman" w:hAnsi="Times New Roman" w:cs="Times New Roman"/>
                <w:b/>
                <w:sz w:val="24"/>
                <w:szCs w:val="24"/>
                <w:u w:val="single"/>
              </w:rPr>
            </w:pPr>
          </w:p>
          <w:p w14:paraId="1D6C82A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6DCC56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3E8D51D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E88732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3B669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68058DA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81811A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national </w:t>
            </w:r>
            <w:r w:rsidRPr="00337C03">
              <w:rPr>
                <w:rFonts w:ascii="Times New Roman" w:hAnsi="Times New Roman" w:cs="Times New Roman"/>
                <w:sz w:val="24"/>
                <w:szCs w:val="24"/>
              </w:rPr>
              <w:lastRenderedPageBreak/>
              <w:t>website for on line events</w:t>
            </w:r>
          </w:p>
          <w:p w14:paraId="0E698F7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71D53E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836902B" w14:textId="4B278BC5" w:rsidTr="002643FE">
        <w:tblPrEx>
          <w:tblCellMar>
            <w:left w:w="115" w:type="dxa"/>
            <w:right w:w="115" w:type="dxa"/>
          </w:tblCellMar>
        </w:tblPrEx>
        <w:tc>
          <w:tcPr>
            <w:tcW w:w="737" w:type="dxa"/>
          </w:tcPr>
          <w:p w14:paraId="568A6D70" w14:textId="5AA46CB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3668" w:type="dxa"/>
            <w:hideMark/>
          </w:tcPr>
          <w:p w14:paraId="7B271A5D" w14:textId="0BB5BFC4"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consumer rights and responsibilities. </w:t>
            </w:r>
          </w:p>
        </w:tc>
        <w:tc>
          <w:tcPr>
            <w:tcW w:w="4648" w:type="dxa"/>
          </w:tcPr>
          <w:p w14:paraId="3562A658" w14:textId="77777777" w:rsidR="00EC06BC"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Description should include</w:t>
            </w:r>
          </w:p>
          <w:p w14:paraId="194E1E39" w14:textId="4237C078" w:rsidR="00EC06BC" w:rsidRDefault="00EC06BC" w:rsidP="003E4B9F">
            <w:pPr>
              <w:numPr>
                <w:ilvl w:val="0"/>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consumer rights, such as</w:t>
            </w:r>
          </w:p>
          <w:p w14:paraId="1C150563" w14:textId="77777777" w:rsidR="00EC06BC"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to be informed</w:t>
            </w:r>
          </w:p>
          <w:p w14:paraId="6023240B" w14:textId="6FDF8CF7" w:rsidR="00EC06BC"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to choose</w:t>
            </w:r>
          </w:p>
          <w:p w14:paraId="6271B5B6" w14:textId="39701675" w:rsidR="00EC06BC" w:rsidRDefault="00EC06BC" w:rsidP="003E4B9F">
            <w:pPr>
              <w:numPr>
                <w:ilvl w:val="1"/>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10046F">
              <w:rPr>
                <w:rFonts w:ascii="Times New Roman" w:eastAsia="Times New Roman" w:hAnsi="Times New Roman" w:cs="Times New Roman"/>
                <w:sz w:val="24"/>
                <w:szCs w:val="24"/>
              </w:rPr>
              <w:t>o safety and legal protection</w:t>
            </w:r>
          </w:p>
          <w:p w14:paraId="24946020" w14:textId="1C1A57CE"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to express dissatisfaction and be heard</w:t>
            </w:r>
          </w:p>
          <w:p w14:paraId="6B388383" w14:textId="77777777"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the responsibilities that go along with each right, including record-keeping and retention of records</w:t>
            </w:r>
          </w:p>
          <w:p w14:paraId="721A3B43" w14:textId="77777777"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the steps for effective consumer action</w:t>
            </w:r>
          </w:p>
          <w:p w14:paraId="73607126" w14:textId="418590B2"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the components of consumer protection</w:t>
            </w:r>
            <w:r>
              <w:rPr>
                <w:rFonts w:ascii="Times New Roman" w:eastAsia="Times New Roman" w:hAnsi="Times New Roman" w:cs="Times New Roman"/>
                <w:sz w:val="24"/>
                <w:szCs w:val="24"/>
              </w:rPr>
              <w:t>, such as</w:t>
            </w:r>
          </w:p>
          <w:p w14:paraId="55E1A9BA"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paper and electronic receipts</w:t>
            </w:r>
          </w:p>
          <w:p w14:paraId="4D392634"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guarantees</w:t>
            </w:r>
          </w:p>
          <w:p w14:paraId="247B665E"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warranties</w:t>
            </w:r>
          </w:p>
          <w:p w14:paraId="2D12F6F2"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purchase agreements</w:t>
            </w:r>
          </w:p>
          <w:p w14:paraId="4B9870BD"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laws (e.g., safeguarding credit, privacy, health care)</w:t>
            </w:r>
          </w:p>
          <w:p w14:paraId="3229DFCC"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product labeling</w:t>
            </w:r>
          </w:p>
          <w:p w14:paraId="0B7B667C"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product recalls</w:t>
            </w:r>
          </w:p>
          <w:p w14:paraId="18176091" w14:textId="77777777"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consumer vigilance regarding</w:t>
            </w:r>
          </w:p>
          <w:p w14:paraId="53E05305"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fraud, including early fraud detection, identity theft, and credit reporting</w:t>
            </w:r>
          </w:p>
          <w:p w14:paraId="5FDDD76F"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e-commerce</w:t>
            </w:r>
          </w:p>
          <w:p w14:paraId="5C9E9763" w14:textId="77777777" w:rsidR="00EC06BC" w:rsidRPr="0010046F" w:rsidRDefault="00EC06BC" w:rsidP="003E4B9F">
            <w:pPr>
              <w:numPr>
                <w:ilvl w:val="1"/>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advertisements</w:t>
            </w:r>
          </w:p>
          <w:p w14:paraId="4B22978B" w14:textId="7F7D6D0E" w:rsidR="00EC06BC" w:rsidRPr="0010046F" w:rsidRDefault="00EC06BC" w:rsidP="003E4B9F">
            <w:pPr>
              <w:numPr>
                <w:ilvl w:val="0"/>
                <w:numId w:val="8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accepting consumer responsibilities</w:t>
            </w:r>
            <w:r>
              <w:rPr>
                <w:rFonts w:ascii="Times New Roman" w:eastAsia="Times New Roman" w:hAnsi="Times New Roman" w:cs="Times New Roman"/>
                <w:sz w:val="24"/>
                <w:szCs w:val="24"/>
              </w:rPr>
              <w:t>, such as</w:t>
            </w:r>
          </w:p>
          <w:p w14:paraId="091C7C87" w14:textId="45B9D71D" w:rsidR="00EC06BC" w:rsidRPr="0010046F" w:rsidRDefault="00EC06BC" w:rsidP="003E4B9F">
            <w:pPr>
              <w:numPr>
                <w:ilvl w:val="1"/>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w:t>
            </w:r>
            <w:r w:rsidRPr="0010046F">
              <w:rPr>
                <w:rFonts w:ascii="Times New Roman" w:eastAsia="Times New Roman" w:hAnsi="Times New Roman" w:cs="Times New Roman"/>
                <w:sz w:val="24"/>
                <w:szCs w:val="24"/>
              </w:rPr>
              <w:t>energy-saving products or measures</w:t>
            </w:r>
          </w:p>
          <w:p w14:paraId="24E1F008" w14:textId="650B0E8B" w:rsidR="00EC06BC" w:rsidRPr="0010046F" w:rsidRDefault="00EC06BC" w:rsidP="003E4B9F">
            <w:pPr>
              <w:numPr>
                <w:ilvl w:val="1"/>
                <w:numId w:val="8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making </w:t>
            </w:r>
            <w:r w:rsidRPr="0010046F">
              <w:rPr>
                <w:rFonts w:ascii="Times New Roman" w:eastAsia="Times New Roman" w:hAnsi="Times New Roman" w:cs="Times New Roman"/>
                <w:sz w:val="24"/>
                <w:szCs w:val="24"/>
              </w:rPr>
              <w:t>environmentally sustainable choices (e.g., recycling, conservation, land use). </w:t>
            </w:r>
          </w:p>
          <w:p w14:paraId="7ECF72C3" w14:textId="77777777" w:rsidR="00EC06BC" w:rsidRDefault="00EC06BC" w:rsidP="00EC06BC">
            <w:pPr>
              <w:spacing w:before="40" w:afterLines="40" w:after="96"/>
              <w:rPr>
                <w:rFonts w:ascii="Times New Roman" w:eastAsia="Times New Roman" w:hAnsi="Times New Roman" w:cs="Times New Roman"/>
                <w:sz w:val="24"/>
                <w:szCs w:val="24"/>
              </w:rPr>
            </w:pPr>
          </w:p>
          <w:p w14:paraId="1502A686" w14:textId="77777777" w:rsidR="00EC06BC" w:rsidRDefault="00EC06BC" w:rsidP="00EC06BC">
            <w:pPr>
              <w:spacing w:before="40" w:afterLines="40" w:after="96"/>
              <w:rPr>
                <w:rFonts w:ascii="Times New Roman" w:eastAsia="Times New Roman" w:hAnsi="Times New Roman" w:cs="Times New Roman"/>
                <w:b/>
                <w:bCs/>
                <w:sz w:val="24"/>
                <w:szCs w:val="24"/>
              </w:rPr>
            </w:pPr>
            <w:r w:rsidRPr="00777870">
              <w:rPr>
                <w:rFonts w:ascii="Times New Roman" w:eastAsia="Times New Roman" w:hAnsi="Times New Roman" w:cs="Times New Roman"/>
                <w:b/>
                <w:bCs/>
                <w:sz w:val="24"/>
                <w:szCs w:val="24"/>
              </w:rPr>
              <w:t>Teacher Resource:</w:t>
            </w:r>
          </w:p>
          <w:p w14:paraId="43A869C1" w14:textId="1259D3AF" w:rsidR="00EC06BC" w:rsidRPr="00DD1955" w:rsidRDefault="00EC06BC" w:rsidP="00DD1955">
            <w:pPr>
              <w:spacing w:before="40" w:afterLines="40" w:after="96"/>
              <w:ind w:left="230"/>
              <w:rPr>
                <w:rFonts w:ascii="Times New Roman" w:eastAsia="Times New Roman" w:hAnsi="Times New Roman" w:cs="Times New Roman"/>
                <w:b/>
                <w:bCs/>
                <w:sz w:val="24"/>
                <w:szCs w:val="24"/>
              </w:rPr>
            </w:pPr>
            <w:hyperlink r:id="rId31" w:history="1">
              <w:r w:rsidRPr="00DD1955">
                <w:rPr>
                  <w:rStyle w:val="Hyperlink"/>
                  <w:rFonts w:ascii="Times New Roman" w:hAnsi="Times New Roman" w:cs="Times New Roman"/>
                  <w:sz w:val="24"/>
                  <w:szCs w:val="24"/>
                </w:rPr>
                <w:t>Consumer Financial Protection Bureau (CFPB)</w:t>
              </w:r>
            </w:hyperlink>
            <w:r w:rsidRPr="00DD1955">
              <w:rPr>
                <w:rFonts w:ascii="Times New Roman" w:eastAsia="Times New Roman" w:hAnsi="Times New Roman" w:cs="Times New Roman"/>
                <w:b/>
                <w:bCs/>
                <w:sz w:val="24"/>
                <w:szCs w:val="24"/>
              </w:rPr>
              <w:t xml:space="preserve"> </w:t>
            </w:r>
          </w:p>
        </w:tc>
        <w:tc>
          <w:tcPr>
            <w:tcW w:w="4053" w:type="dxa"/>
          </w:tcPr>
          <w:p w14:paraId="50853554"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215BB567"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564AFABF" w14:textId="77777777" w:rsidR="00EC06BC" w:rsidRPr="0010046F" w:rsidRDefault="00EC06BC" w:rsidP="003E4B9F">
            <w:pPr>
              <w:numPr>
                <w:ilvl w:val="0"/>
                <w:numId w:val="9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do consumer protections differ in various countries?</w:t>
            </w:r>
          </w:p>
          <w:p w14:paraId="1582526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43A0B554" w14:textId="77777777" w:rsidR="00EC06BC" w:rsidRPr="0010046F" w:rsidRDefault="00EC06BC" w:rsidP="003E4B9F">
            <w:pPr>
              <w:numPr>
                <w:ilvl w:val="0"/>
                <w:numId w:val="9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might one learn of a product recall?</w:t>
            </w:r>
          </w:p>
          <w:p w14:paraId="075924E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01EA1734" w14:textId="77777777" w:rsidR="00EC06BC" w:rsidRPr="0010046F" w:rsidRDefault="00EC06BC" w:rsidP="003E4B9F">
            <w:pPr>
              <w:numPr>
                <w:ilvl w:val="0"/>
                <w:numId w:val="92"/>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does it mean to be a responsible consumer?</w:t>
            </w:r>
          </w:p>
          <w:p w14:paraId="0C88D27A"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77FF48B8" w14:textId="77777777" w:rsidR="00EC06BC" w:rsidRPr="0010046F" w:rsidRDefault="00EC06BC" w:rsidP="003E4B9F">
            <w:pPr>
              <w:numPr>
                <w:ilvl w:val="0"/>
                <w:numId w:val="93"/>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basic consumer rights are protected by law? </w:t>
            </w:r>
          </w:p>
          <w:p w14:paraId="1AEAA2AA"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267F7012"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t>English: 9.RV, 9.RI, 9.C, 9.LU, 10.RV, 10.RI, 10.C, 10.LU, 11.RV, 11.RI, 11.C, 11.LU, 12.RV, 12.RI, 12.C, 12.LU</w:t>
            </w:r>
          </w:p>
          <w:p w14:paraId="01FB3231" w14:textId="77777777" w:rsidR="00EC06BC" w:rsidRDefault="00EC06BC" w:rsidP="00EC06BC">
            <w:pPr>
              <w:spacing w:before="40" w:afterLines="40" w:after="96"/>
              <w:rPr>
                <w:rFonts w:ascii="Times New Roman" w:eastAsia="Times New Roman" w:hAnsi="Times New Roman" w:cs="Times New Roman"/>
                <w:sz w:val="24"/>
                <w:szCs w:val="24"/>
              </w:rPr>
            </w:pPr>
          </w:p>
          <w:p w14:paraId="5DC79343" w14:textId="0B6B6B21"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319D85DF" w14:textId="1E09171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3257B5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FF90BA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040B9B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E22A81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297035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6683F61" w14:textId="77777777" w:rsidR="00EC06BC" w:rsidRPr="00337C03" w:rsidRDefault="00EC06BC" w:rsidP="00EC06BC">
            <w:pPr>
              <w:pStyle w:val="ListParagraph"/>
              <w:widowControl w:val="0"/>
              <w:autoSpaceDE w:val="0"/>
              <w:autoSpaceDN w:val="0"/>
              <w:adjustRightInd w:val="0"/>
              <w:rPr>
                <w:rFonts w:ascii="Times New Roman" w:hAnsi="Times New Roman" w:cs="Times New Roman"/>
                <w:sz w:val="24"/>
                <w:szCs w:val="24"/>
              </w:rPr>
            </w:pPr>
          </w:p>
          <w:p w14:paraId="5854421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378E5C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0146A5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A419F3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7286FA7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4E3E2BF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22A8D9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587677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6986F15" w14:textId="77777777" w:rsidR="00EC06BC" w:rsidRPr="00337C03" w:rsidRDefault="00EC06BC" w:rsidP="00EC06BC">
            <w:pPr>
              <w:rPr>
                <w:rFonts w:ascii="Times New Roman" w:hAnsi="Times New Roman" w:cs="Times New Roman"/>
                <w:sz w:val="24"/>
                <w:szCs w:val="24"/>
              </w:rPr>
            </w:pPr>
          </w:p>
          <w:p w14:paraId="00EA5D6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A0E4462"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0624921"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659C610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3B428AC1" w14:textId="77777777" w:rsidR="00EC06BC" w:rsidRPr="00337C03" w:rsidRDefault="00EC06BC" w:rsidP="00EC06BC">
            <w:pPr>
              <w:rPr>
                <w:rFonts w:ascii="Times New Roman" w:hAnsi="Times New Roman" w:cs="Times New Roman"/>
                <w:sz w:val="24"/>
                <w:szCs w:val="24"/>
              </w:rPr>
            </w:pPr>
          </w:p>
          <w:p w14:paraId="02D1DFB7" w14:textId="77777777" w:rsidR="00EC06BC" w:rsidRPr="00337C03" w:rsidRDefault="00EC06BC" w:rsidP="00EC06BC">
            <w:pPr>
              <w:rPr>
                <w:rFonts w:ascii="Times New Roman" w:hAnsi="Times New Roman" w:cs="Times New Roman"/>
                <w:b/>
                <w:sz w:val="24"/>
                <w:szCs w:val="24"/>
                <w:u w:val="single"/>
              </w:rPr>
            </w:pPr>
          </w:p>
          <w:p w14:paraId="48801B8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5AD4F7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14CF041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4DBC6A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5E61FE7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National Programs in Action</w:t>
            </w:r>
          </w:p>
          <w:p w14:paraId="706CF63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1F2EC95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0EFDAE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Public Policy Advocate</w:t>
            </w:r>
          </w:p>
          <w:p w14:paraId="6CAE0C9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C25BE9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729E4C6"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063C5424" w14:textId="085C7596" w:rsidTr="002643FE">
        <w:tblPrEx>
          <w:tblCellMar>
            <w:left w:w="115" w:type="dxa"/>
            <w:right w:w="115" w:type="dxa"/>
          </w:tblCellMar>
        </w:tblPrEx>
        <w:tc>
          <w:tcPr>
            <w:tcW w:w="737" w:type="dxa"/>
            <w:shd w:val="clear" w:color="auto" w:fill="AEAAAA" w:themeFill="background2" w:themeFillShade="BF"/>
          </w:tcPr>
          <w:p w14:paraId="51FCE884"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51D44A1A" w14:textId="55D22D2B" w:rsidR="00EC06BC" w:rsidRPr="007B4DF8" w:rsidRDefault="00EC06BC" w:rsidP="00EC06BC">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Managing Personal and Family Finances</w:t>
            </w:r>
          </w:p>
        </w:tc>
        <w:tc>
          <w:tcPr>
            <w:tcW w:w="4648" w:type="dxa"/>
            <w:shd w:val="clear" w:color="auto" w:fill="AEAAAA" w:themeFill="background2" w:themeFillShade="BF"/>
          </w:tcPr>
          <w:p w14:paraId="582B9B37"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1BEE69AB"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012AB638"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00458642" w14:textId="4C695D3C"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64E6858C" w14:textId="49A60DE1" w:rsidTr="002643FE">
        <w:tblPrEx>
          <w:tblCellMar>
            <w:left w:w="115" w:type="dxa"/>
            <w:right w:w="115" w:type="dxa"/>
          </w:tblCellMar>
        </w:tblPrEx>
        <w:tc>
          <w:tcPr>
            <w:tcW w:w="737" w:type="dxa"/>
          </w:tcPr>
          <w:p w14:paraId="005AD92B" w14:textId="39FB967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668" w:type="dxa"/>
            <w:hideMark/>
          </w:tcPr>
          <w:p w14:paraId="5374AB77" w14:textId="6E7101B1"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the importance of the fundamental principles of economics on personal finances. </w:t>
            </w:r>
          </w:p>
        </w:tc>
        <w:tc>
          <w:tcPr>
            <w:tcW w:w="4648" w:type="dxa"/>
          </w:tcPr>
          <w:p w14:paraId="3E1921B5" w14:textId="77777777" w:rsidR="00EC06BC"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Description should include</w:t>
            </w:r>
          </w:p>
          <w:p w14:paraId="3E9C7C88" w14:textId="77777777" w:rsidR="00ED0AD5" w:rsidRPr="0010046F" w:rsidRDefault="00ED0AD5" w:rsidP="00ED0AD5">
            <w:pPr>
              <w:rPr>
                <w:rFonts w:ascii="Times New Roman" w:eastAsia="Times New Roman" w:hAnsi="Times New Roman" w:cs="Times New Roman"/>
                <w:sz w:val="24"/>
                <w:szCs w:val="24"/>
              </w:rPr>
            </w:pPr>
          </w:p>
          <w:p w14:paraId="399355C9" w14:textId="77777777" w:rsidR="00EC06BC" w:rsidRDefault="00EC06BC" w:rsidP="003E4B9F">
            <w:pPr>
              <w:numPr>
                <w:ilvl w:val="0"/>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examining fundamental principles of personal and family economics, including </w:t>
            </w:r>
          </w:p>
          <w:p w14:paraId="67F99F4C" w14:textId="6D5FB3F1" w:rsidR="00EC06BC"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determining </w:t>
            </w:r>
            <w:r w:rsidRPr="0010046F">
              <w:rPr>
                <w:rFonts w:ascii="Times New Roman" w:eastAsia="Times New Roman" w:hAnsi="Times New Roman" w:cs="Times New Roman"/>
                <w:sz w:val="24"/>
                <w:szCs w:val="24"/>
              </w:rPr>
              <w:t>wants vs. needs</w:t>
            </w:r>
          </w:p>
          <w:p w14:paraId="3F7A50EE" w14:textId="01891B00" w:rsidR="00EC06BC"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considering </w:t>
            </w:r>
            <w:r w:rsidRPr="0010046F">
              <w:rPr>
                <w:rFonts w:ascii="Times New Roman" w:eastAsia="Times New Roman" w:hAnsi="Times New Roman" w:cs="Times New Roman"/>
                <w:sz w:val="24"/>
                <w:szCs w:val="24"/>
              </w:rPr>
              <w:t>scarcity (e.g., of time, space, money)</w:t>
            </w:r>
          </w:p>
          <w:p w14:paraId="43655D6B" w14:textId="0E822635" w:rsidR="00EC06BC"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acknowledging </w:t>
            </w:r>
            <w:r w:rsidRPr="0010046F">
              <w:rPr>
                <w:rFonts w:ascii="Times New Roman" w:eastAsia="Times New Roman" w:hAnsi="Times New Roman" w:cs="Times New Roman"/>
                <w:sz w:val="24"/>
                <w:szCs w:val="24"/>
              </w:rPr>
              <w:t>opportunity costs</w:t>
            </w:r>
            <w:r>
              <w:rPr>
                <w:rFonts w:ascii="Times New Roman" w:eastAsia="Times New Roman" w:hAnsi="Times New Roman" w:cs="Times New Roman"/>
                <w:sz w:val="24"/>
                <w:szCs w:val="24"/>
              </w:rPr>
              <w:t xml:space="preserve"> and </w:t>
            </w:r>
            <w:r w:rsidRPr="0010046F">
              <w:rPr>
                <w:rFonts w:ascii="Times New Roman" w:eastAsia="Times New Roman" w:hAnsi="Times New Roman" w:cs="Times New Roman"/>
                <w:sz w:val="24"/>
                <w:szCs w:val="24"/>
              </w:rPr>
              <w:t>trade-offs</w:t>
            </w:r>
          </w:p>
          <w:p w14:paraId="652EE38F" w14:textId="3200767A" w:rsidR="00EC06BC" w:rsidRPr="0010046F"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considering </w:t>
            </w:r>
            <w:r w:rsidRPr="0010046F">
              <w:rPr>
                <w:rFonts w:ascii="Times New Roman" w:eastAsia="Times New Roman" w:hAnsi="Times New Roman" w:cs="Times New Roman"/>
                <w:sz w:val="24"/>
                <w:szCs w:val="24"/>
              </w:rPr>
              <w:t>supply and demand</w:t>
            </w:r>
          </w:p>
          <w:p w14:paraId="52DCD7BD" w14:textId="77777777" w:rsidR="00EC06BC" w:rsidRPr="0010046F" w:rsidRDefault="00EC06BC" w:rsidP="003E4B9F">
            <w:pPr>
              <w:numPr>
                <w:ilvl w:val="0"/>
                <w:numId w:val="94"/>
              </w:num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applying economic principles to personal and family finances, including</w:t>
            </w:r>
          </w:p>
          <w:p w14:paraId="7D4D51FC" w14:textId="42B7FC71" w:rsidR="00EC06BC" w:rsidRPr="0010046F" w:rsidRDefault="00EC06BC" w:rsidP="003E4B9F">
            <w:pPr>
              <w:numPr>
                <w:ilvl w:val="1"/>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distinguishing between gross and net pay and recognizing the effect</w:t>
            </w:r>
            <w:r>
              <w:rPr>
                <w:rFonts w:ascii="Times New Roman" w:eastAsia="Times New Roman" w:hAnsi="Times New Roman" w:cs="Times New Roman"/>
                <w:sz w:val="24"/>
                <w:szCs w:val="24"/>
              </w:rPr>
              <w:t>s</w:t>
            </w:r>
            <w:r w:rsidRPr="0010046F">
              <w:rPr>
                <w:rFonts w:ascii="Times New Roman" w:eastAsia="Times New Roman" w:hAnsi="Times New Roman" w:cs="Times New Roman"/>
                <w:sz w:val="24"/>
                <w:szCs w:val="24"/>
              </w:rPr>
              <w:t xml:space="preserve"> of taxes</w:t>
            </w:r>
          </w:p>
          <w:p w14:paraId="6C4D1937" w14:textId="77777777" w:rsidR="00EC06BC" w:rsidRPr="0010046F" w:rsidRDefault="00EC06BC" w:rsidP="003E4B9F">
            <w:pPr>
              <w:numPr>
                <w:ilvl w:val="1"/>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interpreting the opportunity costs of financial decisions</w:t>
            </w:r>
          </w:p>
          <w:p w14:paraId="64CD3D3A" w14:textId="77777777" w:rsidR="00EC06BC" w:rsidRDefault="00EC06BC" w:rsidP="003E4B9F">
            <w:pPr>
              <w:numPr>
                <w:ilvl w:val="1"/>
                <w:numId w:val="94"/>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applying a decision-making process to personal financial choices</w:t>
            </w:r>
          </w:p>
          <w:p w14:paraId="26F02175" w14:textId="1F1B87A7" w:rsidR="00EC06BC" w:rsidRPr="0010046F" w:rsidRDefault="00EC06BC" w:rsidP="003E4B9F">
            <w:pPr>
              <w:numPr>
                <w:ilvl w:val="1"/>
                <w:numId w:val="94"/>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making a plan to align income with budget</w:t>
            </w:r>
          </w:p>
          <w:p w14:paraId="30B2C9CA" w14:textId="5B338E7C" w:rsidR="00EC06BC" w:rsidRPr="0010046F" w:rsidRDefault="00EC06BC" w:rsidP="003E4B9F">
            <w:pPr>
              <w:numPr>
                <w:ilvl w:val="0"/>
                <w:numId w:val="94"/>
              </w:num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analyzing how economic conditions affect the attainment of personal goals.</w:t>
            </w:r>
          </w:p>
          <w:p w14:paraId="79ACB32A" w14:textId="77777777" w:rsidR="00EC06BC" w:rsidRDefault="00EC06BC" w:rsidP="00EC06BC">
            <w:pPr>
              <w:spacing w:before="40" w:afterLines="40" w:after="96"/>
              <w:rPr>
                <w:rFonts w:ascii="Times New Roman" w:eastAsia="Times New Roman" w:hAnsi="Times New Roman" w:cs="Times New Roman"/>
                <w:sz w:val="24"/>
                <w:szCs w:val="24"/>
              </w:rPr>
            </w:pPr>
          </w:p>
          <w:p w14:paraId="5820A501"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t>Teacher Resources:</w:t>
            </w:r>
          </w:p>
          <w:p w14:paraId="72706BD2" w14:textId="0225B2BB" w:rsidR="00EC06BC" w:rsidRPr="00777870" w:rsidRDefault="00EC06BC" w:rsidP="003E4B9F">
            <w:pPr>
              <w:numPr>
                <w:ilvl w:val="0"/>
                <w:numId w:val="95"/>
              </w:numPr>
              <w:rPr>
                <w:rFonts w:ascii="Times New Roman" w:eastAsia="Times New Roman" w:hAnsi="Times New Roman" w:cs="Times New Roman"/>
                <w:sz w:val="24"/>
                <w:szCs w:val="24"/>
              </w:rPr>
            </w:pPr>
            <w:hyperlink r:id="rId32"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p>
          <w:p w14:paraId="6DC0588B" w14:textId="22DA3B65" w:rsidR="00EC06BC" w:rsidRDefault="00EC06BC" w:rsidP="003E4B9F">
            <w:pPr>
              <w:numPr>
                <w:ilvl w:val="0"/>
                <w:numId w:val="95"/>
              </w:numPr>
              <w:rPr>
                <w:rFonts w:ascii="Times New Roman" w:eastAsia="Times New Roman" w:hAnsi="Times New Roman" w:cs="Times New Roman"/>
                <w:sz w:val="24"/>
                <w:szCs w:val="24"/>
              </w:rPr>
            </w:pPr>
            <w:hyperlink r:id="rId33" w:history="1">
              <w:r w:rsidRPr="00DA323F">
                <w:rPr>
                  <w:rStyle w:val="Hyperlink"/>
                  <w:rFonts w:ascii="Times New Roman" w:hAnsi="Times New Roman" w:cs="Times New Roman"/>
                  <w:sz w:val="24"/>
                  <w:szCs w:val="24"/>
                </w:rPr>
                <w:t>Financial Fitness</w:t>
              </w:r>
            </w:hyperlink>
            <w:r>
              <w:t>,</w:t>
            </w:r>
            <w:r>
              <w:rPr>
                <w:rFonts w:ascii="Times New Roman" w:hAnsi="Times New Roman" w:cs="Times New Roman"/>
                <w:sz w:val="24"/>
                <w:szCs w:val="24"/>
              </w:rPr>
              <w:t xml:space="preserve"> FCCLA</w:t>
            </w:r>
          </w:p>
          <w:p w14:paraId="744F3ECF" w14:textId="677D77AD" w:rsidR="00EC06BC" w:rsidRPr="009E2A0F" w:rsidRDefault="00EC06BC" w:rsidP="003E4B9F">
            <w:pPr>
              <w:numPr>
                <w:ilvl w:val="0"/>
                <w:numId w:val="95"/>
              </w:numPr>
              <w:rPr>
                <w:rFonts w:ascii="Times New Roman" w:eastAsia="Times New Roman" w:hAnsi="Times New Roman" w:cs="Times New Roman"/>
                <w:sz w:val="24"/>
                <w:szCs w:val="24"/>
              </w:rPr>
            </w:pPr>
            <w:hyperlink r:id="rId34"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1EB3C8F1" w14:textId="0157BA9B" w:rsidR="00EC06BC" w:rsidRDefault="00EC06BC" w:rsidP="003E4B9F">
            <w:pPr>
              <w:numPr>
                <w:ilvl w:val="0"/>
                <w:numId w:val="95"/>
              </w:numPr>
              <w:rPr>
                <w:rFonts w:ascii="Times New Roman" w:eastAsia="Times New Roman" w:hAnsi="Times New Roman" w:cs="Times New Roman"/>
                <w:sz w:val="24"/>
                <w:szCs w:val="24"/>
              </w:rPr>
            </w:pPr>
            <w:hyperlink r:id="rId35" w:history="1">
              <w:r w:rsidRPr="009E2A0F">
                <w:rPr>
                  <w:rStyle w:val="Hyperlink"/>
                  <w:rFonts w:ascii="Times New Roman" w:eastAsia="Times New Roman" w:hAnsi="Times New Roman" w:cs="Times New Roman"/>
                  <w:sz w:val="24"/>
                  <w:szCs w:val="24"/>
                </w:rPr>
                <w:t>Invest in What's Next: Your Career and Education Pathways</w:t>
              </w:r>
            </w:hyperlink>
            <w:r>
              <w:rPr>
                <w:rFonts w:ascii="Times New Roman" w:eastAsia="Times New Roman" w:hAnsi="Times New Roman" w:cs="Times New Roman"/>
                <w:sz w:val="24"/>
                <w:szCs w:val="24"/>
              </w:rPr>
              <w:t>, Federal Reserve Education</w:t>
            </w:r>
          </w:p>
          <w:p w14:paraId="31FB07F3" w14:textId="292546D1" w:rsidR="00EC06BC" w:rsidRDefault="00EC06BC" w:rsidP="003E4B9F">
            <w:pPr>
              <w:numPr>
                <w:ilvl w:val="0"/>
                <w:numId w:val="95"/>
              </w:numPr>
              <w:rPr>
                <w:rFonts w:ascii="Times New Roman" w:eastAsia="Times New Roman" w:hAnsi="Times New Roman" w:cs="Times New Roman"/>
                <w:sz w:val="24"/>
                <w:szCs w:val="24"/>
              </w:rPr>
            </w:pPr>
            <w:hyperlink r:id="rId36"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1B9D1519" w14:textId="1BC3F74F" w:rsidR="00EC06BC" w:rsidRPr="0010046F" w:rsidRDefault="00EC06BC" w:rsidP="00EC06BC">
            <w:pPr>
              <w:ind w:left="360"/>
              <w:rPr>
                <w:rFonts w:ascii="Times New Roman" w:eastAsia="Times New Roman" w:hAnsi="Times New Roman" w:cs="Times New Roman"/>
                <w:sz w:val="24"/>
                <w:szCs w:val="24"/>
              </w:rPr>
            </w:pPr>
          </w:p>
          <w:p w14:paraId="5E595082" w14:textId="2BB3DFC6"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353D8009"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1365B3D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3FB1C98D" w14:textId="77777777" w:rsidR="00EC06BC" w:rsidRPr="0010046F" w:rsidRDefault="00EC06BC" w:rsidP="003E4B9F">
            <w:pPr>
              <w:numPr>
                <w:ilvl w:val="0"/>
                <w:numId w:val="96"/>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is the relationship between trade-offs and opportunity costs?</w:t>
            </w:r>
          </w:p>
          <w:p w14:paraId="228DFCC4"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3C26BD2D" w14:textId="144AB43C" w:rsidR="00EC06BC" w:rsidRPr="0010046F" w:rsidRDefault="00EC06BC" w:rsidP="003E4B9F">
            <w:pPr>
              <w:numPr>
                <w:ilvl w:val="0"/>
                <w:numId w:val="97"/>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can</w:t>
            </w:r>
            <w:r w:rsidRPr="0010046F">
              <w:rPr>
                <w:rFonts w:ascii="Times New Roman" w:eastAsia="Times New Roman" w:hAnsi="Times New Roman" w:cs="Times New Roman"/>
                <w:sz w:val="24"/>
                <w:szCs w:val="24"/>
              </w:rPr>
              <w:t xml:space="preserve"> scarcity affect </w:t>
            </w:r>
            <w:r>
              <w:rPr>
                <w:rFonts w:ascii="Times New Roman" w:eastAsia="Times New Roman" w:hAnsi="Times New Roman" w:cs="Times New Roman"/>
                <w:sz w:val="24"/>
                <w:szCs w:val="24"/>
              </w:rPr>
              <w:t>one’s</w:t>
            </w:r>
            <w:r w:rsidRPr="0010046F">
              <w:rPr>
                <w:rFonts w:ascii="Times New Roman" w:eastAsia="Times New Roman" w:hAnsi="Times New Roman" w:cs="Times New Roman"/>
                <w:sz w:val="24"/>
                <w:szCs w:val="24"/>
              </w:rPr>
              <w:t xml:space="preserve"> life?</w:t>
            </w:r>
          </w:p>
          <w:p w14:paraId="35343640"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2F11F2FE" w14:textId="77777777" w:rsidR="00EC06BC" w:rsidRPr="0010046F" w:rsidRDefault="00EC06BC" w:rsidP="003E4B9F">
            <w:pPr>
              <w:numPr>
                <w:ilvl w:val="0"/>
                <w:numId w:val="98"/>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 xml:space="preserve">What is the difference between a </w:t>
            </w:r>
            <w:r w:rsidRPr="00FA624B">
              <w:rPr>
                <w:rFonts w:ascii="Times New Roman" w:eastAsia="Times New Roman" w:hAnsi="Times New Roman" w:cs="Times New Roman"/>
                <w:i/>
                <w:iCs/>
                <w:sz w:val="24"/>
                <w:szCs w:val="24"/>
              </w:rPr>
              <w:t>durable good</w:t>
            </w:r>
            <w:r w:rsidRPr="0010046F">
              <w:rPr>
                <w:rFonts w:ascii="Times New Roman" w:eastAsia="Times New Roman" w:hAnsi="Times New Roman" w:cs="Times New Roman"/>
                <w:sz w:val="24"/>
                <w:szCs w:val="24"/>
              </w:rPr>
              <w:t xml:space="preserve"> and a </w:t>
            </w:r>
            <w:r w:rsidRPr="00FA624B">
              <w:rPr>
                <w:rFonts w:ascii="Times New Roman" w:eastAsia="Times New Roman" w:hAnsi="Times New Roman" w:cs="Times New Roman"/>
                <w:i/>
                <w:iCs/>
                <w:sz w:val="24"/>
                <w:szCs w:val="24"/>
              </w:rPr>
              <w:t>non-durable good</w:t>
            </w:r>
            <w:r w:rsidRPr="0010046F">
              <w:rPr>
                <w:rFonts w:ascii="Times New Roman" w:eastAsia="Times New Roman" w:hAnsi="Times New Roman" w:cs="Times New Roman"/>
                <w:sz w:val="24"/>
                <w:szCs w:val="24"/>
              </w:rPr>
              <w:t>?</w:t>
            </w:r>
          </w:p>
          <w:p w14:paraId="5EA3C786"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4C2A43EF" w14:textId="77777777" w:rsidR="00EC06BC" w:rsidRPr="0010046F" w:rsidRDefault="00EC06BC" w:rsidP="003E4B9F">
            <w:pPr>
              <w:numPr>
                <w:ilvl w:val="0"/>
                <w:numId w:val="99"/>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must a society face the choices about what, how, and for whom to produce?</w:t>
            </w:r>
          </w:p>
          <w:p w14:paraId="69EE0E4E"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6B40E03E"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lastRenderedPageBreak/>
              <w:t>English: 9.RV, 9.RI, 9.C, 9.LU, 10.RV, 10.RI, 10.C, 10.LU, 11.RV, 11.RI, 11.C, 11.LU, 12.RV, 12.RI, 12.C, 12.LU</w:t>
            </w:r>
          </w:p>
          <w:p w14:paraId="32E79047" w14:textId="77777777" w:rsidR="00EC06BC" w:rsidRDefault="00EC06BC" w:rsidP="00EC06BC">
            <w:pPr>
              <w:spacing w:before="40" w:afterLines="40" w:after="96"/>
              <w:rPr>
                <w:rFonts w:ascii="Times New Roman" w:eastAsia="Times New Roman" w:hAnsi="Times New Roman" w:cs="Times New Roman"/>
                <w:sz w:val="24"/>
                <w:szCs w:val="24"/>
              </w:rPr>
            </w:pPr>
          </w:p>
          <w:p w14:paraId="50B9245E" w14:textId="32F98A16"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4536E70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64A5B9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DA9DFA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8F67519"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1F6E89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846D98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4112F71D" w14:textId="77777777" w:rsidR="00EC06BC" w:rsidRPr="00337C03" w:rsidRDefault="00EC06BC" w:rsidP="00EC06BC">
            <w:pPr>
              <w:rPr>
                <w:rFonts w:ascii="Times New Roman" w:hAnsi="Times New Roman" w:cs="Times New Roman"/>
                <w:sz w:val="24"/>
                <w:szCs w:val="24"/>
              </w:rPr>
            </w:pPr>
          </w:p>
          <w:p w14:paraId="0F9EF7CB"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6094DB9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9B84C0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E4A6AA9"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7EAAA5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A5A8C16" w14:textId="77777777" w:rsidR="00EC06BC" w:rsidRPr="00337C03" w:rsidRDefault="00EC06BC" w:rsidP="00EC06BC">
            <w:pPr>
              <w:pStyle w:val="ListParagraph"/>
              <w:rPr>
                <w:rFonts w:ascii="Times New Roman" w:hAnsi="Times New Roman" w:cs="Times New Roman"/>
                <w:sz w:val="24"/>
                <w:szCs w:val="24"/>
              </w:rPr>
            </w:pPr>
          </w:p>
          <w:p w14:paraId="7EBD2A9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A17D3C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F242294"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Family Ties</w:t>
            </w:r>
          </w:p>
          <w:p w14:paraId="684F64D3"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8DBE36B" w14:textId="77777777" w:rsidR="00EC06BC" w:rsidRPr="00337C03" w:rsidRDefault="00EC06BC" w:rsidP="00EC06BC">
            <w:pPr>
              <w:rPr>
                <w:rFonts w:ascii="Times New Roman" w:hAnsi="Times New Roman" w:cs="Times New Roman"/>
                <w:sz w:val="24"/>
                <w:szCs w:val="24"/>
              </w:rPr>
            </w:pPr>
          </w:p>
          <w:p w14:paraId="36B067D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88DB459"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F4C881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160E627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0E4C706" w14:textId="77777777" w:rsidR="00EC06BC" w:rsidRDefault="00EC06BC" w:rsidP="00EC06BC">
            <w:pPr>
              <w:rPr>
                <w:rFonts w:ascii="Times New Roman" w:hAnsi="Times New Roman" w:cs="Times New Roman"/>
                <w:b/>
                <w:sz w:val="24"/>
                <w:szCs w:val="24"/>
                <w:u w:val="single"/>
              </w:rPr>
            </w:pPr>
          </w:p>
          <w:p w14:paraId="19F0B72E" w14:textId="77777777" w:rsidR="003458E4" w:rsidRPr="00337C03" w:rsidRDefault="003458E4" w:rsidP="00EC06BC">
            <w:pPr>
              <w:rPr>
                <w:rFonts w:ascii="Times New Roman" w:hAnsi="Times New Roman" w:cs="Times New Roman"/>
                <w:b/>
                <w:sz w:val="24"/>
                <w:szCs w:val="24"/>
                <w:u w:val="single"/>
              </w:rPr>
            </w:pPr>
          </w:p>
          <w:p w14:paraId="23B40FD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DCF883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Event Management</w:t>
            </w:r>
          </w:p>
          <w:p w14:paraId="2DA95DC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58067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A16286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7F188EA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C25359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A86DAF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26F5B84" w14:textId="1D9E8D33"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7B6BE41" w14:textId="05168437" w:rsidTr="002643FE">
        <w:tblPrEx>
          <w:tblCellMar>
            <w:left w:w="115" w:type="dxa"/>
            <w:right w:w="115" w:type="dxa"/>
          </w:tblCellMar>
        </w:tblPrEx>
        <w:tc>
          <w:tcPr>
            <w:tcW w:w="737" w:type="dxa"/>
          </w:tcPr>
          <w:p w14:paraId="2437751D" w14:textId="77777777"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p w14:paraId="07743520" w14:textId="35C23072"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7A9E3594" w14:textId="3849EF75"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Evaluate personal banking services. </w:t>
            </w:r>
          </w:p>
        </w:tc>
        <w:tc>
          <w:tcPr>
            <w:tcW w:w="4648" w:type="dxa"/>
          </w:tcPr>
          <w:p w14:paraId="0D083EA7"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Evaluation should include</w:t>
            </w:r>
          </w:p>
          <w:p w14:paraId="105849D0" w14:textId="77777777"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assessing personal banking needs</w:t>
            </w:r>
          </w:p>
          <w:p w14:paraId="26146C6F" w14:textId="77777777"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identifying the products and services offered (e.g., saving, borrowing)</w:t>
            </w:r>
          </w:p>
          <w:p w14:paraId="789096D1" w14:textId="1B1A9254"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lastRenderedPageBreak/>
              <w:t xml:space="preserve">comparing </w:t>
            </w:r>
            <w:r>
              <w:rPr>
                <w:rFonts w:ascii="Times New Roman" w:eastAsia="Times New Roman" w:hAnsi="Times New Roman" w:cs="Times New Roman"/>
                <w:sz w:val="24"/>
                <w:szCs w:val="24"/>
              </w:rPr>
              <w:t xml:space="preserve">traditional </w:t>
            </w:r>
            <w:r w:rsidRPr="0010046F">
              <w:rPr>
                <w:rFonts w:ascii="Times New Roman" w:eastAsia="Times New Roman" w:hAnsi="Times New Roman" w:cs="Times New Roman"/>
                <w:sz w:val="24"/>
                <w:szCs w:val="24"/>
              </w:rPr>
              <w:t>financial institutions</w:t>
            </w:r>
            <w:r>
              <w:rPr>
                <w:rFonts w:ascii="Times New Roman" w:eastAsia="Times New Roman" w:hAnsi="Times New Roman" w:cs="Times New Roman"/>
                <w:sz w:val="24"/>
                <w:szCs w:val="24"/>
              </w:rPr>
              <w:t xml:space="preserve"> to online-only banking </w:t>
            </w:r>
            <w:r w:rsidRPr="0010046F">
              <w:rPr>
                <w:rFonts w:ascii="Times New Roman" w:eastAsia="Times New Roman" w:hAnsi="Times New Roman" w:cs="Times New Roman"/>
                <w:sz w:val="24"/>
                <w:szCs w:val="24"/>
              </w:rPr>
              <w:t>in terms of personal banking needs, including</w:t>
            </w:r>
          </w:p>
          <w:p w14:paraId="5DF6CE7A" w14:textId="7777777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procedures for opening and managing the account</w:t>
            </w:r>
          </w:p>
          <w:p w14:paraId="605C1694" w14:textId="7777777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interest rates</w:t>
            </w:r>
          </w:p>
          <w:p w14:paraId="47DB1A0F" w14:textId="656C6B5E"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fees, requirements, and account restrictions (e.g., minimum balance requirements</w:t>
            </w:r>
            <w:r>
              <w:rPr>
                <w:rFonts w:ascii="Times New Roman" w:eastAsia="Times New Roman" w:hAnsi="Times New Roman" w:cs="Times New Roman"/>
                <w:sz w:val="24"/>
                <w:szCs w:val="24"/>
              </w:rPr>
              <w:t xml:space="preserve">, </w:t>
            </w:r>
            <w:r w:rsidRPr="0010046F">
              <w:rPr>
                <w:rFonts w:ascii="Times New Roman" w:eastAsia="Times New Roman" w:hAnsi="Times New Roman" w:cs="Times New Roman"/>
                <w:sz w:val="24"/>
                <w:szCs w:val="24"/>
              </w:rPr>
              <w:t>limits to the number of withdrawals per month)</w:t>
            </w:r>
          </w:p>
          <w:p w14:paraId="3B8399AD" w14:textId="10F111E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recor</w:t>
            </w:r>
            <w:r>
              <w:rPr>
                <w:rFonts w:ascii="Times New Roman" w:eastAsia="Times New Roman" w:hAnsi="Times New Roman" w:cs="Times New Roman"/>
                <w:sz w:val="24"/>
                <w:szCs w:val="24"/>
              </w:rPr>
              <w:t>d</w:t>
            </w:r>
            <w:r w:rsidRPr="0010046F">
              <w:rPr>
                <w:rFonts w:ascii="Times New Roman" w:eastAsia="Times New Roman" w:hAnsi="Times New Roman" w:cs="Times New Roman"/>
                <w:sz w:val="24"/>
                <w:szCs w:val="24"/>
              </w:rPr>
              <w:t xml:space="preserve">keeping </w:t>
            </w:r>
          </w:p>
          <w:p w14:paraId="42AB4EB9" w14:textId="77777777" w:rsidR="00EC06BC" w:rsidRPr="0010046F" w:rsidRDefault="00EC06BC" w:rsidP="003E4B9F">
            <w:pPr>
              <w:numPr>
                <w:ilvl w:val="1"/>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customer relations and cybersecurity practices and policies</w:t>
            </w:r>
          </w:p>
          <w:p w14:paraId="40F7F6FC" w14:textId="77777777" w:rsidR="00EC06BC" w:rsidRPr="0010046F"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describing the borrowing process (e.g., types of loans, interest rates, credit score considerations)</w:t>
            </w:r>
          </w:p>
          <w:p w14:paraId="2DAB4BF8" w14:textId="77777777" w:rsidR="00EC06BC" w:rsidRDefault="00EC06BC" w:rsidP="003E4B9F">
            <w:pPr>
              <w:numPr>
                <w:ilvl w:val="0"/>
                <w:numId w:val="100"/>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evaluating credit cards and describing the benefits and disadvantages of credit and credit card debt</w:t>
            </w:r>
          </w:p>
          <w:p w14:paraId="26804D6C" w14:textId="0B4895ED" w:rsidR="00EC06BC" w:rsidRDefault="00EC06BC" w:rsidP="003E4B9F">
            <w:pPr>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comparing different payment methods (i.e., payment apps)</w:t>
            </w:r>
          </w:p>
          <w:p w14:paraId="03CAEAFB" w14:textId="7AAC51C0" w:rsidR="00EC06BC" w:rsidRDefault="00EC06BC" w:rsidP="003E4B9F">
            <w:pPr>
              <w:numPr>
                <w:ilvl w:val="0"/>
                <w:numId w:val="100"/>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comparing different methods for banking and investing</w:t>
            </w:r>
            <w:r w:rsidRPr="0010046F">
              <w:rPr>
                <w:rFonts w:ascii="Times New Roman" w:eastAsia="Times New Roman" w:hAnsi="Times New Roman" w:cs="Times New Roman"/>
                <w:sz w:val="24"/>
                <w:szCs w:val="24"/>
              </w:rPr>
              <w:t>.</w:t>
            </w:r>
          </w:p>
          <w:p w14:paraId="3F18909F" w14:textId="77777777" w:rsidR="00EC06BC" w:rsidRPr="0010046F" w:rsidRDefault="00EC06BC" w:rsidP="00EC06BC">
            <w:pPr>
              <w:ind w:left="720"/>
              <w:rPr>
                <w:rFonts w:ascii="Times New Roman" w:eastAsia="Times New Roman" w:hAnsi="Times New Roman" w:cs="Times New Roman"/>
                <w:sz w:val="24"/>
                <w:szCs w:val="24"/>
              </w:rPr>
            </w:pPr>
          </w:p>
          <w:p w14:paraId="07C33758"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t>Teacher Resources:</w:t>
            </w:r>
          </w:p>
          <w:p w14:paraId="672ED11B" w14:textId="77777777" w:rsidR="00EC06BC" w:rsidRDefault="00EC06BC" w:rsidP="003E4B9F">
            <w:pPr>
              <w:numPr>
                <w:ilvl w:val="0"/>
                <w:numId w:val="95"/>
              </w:numPr>
              <w:rPr>
                <w:rFonts w:ascii="Times New Roman" w:eastAsia="Times New Roman" w:hAnsi="Times New Roman" w:cs="Times New Roman"/>
                <w:sz w:val="24"/>
                <w:szCs w:val="24"/>
              </w:rPr>
            </w:pPr>
            <w:hyperlink r:id="rId37"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p>
          <w:p w14:paraId="0A18E41C" w14:textId="617F7238" w:rsidR="00EC06BC" w:rsidRPr="009E2A0F" w:rsidRDefault="00EC06BC" w:rsidP="003E4B9F">
            <w:pPr>
              <w:numPr>
                <w:ilvl w:val="0"/>
                <w:numId w:val="95"/>
              </w:numPr>
              <w:rPr>
                <w:rFonts w:ascii="Times New Roman" w:eastAsia="Times New Roman" w:hAnsi="Times New Roman" w:cs="Times New Roman"/>
                <w:sz w:val="24"/>
                <w:szCs w:val="24"/>
              </w:rPr>
            </w:pPr>
            <w:hyperlink r:id="rId38"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77F3BDD7" w14:textId="77777777" w:rsidR="00EC06BC" w:rsidRPr="0010046F" w:rsidRDefault="00EC06BC" w:rsidP="003E4B9F">
            <w:pPr>
              <w:numPr>
                <w:ilvl w:val="0"/>
                <w:numId w:val="95"/>
              </w:numPr>
              <w:rPr>
                <w:rFonts w:ascii="Times New Roman" w:eastAsia="Times New Roman" w:hAnsi="Times New Roman" w:cs="Times New Roman"/>
                <w:sz w:val="24"/>
                <w:szCs w:val="24"/>
              </w:rPr>
            </w:pPr>
            <w:hyperlink r:id="rId39" w:history="1">
              <w:r w:rsidRPr="009E2A0F">
                <w:rPr>
                  <w:rStyle w:val="Hyperlink"/>
                  <w:rFonts w:ascii="Times New Roman" w:eastAsia="Times New Roman" w:hAnsi="Times New Roman" w:cs="Times New Roman"/>
                  <w:sz w:val="24"/>
                  <w:szCs w:val="24"/>
                </w:rPr>
                <w:t>Invest in What's Next: Your Career and Education Pathways</w:t>
              </w:r>
            </w:hyperlink>
            <w:r>
              <w:rPr>
                <w:rFonts w:ascii="Times New Roman" w:eastAsia="Times New Roman" w:hAnsi="Times New Roman" w:cs="Times New Roman"/>
                <w:sz w:val="24"/>
                <w:szCs w:val="24"/>
              </w:rPr>
              <w:t>, Federal Reserve Education</w:t>
            </w:r>
          </w:p>
          <w:p w14:paraId="3335A9C2" w14:textId="3FC93CD8" w:rsidR="00EC06BC" w:rsidRDefault="00EC06BC" w:rsidP="003E4B9F">
            <w:pPr>
              <w:numPr>
                <w:ilvl w:val="0"/>
                <w:numId w:val="95"/>
              </w:numPr>
              <w:rPr>
                <w:rFonts w:ascii="Times New Roman" w:eastAsia="Times New Roman" w:hAnsi="Times New Roman" w:cs="Times New Roman"/>
                <w:sz w:val="24"/>
                <w:szCs w:val="24"/>
              </w:rPr>
            </w:pPr>
            <w:hyperlink r:id="rId40"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5858D614" w14:textId="2E9C7FA1"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5BFD16DB" w14:textId="77777777" w:rsidR="00EC06BC" w:rsidRPr="0010046F" w:rsidRDefault="00EC06BC" w:rsidP="00EC06BC">
            <w:pPr>
              <w:spacing w:before="40" w:afterLines="40" w:after="96"/>
              <w:rPr>
                <w:rFonts w:ascii="Times New Roman" w:eastAsia="Times New Roman" w:hAnsi="Times New Roman" w:cs="Times New Roman"/>
                <w:sz w:val="24"/>
                <w:szCs w:val="24"/>
              </w:rPr>
            </w:pPr>
            <w:r w:rsidRPr="0010046F">
              <w:rPr>
                <w:rFonts w:ascii="Times New Roman" w:eastAsia="Times New Roman" w:hAnsi="Times New Roman" w:cs="Times New Roman"/>
                <w:b/>
                <w:bCs/>
                <w:sz w:val="24"/>
                <w:szCs w:val="24"/>
              </w:rPr>
              <w:lastRenderedPageBreak/>
              <w:t>Process/Skill Questions:</w:t>
            </w:r>
          </w:p>
          <w:p w14:paraId="1762ADAC"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Thinking</w:t>
            </w:r>
          </w:p>
          <w:p w14:paraId="3FAD585B" w14:textId="77777777" w:rsidR="00EC06BC" w:rsidRPr="0010046F"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is saving important?</w:t>
            </w:r>
          </w:p>
          <w:p w14:paraId="78236FB9" w14:textId="77777777" w:rsidR="00EC06BC"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How does one avoid debt?</w:t>
            </w:r>
          </w:p>
          <w:p w14:paraId="5A40C5E2" w14:textId="5A9D1517" w:rsidR="00EC06BC" w:rsidRPr="00CC6042" w:rsidRDefault="00EC06BC" w:rsidP="003E4B9F">
            <w:pPr>
              <w:numPr>
                <w:ilvl w:val="0"/>
                <w:numId w:val="101"/>
              </w:numPr>
              <w:rPr>
                <w:rFonts w:ascii="Times New Roman" w:eastAsia="Times New Roman" w:hAnsi="Times New Roman" w:cs="Times New Roman"/>
                <w:sz w:val="24"/>
                <w:szCs w:val="24"/>
              </w:rPr>
            </w:pPr>
            <w:r w:rsidRPr="00CC6042">
              <w:rPr>
                <w:rFonts w:ascii="Times New Roman" w:eastAsia="Times New Roman" w:hAnsi="Times New Roman" w:cs="Times New Roman"/>
                <w:sz w:val="24"/>
                <w:szCs w:val="24"/>
              </w:rPr>
              <w:lastRenderedPageBreak/>
              <w:t xml:space="preserve">How can one start saving and investing? </w:t>
            </w:r>
          </w:p>
          <w:p w14:paraId="02821627"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Communication</w:t>
            </w:r>
          </w:p>
          <w:p w14:paraId="53989914" w14:textId="77777777" w:rsidR="00EC06BC"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What are some best practices related to banking security online?</w:t>
            </w:r>
          </w:p>
          <w:p w14:paraId="790B0AAF" w14:textId="5D82F87D" w:rsidR="00EC06BC" w:rsidRPr="0010046F" w:rsidRDefault="00EC06BC" w:rsidP="003E4B9F">
            <w:pPr>
              <w:numPr>
                <w:ilvl w:val="0"/>
                <w:numId w:val="10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decide which payment method should be used in different situations? </w:t>
            </w:r>
          </w:p>
          <w:p w14:paraId="203575FA"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Leadership</w:t>
            </w:r>
          </w:p>
          <w:p w14:paraId="3DFBBCE8" w14:textId="77777777" w:rsidR="00EC06BC" w:rsidRPr="0010046F"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is an analysis of wants and needs important to evaluating spending plans?</w:t>
            </w:r>
          </w:p>
          <w:p w14:paraId="7D8AD5E3" w14:textId="77777777" w:rsidR="00EC06BC" w:rsidRPr="0010046F" w:rsidRDefault="00EC06BC" w:rsidP="00EC06BC">
            <w:pPr>
              <w:rPr>
                <w:rFonts w:ascii="Times New Roman" w:eastAsia="Times New Roman" w:hAnsi="Times New Roman" w:cs="Times New Roman"/>
                <w:b/>
                <w:bCs/>
                <w:sz w:val="24"/>
                <w:szCs w:val="24"/>
              </w:rPr>
            </w:pPr>
            <w:r w:rsidRPr="0010046F">
              <w:rPr>
                <w:rFonts w:ascii="Times New Roman" w:eastAsia="Times New Roman" w:hAnsi="Times New Roman" w:cs="Times New Roman"/>
                <w:b/>
                <w:bCs/>
                <w:sz w:val="24"/>
                <w:szCs w:val="24"/>
              </w:rPr>
              <w:t>Management</w:t>
            </w:r>
          </w:p>
          <w:p w14:paraId="523C5BDA" w14:textId="77777777" w:rsidR="00EC06BC" w:rsidRDefault="00EC06BC" w:rsidP="003E4B9F">
            <w:pPr>
              <w:numPr>
                <w:ilvl w:val="0"/>
                <w:numId w:val="101"/>
              </w:numPr>
              <w:rPr>
                <w:rFonts w:ascii="Times New Roman" w:eastAsia="Times New Roman" w:hAnsi="Times New Roman" w:cs="Times New Roman"/>
                <w:sz w:val="24"/>
                <w:szCs w:val="24"/>
              </w:rPr>
            </w:pPr>
            <w:r w:rsidRPr="0010046F">
              <w:rPr>
                <w:rFonts w:ascii="Times New Roman" w:eastAsia="Times New Roman" w:hAnsi="Times New Roman" w:cs="Times New Roman"/>
                <w:sz w:val="24"/>
                <w:szCs w:val="24"/>
              </w:rPr>
              <w:t>Why is it important to check online banking balances often?</w:t>
            </w:r>
          </w:p>
          <w:p w14:paraId="5F328E83" w14:textId="23700726" w:rsidR="00EC06BC" w:rsidRDefault="00EC06BC" w:rsidP="003E4B9F">
            <w:pPr>
              <w:numPr>
                <w:ilvl w:val="0"/>
                <w:numId w:val="10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identify account fees? </w:t>
            </w:r>
          </w:p>
          <w:p w14:paraId="1126047B" w14:textId="65134891" w:rsidR="00EC06BC" w:rsidRDefault="00EC06BC" w:rsidP="003E4B9F">
            <w:pPr>
              <w:numPr>
                <w:ilvl w:val="0"/>
                <w:numId w:val="10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associated fees with using online banking? </w:t>
            </w:r>
          </w:p>
          <w:p w14:paraId="7E57EB36" w14:textId="77777777" w:rsidR="00EC06BC" w:rsidRPr="007B4DF8" w:rsidRDefault="00EC06BC" w:rsidP="00EC06BC">
            <w:pPr>
              <w:ind w:left="720"/>
              <w:rPr>
                <w:rFonts w:ascii="Times New Roman" w:eastAsia="Times New Roman" w:hAnsi="Times New Roman" w:cs="Times New Roman"/>
                <w:sz w:val="24"/>
                <w:szCs w:val="24"/>
              </w:rPr>
            </w:pPr>
          </w:p>
        </w:tc>
        <w:tc>
          <w:tcPr>
            <w:tcW w:w="2741" w:type="dxa"/>
          </w:tcPr>
          <w:p w14:paraId="46409D59" w14:textId="77777777" w:rsidR="00EC06BC" w:rsidRDefault="00EC06BC" w:rsidP="00EC06BC">
            <w:pPr>
              <w:spacing w:before="40" w:afterLines="40" w:after="96"/>
              <w:rPr>
                <w:rFonts w:ascii="Times New Roman" w:eastAsia="Times New Roman" w:hAnsi="Times New Roman" w:cs="Times New Roman"/>
                <w:sz w:val="24"/>
                <w:szCs w:val="24"/>
                <w:lang w:val="fr-FR"/>
              </w:rPr>
            </w:pPr>
            <w:r w:rsidRPr="006E707D">
              <w:rPr>
                <w:rFonts w:ascii="Times New Roman" w:eastAsia="Times New Roman" w:hAnsi="Times New Roman" w:cs="Times New Roman"/>
                <w:sz w:val="24"/>
                <w:szCs w:val="24"/>
                <w:lang w:val="fr-FR"/>
              </w:rPr>
              <w:lastRenderedPageBreak/>
              <w:t>English: 9.RI, 9.C, 9.LU, 10.RI, 10.C, 10.LU, 11.RI, 11.C, 11.LU, 12.RI, 12.C, 12.LU</w:t>
            </w:r>
          </w:p>
          <w:p w14:paraId="37E13799" w14:textId="77777777" w:rsidR="00EC06BC" w:rsidRDefault="00EC06BC" w:rsidP="00EC06BC">
            <w:pPr>
              <w:spacing w:before="40" w:afterLines="40" w:after="96"/>
              <w:rPr>
                <w:rFonts w:ascii="Times New Roman" w:eastAsia="Times New Roman" w:hAnsi="Times New Roman" w:cs="Times New Roman"/>
                <w:sz w:val="24"/>
                <w:szCs w:val="24"/>
                <w:lang w:val="fr-FR"/>
              </w:rPr>
            </w:pPr>
          </w:p>
          <w:p w14:paraId="5F4D1F41" w14:textId="2A333134" w:rsidR="00EC06BC" w:rsidRPr="00337C03" w:rsidRDefault="00EC06BC" w:rsidP="00EC06BC">
            <w:pPr>
              <w:rPr>
                <w:rFonts w:ascii="Times New Roman" w:hAnsi="Times New Roman" w:cs="Times New Roman"/>
                <w:b/>
                <w:sz w:val="24"/>
                <w:szCs w:val="24"/>
                <w:u w:val="single"/>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5FF862B" w14:textId="69B4FCA4"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Financial Fitness</w:t>
            </w:r>
          </w:p>
          <w:p w14:paraId="06CAD40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E33B63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0E1B73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3E3DA58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E03CD89" w14:textId="77777777" w:rsidR="00EC06BC" w:rsidRPr="00337C03" w:rsidRDefault="00EC06BC" w:rsidP="00EC06BC">
            <w:pPr>
              <w:pStyle w:val="ListParagraph"/>
              <w:rPr>
                <w:rFonts w:ascii="Times New Roman" w:hAnsi="Times New Roman" w:cs="Times New Roman"/>
                <w:sz w:val="24"/>
                <w:szCs w:val="24"/>
              </w:rPr>
            </w:pPr>
          </w:p>
          <w:p w14:paraId="52F0E20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E1BF78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1F45089"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4C264B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09ED597" w14:textId="77777777" w:rsidR="00EC06BC" w:rsidRPr="00337C03" w:rsidRDefault="00EC06BC" w:rsidP="00EC06BC">
            <w:pPr>
              <w:rPr>
                <w:rFonts w:ascii="Times New Roman" w:hAnsi="Times New Roman" w:cs="Times New Roman"/>
                <w:sz w:val="24"/>
                <w:szCs w:val="24"/>
              </w:rPr>
            </w:pPr>
          </w:p>
          <w:p w14:paraId="3874C72A" w14:textId="77777777" w:rsidR="00EC06BC" w:rsidRPr="00337C03" w:rsidRDefault="00EC06BC" w:rsidP="00EC06BC">
            <w:pPr>
              <w:rPr>
                <w:rFonts w:ascii="Times New Roman" w:hAnsi="Times New Roman" w:cs="Times New Roman"/>
                <w:b/>
                <w:sz w:val="24"/>
                <w:szCs w:val="24"/>
                <w:u w:val="single"/>
              </w:rPr>
            </w:pPr>
          </w:p>
          <w:p w14:paraId="730970C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C381F9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020BE9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233CA5C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8B0DE5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44DC28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BDADA5E" w14:textId="70BFEF42"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2FF7796D" w14:textId="25F83550" w:rsidTr="002643FE">
        <w:tblPrEx>
          <w:tblCellMar>
            <w:left w:w="115" w:type="dxa"/>
            <w:right w:w="115" w:type="dxa"/>
          </w:tblCellMar>
        </w:tblPrEx>
        <w:tc>
          <w:tcPr>
            <w:tcW w:w="737" w:type="dxa"/>
          </w:tcPr>
          <w:p w14:paraId="37711077" w14:textId="4DFCD1E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3668" w:type="dxa"/>
            <w:hideMark/>
          </w:tcPr>
          <w:p w14:paraId="58AD86D3" w14:textId="1026B16B"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savings and investment options. </w:t>
            </w:r>
          </w:p>
        </w:tc>
        <w:tc>
          <w:tcPr>
            <w:tcW w:w="4648" w:type="dxa"/>
          </w:tcPr>
          <w:p w14:paraId="638D65BA" w14:textId="77777777" w:rsidR="00EC06BC" w:rsidRPr="00F854D9" w:rsidRDefault="00EC06BC" w:rsidP="00EC06BC">
            <w:pPr>
              <w:spacing w:before="40" w:afterLines="40" w:after="96"/>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Identification should include</w:t>
            </w:r>
          </w:p>
          <w:p w14:paraId="42846DEE" w14:textId="77777777" w:rsidR="00EC06BC" w:rsidRPr="00F854D9"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defining </w:t>
            </w:r>
            <w:r w:rsidRPr="00F854D9">
              <w:rPr>
                <w:rFonts w:ascii="Times New Roman" w:eastAsia="Times New Roman" w:hAnsi="Times New Roman" w:cs="Times New Roman"/>
                <w:i/>
                <w:iCs/>
                <w:sz w:val="24"/>
                <w:szCs w:val="24"/>
              </w:rPr>
              <w:t>saving </w:t>
            </w:r>
            <w:r w:rsidRPr="00F854D9">
              <w:rPr>
                <w:rFonts w:ascii="Times New Roman" w:eastAsia="Times New Roman" w:hAnsi="Times New Roman" w:cs="Times New Roman"/>
                <w:sz w:val="24"/>
                <w:szCs w:val="24"/>
              </w:rPr>
              <w:t>and </w:t>
            </w:r>
            <w:r w:rsidRPr="00F854D9">
              <w:rPr>
                <w:rFonts w:ascii="Times New Roman" w:eastAsia="Times New Roman" w:hAnsi="Times New Roman" w:cs="Times New Roman"/>
                <w:i/>
                <w:iCs/>
                <w:sz w:val="24"/>
                <w:szCs w:val="24"/>
              </w:rPr>
              <w:t>investing</w:t>
            </w:r>
          </w:p>
          <w:p w14:paraId="6D7A29BC" w14:textId="5ED8BB6D" w:rsidR="00EC06BC" w:rsidRPr="00F854D9"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discussing the risk-to-reward relationship, diversification, and </w:t>
            </w:r>
            <w:r w:rsidRPr="00F854D9">
              <w:rPr>
                <w:rFonts w:ascii="Times New Roman" w:eastAsia="Times New Roman" w:hAnsi="Times New Roman" w:cs="Times New Roman"/>
                <w:i/>
                <w:iCs/>
                <w:sz w:val="24"/>
                <w:szCs w:val="24"/>
              </w:rPr>
              <w:t>Rule of 72</w:t>
            </w:r>
          </w:p>
          <w:p w14:paraId="02A00F2E" w14:textId="77777777" w:rsidR="00EC06BC" w:rsidRPr="00F854D9"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investigating and comparing savings and investment options, including</w:t>
            </w:r>
          </w:p>
          <w:p w14:paraId="263BDFB7" w14:textId="262FFB51" w:rsidR="00EC06BC"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after-tax and tax-advantaged personal savings vehicle</w:t>
            </w:r>
            <w:r>
              <w:rPr>
                <w:rFonts w:ascii="Times New Roman" w:eastAsia="Times New Roman" w:hAnsi="Times New Roman" w:cs="Times New Roman"/>
                <w:sz w:val="24"/>
                <w:szCs w:val="24"/>
              </w:rPr>
              <w:t>s, for example</w:t>
            </w:r>
          </w:p>
          <w:p w14:paraId="174F12ED" w14:textId="1D3EA7EB" w:rsidR="00EC06BC" w:rsidRDefault="00EC06BC" w:rsidP="003E4B9F">
            <w:pPr>
              <w:numPr>
                <w:ilvl w:val="2"/>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401</w:t>
            </w:r>
            <w:r>
              <w:rPr>
                <w:rFonts w:ascii="Times New Roman" w:eastAsia="Times New Roman" w:hAnsi="Times New Roman" w:cs="Times New Roman"/>
                <w:sz w:val="24"/>
                <w:szCs w:val="24"/>
              </w:rPr>
              <w:t>(k) plans</w:t>
            </w:r>
          </w:p>
          <w:p w14:paraId="2FE9278D" w14:textId="5CD8468E" w:rsidR="00EC06BC" w:rsidRDefault="00EC06BC" w:rsidP="003E4B9F">
            <w:pPr>
              <w:numPr>
                <w:ilvl w:val="2"/>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403</w:t>
            </w:r>
            <w:r>
              <w:rPr>
                <w:rFonts w:ascii="Times New Roman" w:eastAsia="Times New Roman" w:hAnsi="Times New Roman" w:cs="Times New Roman"/>
                <w:sz w:val="24"/>
                <w:szCs w:val="24"/>
              </w:rPr>
              <w:t>(</w:t>
            </w:r>
            <w:r w:rsidRPr="00F854D9">
              <w:rPr>
                <w:rFonts w:ascii="Times New Roman" w:eastAsia="Times New Roman" w:hAnsi="Times New Roman" w:cs="Times New Roman"/>
                <w:sz w:val="24"/>
                <w:szCs w:val="24"/>
              </w:rPr>
              <w:t>b</w:t>
            </w:r>
            <w:r>
              <w:rPr>
                <w:rFonts w:ascii="Times New Roman" w:eastAsia="Times New Roman" w:hAnsi="Times New Roman" w:cs="Times New Roman"/>
                <w:sz w:val="24"/>
                <w:szCs w:val="24"/>
              </w:rPr>
              <w:t>) or tax-sheltered annuity (TSA) pl</w:t>
            </w:r>
            <w:r w:rsidRPr="00F854D9">
              <w:rPr>
                <w:rFonts w:ascii="Times New Roman" w:eastAsia="Times New Roman" w:hAnsi="Times New Roman" w:cs="Times New Roman"/>
                <w:sz w:val="24"/>
                <w:szCs w:val="24"/>
              </w:rPr>
              <w:t>an</w:t>
            </w:r>
            <w:r>
              <w:rPr>
                <w:rFonts w:ascii="Times New Roman" w:eastAsia="Times New Roman" w:hAnsi="Times New Roman" w:cs="Times New Roman"/>
                <w:sz w:val="24"/>
                <w:szCs w:val="24"/>
              </w:rPr>
              <w:t>s</w:t>
            </w:r>
          </w:p>
          <w:p w14:paraId="5173112E" w14:textId="70179544" w:rsidR="00EC06BC" w:rsidRPr="00F854D9" w:rsidRDefault="00EC06BC" w:rsidP="003E4B9F">
            <w:pPr>
              <w:numPr>
                <w:ilvl w:val="2"/>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 xml:space="preserve">individual retirement account </w:t>
            </w:r>
            <w:r>
              <w:rPr>
                <w:rFonts w:ascii="Times New Roman" w:eastAsia="Times New Roman" w:hAnsi="Times New Roman" w:cs="Times New Roman"/>
                <w:sz w:val="24"/>
                <w:szCs w:val="24"/>
              </w:rPr>
              <w:t>(</w:t>
            </w:r>
            <w:r w:rsidRPr="00F854D9">
              <w:rPr>
                <w:rFonts w:ascii="Times New Roman" w:eastAsia="Times New Roman" w:hAnsi="Times New Roman" w:cs="Times New Roman"/>
                <w:sz w:val="24"/>
                <w:szCs w:val="24"/>
              </w:rPr>
              <w:t>IRA)</w:t>
            </w:r>
          </w:p>
          <w:p w14:paraId="4666F7C4"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stocks</w:t>
            </w:r>
          </w:p>
          <w:p w14:paraId="773BF3D0"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bonds</w:t>
            </w:r>
          </w:p>
          <w:p w14:paraId="37750AEA"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real estate</w:t>
            </w:r>
          </w:p>
          <w:p w14:paraId="20308714"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mutual funds</w:t>
            </w:r>
          </w:p>
          <w:p w14:paraId="00BADC77"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retirement accounts</w:t>
            </w:r>
          </w:p>
          <w:p w14:paraId="1BA87EAD"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savings accounts</w:t>
            </w:r>
          </w:p>
          <w:p w14:paraId="51E1DEF2" w14:textId="27537ECC"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collectibles</w:t>
            </w:r>
            <w:r>
              <w:rPr>
                <w:rFonts w:ascii="Times New Roman" w:eastAsia="Times New Roman" w:hAnsi="Times New Roman" w:cs="Times New Roman"/>
                <w:sz w:val="24"/>
                <w:szCs w:val="24"/>
              </w:rPr>
              <w:t xml:space="preserve"> and/or </w:t>
            </w:r>
            <w:r w:rsidRPr="00F854D9">
              <w:rPr>
                <w:rFonts w:ascii="Times New Roman" w:eastAsia="Times New Roman" w:hAnsi="Times New Roman" w:cs="Times New Roman"/>
                <w:sz w:val="24"/>
                <w:szCs w:val="24"/>
              </w:rPr>
              <w:t>valuables</w:t>
            </w:r>
          </w:p>
          <w:p w14:paraId="6132D240" w14:textId="77777777"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money market accounts</w:t>
            </w:r>
          </w:p>
          <w:p w14:paraId="75B8CBCC" w14:textId="700024E2" w:rsidR="00EC06BC" w:rsidRPr="00F854D9" w:rsidRDefault="00EC06BC" w:rsidP="003E4B9F">
            <w:pPr>
              <w:numPr>
                <w:ilvl w:val="1"/>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 xml:space="preserve">prepaid </w:t>
            </w:r>
            <w:r>
              <w:rPr>
                <w:rFonts w:ascii="Times New Roman" w:eastAsia="Times New Roman" w:hAnsi="Times New Roman" w:cs="Times New Roman"/>
                <w:sz w:val="24"/>
                <w:szCs w:val="24"/>
              </w:rPr>
              <w:t xml:space="preserve">tuition </w:t>
            </w:r>
            <w:r w:rsidRPr="00F854D9">
              <w:rPr>
                <w:rFonts w:ascii="Times New Roman" w:eastAsia="Times New Roman" w:hAnsi="Times New Roman" w:cs="Times New Roman"/>
                <w:sz w:val="24"/>
                <w:szCs w:val="24"/>
              </w:rPr>
              <w:t>plans</w:t>
            </w:r>
          </w:p>
          <w:p w14:paraId="35A100B8" w14:textId="77777777" w:rsidR="00EC06BC" w:rsidRDefault="00EC06BC" w:rsidP="003E4B9F">
            <w:pPr>
              <w:numPr>
                <w:ilvl w:val="0"/>
                <w:numId w:val="102"/>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investigating the purpose of estate planning</w:t>
            </w:r>
          </w:p>
          <w:p w14:paraId="4D6F3630" w14:textId="100E3A2C" w:rsidR="00EC06BC" w:rsidRDefault="00EC06BC" w:rsidP="003E4B9F">
            <w:pPr>
              <w:numPr>
                <w:ilvl w:val="0"/>
                <w:numId w:val="10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evaluating the use of retail investing apps (e.g., Robin Hood)</w:t>
            </w:r>
            <w:r w:rsidRPr="00F854D9">
              <w:rPr>
                <w:rFonts w:ascii="Times New Roman" w:eastAsia="Times New Roman" w:hAnsi="Times New Roman" w:cs="Times New Roman"/>
                <w:sz w:val="24"/>
                <w:szCs w:val="24"/>
              </w:rPr>
              <w:t>.</w:t>
            </w:r>
          </w:p>
          <w:p w14:paraId="1B82D6F1" w14:textId="77777777" w:rsidR="00EC06BC" w:rsidRPr="00F854D9" w:rsidRDefault="00EC06BC" w:rsidP="00EC06BC">
            <w:pPr>
              <w:ind w:left="720"/>
              <w:rPr>
                <w:rFonts w:ascii="Times New Roman" w:eastAsia="Times New Roman" w:hAnsi="Times New Roman" w:cs="Times New Roman"/>
                <w:sz w:val="24"/>
                <w:szCs w:val="24"/>
              </w:rPr>
            </w:pPr>
          </w:p>
          <w:p w14:paraId="2F12B5A6" w14:textId="77777777" w:rsidR="00EC06BC" w:rsidRPr="00F854D9" w:rsidRDefault="00EC06BC" w:rsidP="00EC06BC">
            <w:pPr>
              <w:spacing w:before="40" w:afterLines="40" w:after="96"/>
              <w:rPr>
                <w:rFonts w:ascii="Times New Roman" w:eastAsia="Times New Roman" w:hAnsi="Times New Roman" w:cs="Times New Roman"/>
                <w:sz w:val="24"/>
                <w:szCs w:val="24"/>
              </w:rPr>
            </w:pPr>
            <w:r w:rsidRPr="00F854D9">
              <w:rPr>
                <w:rFonts w:ascii="Times New Roman" w:eastAsia="Times New Roman" w:hAnsi="Times New Roman" w:cs="Times New Roman"/>
                <w:b/>
                <w:bCs/>
                <w:sz w:val="24"/>
                <w:szCs w:val="24"/>
              </w:rPr>
              <w:t>Teacher Resources:</w:t>
            </w:r>
          </w:p>
          <w:p w14:paraId="11309F34" w14:textId="77777777" w:rsidR="00EC06BC" w:rsidRDefault="00EC06BC" w:rsidP="003E4B9F">
            <w:pPr>
              <w:numPr>
                <w:ilvl w:val="0"/>
                <w:numId w:val="95"/>
              </w:numPr>
              <w:rPr>
                <w:rFonts w:ascii="Times New Roman" w:eastAsia="Times New Roman" w:hAnsi="Times New Roman" w:cs="Times New Roman"/>
                <w:sz w:val="24"/>
                <w:szCs w:val="24"/>
              </w:rPr>
            </w:pPr>
            <w:hyperlink r:id="rId41"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p>
          <w:p w14:paraId="115845DE" w14:textId="64A2776C" w:rsidR="00EC06BC" w:rsidRPr="009E2A0F" w:rsidRDefault="00EC06BC" w:rsidP="003E4B9F">
            <w:pPr>
              <w:numPr>
                <w:ilvl w:val="0"/>
                <w:numId w:val="95"/>
              </w:numPr>
              <w:rPr>
                <w:rFonts w:ascii="Times New Roman" w:eastAsia="Times New Roman" w:hAnsi="Times New Roman" w:cs="Times New Roman"/>
                <w:sz w:val="24"/>
                <w:szCs w:val="24"/>
              </w:rPr>
            </w:pPr>
            <w:hyperlink r:id="rId42"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027CFD11" w14:textId="77777777" w:rsidR="00EC06BC" w:rsidRPr="0010046F" w:rsidRDefault="00EC06BC" w:rsidP="003E4B9F">
            <w:pPr>
              <w:numPr>
                <w:ilvl w:val="0"/>
                <w:numId w:val="95"/>
              </w:numPr>
              <w:rPr>
                <w:rFonts w:ascii="Times New Roman" w:eastAsia="Times New Roman" w:hAnsi="Times New Roman" w:cs="Times New Roman"/>
                <w:sz w:val="24"/>
                <w:szCs w:val="24"/>
              </w:rPr>
            </w:pPr>
            <w:hyperlink r:id="rId43" w:history="1">
              <w:r w:rsidRPr="009E2A0F">
                <w:rPr>
                  <w:rStyle w:val="Hyperlink"/>
                  <w:rFonts w:ascii="Times New Roman" w:eastAsia="Times New Roman" w:hAnsi="Times New Roman" w:cs="Times New Roman"/>
                  <w:sz w:val="24"/>
                  <w:szCs w:val="24"/>
                </w:rPr>
                <w:t>Invest in What's Next: Your Career and Education Pathways</w:t>
              </w:r>
            </w:hyperlink>
            <w:r>
              <w:rPr>
                <w:rFonts w:ascii="Times New Roman" w:eastAsia="Times New Roman" w:hAnsi="Times New Roman" w:cs="Times New Roman"/>
                <w:sz w:val="24"/>
                <w:szCs w:val="24"/>
              </w:rPr>
              <w:t>, Federal Reserve Education</w:t>
            </w:r>
          </w:p>
          <w:p w14:paraId="10B9E803" w14:textId="5093D348" w:rsidR="00EC06BC" w:rsidRPr="00D3705F" w:rsidRDefault="00EC06BC" w:rsidP="003E4B9F">
            <w:pPr>
              <w:numPr>
                <w:ilvl w:val="0"/>
                <w:numId w:val="95"/>
              </w:numPr>
              <w:spacing w:before="40" w:afterLines="40" w:after="96"/>
              <w:rPr>
                <w:rStyle w:val="Hyperlink"/>
                <w:rFonts w:ascii="Times New Roman" w:eastAsia="Times New Roman" w:hAnsi="Times New Roman" w:cs="Times New Roman"/>
                <w:sz w:val="24"/>
                <w:szCs w:val="24"/>
              </w:rPr>
            </w:pPr>
            <w:r w:rsidRPr="00D3705F">
              <w:rPr>
                <w:rFonts w:ascii="Times New Roman" w:eastAsia="Times New Roman" w:hAnsi="Times New Roman" w:cs="Times New Roman"/>
                <w:sz w:val="24"/>
                <w:szCs w:val="24"/>
              </w:rPr>
              <w:fldChar w:fldCharType="begin"/>
            </w:r>
            <w:r w:rsidRPr="00D3705F">
              <w:rPr>
                <w:rFonts w:ascii="Times New Roman" w:eastAsia="Times New Roman" w:hAnsi="Times New Roman" w:cs="Times New Roman"/>
                <w:sz w:val="24"/>
                <w:szCs w:val="24"/>
              </w:rPr>
              <w:instrText>HYPERLINK "https://econedlink.org/"</w:instrText>
            </w:r>
            <w:r w:rsidRPr="00D3705F">
              <w:rPr>
                <w:rFonts w:ascii="Times New Roman" w:eastAsia="Times New Roman" w:hAnsi="Times New Roman" w:cs="Times New Roman"/>
                <w:sz w:val="24"/>
                <w:szCs w:val="24"/>
              </w:rPr>
            </w:r>
            <w:r w:rsidRPr="00D3705F">
              <w:rPr>
                <w:rFonts w:ascii="Times New Roman" w:eastAsia="Times New Roman" w:hAnsi="Times New Roman" w:cs="Times New Roman"/>
                <w:sz w:val="24"/>
                <w:szCs w:val="24"/>
              </w:rPr>
              <w:fldChar w:fldCharType="separate"/>
            </w:r>
            <w:proofErr w:type="spellStart"/>
            <w:r w:rsidRPr="00D3705F">
              <w:rPr>
                <w:rStyle w:val="Hyperlink"/>
                <w:rFonts w:ascii="Times New Roman" w:eastAsia="Times New Roman" w:hAnsi="Times New Roman" w:cs="Times New Roman"/>
                <w:sz w:val="24"/>
                <w:szCs w:val="24"/>
              </w:rPr>
              <w:t>EconEdL</w:t>
            </w:r>
            <w:r w:rsidRPr="00FA624B">
              <w:rPr>
                <w:rStyle w:val="Hyperlink"/>
                <w:rFonts w:ascii="Times New Roman" w:hAnsi="Times New Roman" w:cs="Times New Roman"/>
                <w:sz w:val="24"/>
                <w:szCs w:val="24"/>
              </w:rPr>
              <w:t>ink</w:t>
            </w:r>
            <w:proofErr w:type="spellEnd"/>
          </w:p>
          <w:p w14:paraId="1E7EE1A4" w14:textId="36A9FE51" w:rsidR="00EC06BC" w:rsidRPr="00D3705F" w:rsidRDefault="00EC06BC" w:rsidP="003E4B9F">
            <w:pPr>
              <w:numPr>
                <w:ilvl w:val="0"/>
                <w:numId w:val="95"/>
              </w:numPr>
              <w:spacing w:before="40" w:afterLines="40" w:after="96"/>
              <w:rPr>
                <w:rFonts w:ascii="Times New Roman" w:eastAsia="Times New Roman" w:hAnsi="Times New Roman" w:cs="Times New Roman"/>
                <w:sz w:val="24"/>
                <w:szCs w:val="24"/>
              </w:rPr>
            </w:pPr>
            <w:r w:rsidRPr="00D3705F">
              <w:rPr>
                <w:rFonts w:ascii="Times New Roman" w:eastAsia="Times New Roman" w:hAnsi="Times New Roman" w:cs="Times New Roman"/>
                <w:sz w:val="24"/>
                <w:szCs w:val="24"/>
              </w:rPr>
              <w:fldChar w:fldCharType="end"/>
            </w:r>
            <w:hyperlink r:id="rId44" w:history="1">
              <w:r w:rsidRPr="00D3705F">
                <w:rPr>
                  <w:rStyle w:val="Hyperlink"/>
                  <w:rFonts w:ascii="Times New Roman" w:eastAsia="Times New Roman" w:hAnsi="Times New Roman" w:cs="Times New Roman"/>
                  <w:sz w:val="24"/>
                  <w:szCs w:val="24"/>
                </w:rPr>
                <w:t>Next Gen Personal Finance</w:t>
              </w:r>
            </w:hyperlink>
          </w:p>
          <w:p w14:paraId="46D53187" w14:textId="77777777" w:rsidR="00EC06BC" w:rsidRDefault="00EC06BC" w:rsidP="003E4B9F">
            <w:pPr>
              <w:numPr>
                <w:ilvl w:val="0"/>
                <w:numId w:val="95"/>
              </w:numPr>
              <w:spacing w:before="40" w:afterLines="40" w:after="96"/>
              <w:rPr>
                <w:rFonts w:ascii="Times New Roman" w:eastAsia="Times New Roman" w:hAnsi="Times New Roman" w:cs="Times New Roman"/>
                <w:sz w:val="24"/>
                <w:szCs w:val="24"/>
              </w:rPr>
            </w:pPr>
            <w:hyperlink r:id="rId45" w:history="1">
              <w:r w:rsidRPr="004D21DE">
                <w:rPr>
                  <w:rStyle w:val="Hyperlink"/>
                  <w:rFonts w:ascii="Times New Roman" w:eastAsia="Times New Roman" w:hAnsi="Times New Roman" w:cs="Times New Roman"/>
                  <w:sz w:val="24"/>
                  <w:szCs w:val="24"/>
                </w:rPr>
                <w:t>Financial and budget reports</w:t>
              </w:r>
            </w:hyperlink>
            <w:r>
              <w:rPr>
                <w:rFonts w:ascii="Times New Roman" w:eastAsia="Times New Roman" w:hAnsi="Times New Roman" w:cs="Times New Roman"/>
                <w:sz w:val="24"/>
                <w:szCs w:val="24"/>
              </w:rPr>
              <w:t xml:space="preserve">, IRS </w:t>
            </w:r>
          </w:p>
          <w:p w14:paraId="06DD552F" w14:textId="521D619F" w:rsidR="00EC06BC" w:rsidRDefault="00EC06BC" w:rsidP="003E4B9F">
            <w:pPr>
              <w:numPr>
                <w:ilvl w:val="0"/>
                <w:numId w:val="95"/>
              </w:numPr>
              <w:rPr>
                <w:rFonts w:ascii="Times New Roman" w:eastAsia="Times New Roman" w:hAnsi="Times New Roman" w:cs="Times New Roman"/>
                <w:sz w:val="24"/>
                <w:szCs w:val="24"/>
              </w:rPr>
            </w:pPr>
            <w:hyperlink r:id="rId46"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6F7EF9ED" w14:textId="231A294E" w:rsidR="00EC06BC" w:rsidRPr="007B4DF8"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22C7130F" w14:textId="77777777" w:rsidR="00EC06BC" w:rsidRPr="00F854D9" w:rsidRDefault="00EC06BC" w:rsidP="00EC06BC">
            <w:pPr>
              <w:spacing w:before="40" w:afterLines="40" w:after="96"/>
              <w:rPr>
                <w:rFonts w:ascii="Times New Roman" w:eastAsia="Times New Roman" w:hAnsi="Times New Roman" w:cs="Times New Roman"/>
                <w:sz w:val="24"/>
                <w:szCs w:val="24"/>
              </w:rPr>
            </w:pPr>
            <w:r w:rsidRPr="00F854D9">
              <w:rPr>
                <w:rFonts w:ascii="Times New Roman" w:eastAsia="Times New Roman" w:hAnsi="Times New Roman" w:cs="Times New Roman"/>
                <w:b/>
                <w:bCs/>
                <w:sz w:val="24"/>
                <w:szCs w:val="24"/>
              </w:rPr>
              <w:lastRenderedPageBreak/>
              <w:t>Process/Skill Questions:</w:t>
            </w:r>
          </w:p>
          <w:p w14:paraId="4A32F832"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Thinking</w:t>
            </w:r>
          </w:p>
          <w:p w14:paraId="5FB179E4" w14:textId="2C170F79" w:rsidR="00EC06BC" w:rsidRDefault="00EC06BC" w:rsidP="003E4B9F">
            <w:pPr>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difference between </w:t>
            </w:r>
            <w:r w:rsidRPr="00FA624B">
              <w:rPr>
                <w:rFonts w:ascii="Times New Roman" w:eastAsia="Times New Roman" w:hAnsi="Times New Roman" w:cs="Times New Roman"/>
                <w:i/>
                <w:iCs/>
                <w:sz w:val="24"/>
                <w:szCs w:val="24"/>
              </w:rPr>
              <w:t>saving</w:t>
            </w:r>
            <w:r>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investing</w:t>
            </w:r>
            <w:r>
              <w:rPr>
                <w:rFonts w:ascii="Times New Roman" w:eastAsia="Times New Roman" w:hAnsi="Times New Roman" w:cs="Times New Roman"/>
                <w:sz w:val="24"/>
                <w:szCs w:val="24"/>
              </w:rPr>
              <w:t xml:space="preserve">? </w:t>
            </w:r>
          </w:p>
          <w:p w14:paraId="1B12F582" w14:textId="1858D38F" w:rsidR="00EC06BC" w:rsidRPr="00F854D9" w:rsidRDefault="00EC06BC" w:rsidP="003E4B9F">
            <w:pPr>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is the right time to begin saving? Investing? </w:t>
            </w:r>
          </w:p>
          <w:p w14:paraId="72323725"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Communication</w:t>
            </w:r>
          </w:p>
          <w:p w14:paraId="0B7A7544" w14:textId="5CC6DFBC" w:rsidR="00EC06BC" w:rsidRPr="00F854D9" w:rsidRDefault="00EC06BC" w:rsidP="003E4B9F">
            <w:pPr>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a better way to increase one’s wealth: to save more or to get a better return on investment? </w:t>
            </w:r>
          </w:p>
          <w:p w14:paraId="73F157B0"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Leadership</w:t>
            </w:r>
          </w:p>
          <w:p w14:paraId="0CBDFEAA" w14:textId="77777777" w:rsidR="00EC06BC" w:rsidRPr="00F854D9" w:rsidRDefault="00EC06BC" w:rsidP="003E4B9F">
            <w:pPr>
              <w:numPr>
                <w:ilvl w:val="0"/>
                <w:numId w:val="105"/>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How much more would a traditional IRA earn than a basic savings plan?</w:t>
            </w:r>
          </w:p>
          <w:p w14:paraId="6FDF7FD2" w14:textId="77777777" w:rsidR="00EC06BC" w:rsidRPr="00F854D9" w:rsidRDefault="00EC06BC" w:rsidP="00EC06BC">
            <w:pPr>
              <w:rPr>
                <w:rFonts w:ascii="Times New Roman" w:eastAsia="Times New Roman" w:hAnsi="Times New Roman" w:cs="Times New Roman"/>
                <w:b/>
                <w:bCs/>
                <w:sz w:val="24"/>
                <w:szCs w:val="24"/>
              </w:rPr>
            </w:pPr>
            <w:r w:rsidRPr="00F854D9">
              <w:rPr>
                <w:rFonts w:ascii="Times New Roman" w:eastAsia="Times New Roman" w:hAnsi="Times New Roman" w:cs="Times New Roman"/>
                <w:b/>
                <w:bCs/>
                <w:sz w:val="24"/>
                <w:szCs w:val="24"/>
              </w:rPr>
              <w:t>Management</w:t>
            </w:r>
          </w:p>
          <w:p w14:paraId="6C3780BD" w14:textId="77777777" w:rsidR="00EC06BC" w:rsidRPr="00F854D9" w:rsidRDefault="00EC06BC" w:rsidP="003E4B9F">
            <w:pPr>
              <w:numPr>
                <w:ilvl w:val="0"/>
                <w:numId w:val="106"/>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What determines the value of a stock?</w:t>
            </w:r>
          </w:p>
          <w:p w14:paraId="2852D0C4" w14:textId="77777777" w:rsidR="00EC06BC" w:rsidRPr="00F854D9" w:rsidRDefault="00EC06BC" w:rsidP="003E4B9F">
            <w:pPr>
              <w:numPr>
                <w:ilvl w:val="0"/>
                <w:numId w:val="106"/>
              </w:numPr>
              <w:rPr>
                <w:rFonts w:ascii="Times New Roman" w:eastAsia="Times New Roman" w:hAnsi="Times New Roman" w:cs="Times New Roman"/>
                <w:sz w:val="24"/>
                <w:szCs w:val="24"/>
              </w:rPr>
            </w:pPr>
            <w:r w:rsidRPr="00F854D9">
              <w:rPr>
                <w:rFonts w:ascii="Times New Roman" w:eastAsia="Times New Roman" w:hAnsi="Times New Roman" w:cs="Times New Roman"/>
                <w:sz w:val="24"/>
                <w:szCs w:val="24"/>
              </w:rPr>
              <w:t>What options are available to individuals who wish to invest in stocks?</w:t>
            </w:r>
          </w:p>
          <w:p w14:paraId="5B04A1ED"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1041C56F"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t>English: 9.RV, 9.RI, 9.C, 9.LU, 10.RV, 10.RI, 10.C, 10.LU, 11.RV, 11.RI, 11.C, 11.LU, 12.RV, 12.RI, 12.C, 12.LU</w:t>
            </w:r>
          </w:p>
          <w:p w14:paraId="463FF27D" w14:textId="77777777" w:rsidR="00EC06BC" w:rsidRDefault="00EC06BC" w:rsidP="00EC06BC">
            <w:pPr>
              <w:spacing w:before="40" w:afterLines="40" w:after="96"/>
              <w:rPr>
                <w:rFonts w:ascii="Times New Roman" w:eastAsia="Times New Roman" w:hAnsi="Times New Roman" w:cs="Times New Roman"/>
                <w:sz w:val="24"/>
                <w:szCs w:val="24"/>
              </w:rPr>
            </w:pPr>
          </w:p>
          <w:p w14:paraId="342443AC" w14:textId="08F36F1C"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0D628F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2EE75D5"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112B27A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F9CD8C9"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7F355A7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F02E860" w14:textId="77777777" w:rsidR="00EC06BC" w:rsidRPr="00337C03" w:rsidRDefault="00EC06BC" w:rsidP="00EC06BC">
            <w:pPr>
              <w:pStyle w:val="ListParagraph"/>
              <w:rPr>
                <w:rFonts w:ascii="Times New Roman" w:hAnsi="Times New Roman" w:cs="Times New Roman"/>
                <w:sz w:val="24"/>
                <w:szCs w:val="24"/>
              </w:rPr>
            </w:pPr>
          </w:p>
          <w:p w14:paraId="0D99832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5548D4D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61B2BD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B6E36EB" w14:textId="77777777" w:rsidR="00EC06BC" w:rsidRPr="00337C03" w:rsidRDefault="00EC06BC" w:rsidP="00EC06BC">
            <w:pPr>
              <w:rPr>
                <w:rFonts w:ascii="Times New Roman" w:hAnsi="Times New Roman" w:cs="Times New Roman"/>
                <w:sz w:val="24"/>
                <w:szCs w:val="24"/>
              </w:rPr>
            </w:pPr>
          </w:p>
          <w:p w14:paraId="0E3D9E5B" w14:textId="77777777" w:rsidR="00EC06BC" w:rsidRPr="00337C03" w:rsidRDefault="00EC06BC" w:rsidP="00EC06BC">
            <w:pPr>
              <w:rPr>
                <w:rFonts w:ascii="Times New Roman" w:hAnsi="Times New Roman" w:cs="Times New Roman"/>
                <w:b/>
                <w:sz w:val="24"/>
                <w:szCs w:val="24"/>
                <w:u w:val="single"/>
              </w:rPr>
            </w:pPr>
          </w:p>
          <w:p w14:paraId="6CF0B96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A04EADF"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9B35A0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5091C9C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3F6040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00621C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E21FB34"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3DF3D3E9" w14:textId="38AEDC1F" w:rsidTr="002643FE">
        <w:tblPrEx>
          <w:tblCellMar>
            <w:left w:w="115" w:type="dxa"/>
            <w:right w:w="115" w:type="dxa"/>
          </w:tblCellMar>
        </w:tblPrEx>
        <w:tc>
          <w:tcPr>
            <w:tcW w:w="737" w:type="dxa"/>
          </w:tcPr>
          <w:p w14:paraId="7403E45D" w14:textId="1CE69F33"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3668" w:type="dxa"/>
            <w:hideMark/>
          </w:tcPr>
          <w:p w14:paraId="43FA257C" w14:textId="7E14B9EC"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the </w:t>
            </w:r>
            <w:r>
              <w:rPr>
                <w:rFonts w:ascii="Times New Roman" w:eastAsia="Times New Roman" w:hAnsi="Times New Roman" w:cs="Times New Roman"/>
                <w:sz w:val="24"/>
                <w:szCs w:val="24"/>
              </w:rPr>
              <w:t>significance</w:t>
            </w:r>
            <w:r w:rsidRPr="007B4DF8">
              <w:rPr>
                <w:rFonts w:ascii="Times New Roman" w:eastAsia="Times New Roman" w:hAnsi="Times New Roman" w:cs="Times New Roman"/>
                <w:sz w:val="24"/>
                <w:szCs w:val="24"/>
              </w:rPr>
              <w:t xml:space="preserve"> of a credit report. </w:t>
            </w:r>
          </w:p>
        </w:tc>
        <w:tc>
          <w:tcPr>
            <w:tcW w:w="4648" w:type="dxa"/>
          </w:tcPr>
          <w:p w14:paraId="2F631CED" w14:textId="77777777" w:rsidR="00EC06BC" w:rsidRPr="007141D4" w:rsidRDefault="00EC06BC" w:rsidP="00EC06BC">
            <w:pPr>
              <w:spacing w:before="40" w:afterLines="40" w:after="96"/>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Identification should include</w:t>
            </w:r>
          </w:p>
          <w:p w14:paraId="612A184F" w14:textId="2C14FE31" w:rsidR="00EC06BC" w:rsidRDefault="00EC06BC" w:rsidP="003E4B9F">
            <w:pPr>
              <w:numPr>
                <w:ilvl w:val="0"/>
                <w:numId w:val="1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securing a credit report </w:t>
            </w:r>
          </w:p>
          <w:p w14:paraId="08598572" w14:textId="3E6FC6CA"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the components of the credit report</w:t>
            </w:r>
          </w:p>
          <w:p w14:paraId="6D61159E"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the duration for which the credit report is valid</w:t>
            </w:r>
          </w:p>
          <w:p w14:paraId="408738DF"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methods for improving a credit score</w:t>
            </w:r>
          </w:p>
          <w:p w14:paraId="1E9DA133"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uses for the credit report</w:t>
            </w:r>
          </w:p>
          <w:p w14:paraId="203DE15E" w14:textId="25FCDD55"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 xml:space="preserve">privacy </w:t>
            </w:r>
            <w:r>
              <w:rPr>
                <w:rFonts w:ascii="Times New Roman" w:eastAsia="Times New Roman" w:hAnsi="Times New Roman" w:cs="Times New Roman"/>
                <w:sz w:val="24"/>
                <w:szCs w:val="24"/>
              </w:rPr>
              <w:t>concern</w:t>
            </w:r>
            <w:r w:rsidRPr="007141D4">
              <w:rPr>
                <w:rFonts w:ascii="Times New Roman" w:eastAsia="Times New Roman" w:hAnsi="Times New Roman" w:cs="Times New Roman"/>
                <w:sz w:val="24"/>
                <w:szCs w:val="24"/>
              </w:rPr>
              <w:t>s regarding the credit report</w:t>
            </w:r>
          </w:p>
          <w:p w14:paraId="00FBA3B3"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situations in which the credit report might be accessed by others</w:t>
            </w:r>
          </w:p>
          <w:p w14:paraId="50C3C79E" w14:textId="77777777" w:rsidR="00EC06BC" w:rsidRPr="007141D4" w:rsidRDefault="00EC06BC" w:rsidP="003E4B9F">
            <w:pPr>
              <w:numPr>
                <w:ilvl w:val="0"/>
                <w:numId w:val="107"/>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those authorized to access the credit report.</w:t>
            </w:r>
          </w:p>
          <w:p w14:paraId="47BC871A" w14:textId="77777777" w:rsidR="00EC06BC" w:rsidRDefault="00EC06BC" w:rsidP="00EC06BC">
            <w:pPr>
              <w:spacing w:before="40" w:afterLines="40" w:after="96"/>
              <w:rPr>
                <w:rFonts w:ascii="Times New Roman" w:eastAsia="Times New Roman" w:hAnsi="Times New Roman" w:cs="Times New Roman"/>
                <w:sz w:val="24"/>
                <w:szCs w:val="24"/>
              </w:rPr>
            </w:pPr>
          </w:p>
          <w:p w14:paraId="2697CEC8" w14:textId="77777777" w:rsidR="00EC06BC" w:rsidRPr="007141D4" w:rsidRDefault="00EC06BC" w:rsidP="00EC06BC">
            <w:pPr>
              <w:spacing w:before="40" w:afterLines="40" w:after="96"/>
              <w:rPr>
                <w:rFonts w:ascii="Times New Roman" w:eastAsia="Times New Roman" w:hAnsi="Times New Roman" w:cs="Times New Roman"/>
                <w:sz w:val="24"/>
                <w:szCs w:val="24"/>
              </w:rPr>
            </w:pPr>
            <w:r w:rsidRPr="007141D4">
              <w:rPr>
                <w:rFonts w:ascii="Times New Roman" w:eastAsia="Times New Roman" w:hAnsi="Times New Roman" w:cs="Times New Roman"/>
                <w:b/>
                <w:bCs/>
                <w:sz w:val="24"/>
                <w:szCs w:val="24"/>
              </w:rPr>
              <w:t>Teacher Resources:</w:t>
            </w:r>
          </w:p>
          <w:p w14:paraId="7FA17AF3" w14:textId="175545B1" w:rsidR="00EC06BC" w:rsidRDefault="00EC06BC" w:rsidP="003E4B9F">
            <w:pPr>
              <w:numPr>
                <w:ilvl w:val="0"/>
                <w:numId w:val="95"/>
              </w:numPr>
              <w:rPr>
                <w:rFonts w:ascii="Times New Roman" w:eastAsia="Times New Roman" w:hAnsi="Times New Roman" w:cs="Times New Roman"/>
                <w:sz w:val="24"/>
                <w:szCs w:val="24"/>
              </w:rPr>
            </w:pPr>
            <w:hyperlink r:id="rId47" w:tgtFrame="_blank" w:history="1">
              <w:r>
                <w:rPr>
                  <w:rStyle w:val="Hyperlink"/>
                  <w:rFonts w:ascii="Times New Roman" w:eastAsia="Times New Roman" w:hAnsi="Times New Roman" w:cs="Times New Roman"/>
                  <w:sz w:val="24"/>
                  <w:szCs w:val="24"/>
                </w:rPr>
                <w:t>Empowering Futures, One Dollar at a Time</w:t>
              </w:r>
            </w:hyperlink>
            <w:r>
              <w:t xml:space="preserve">, </w:t>
            </w:r>
            <w:r w:rsidRPr="009E2A0F">
              <w:rPr>
                <w:rFonts w:ascii="Times New Roman" w:hAnsi="Times New Roman" w:cs="Times New Roman"/>
                <w:sz w:val="24"/>
                <w:szCs w:val="24"/>
              </w:rPr>
              <w:t>Virginia Council on Economic Education</w:t>
            </w:r>
            <w:r>
              <w:rPr>
                <w:rFonts w:ascii="Times New Roman" w:hAnsi="Times New Roman" w:cs="Times New Roman"/>
                <w:sz w:val="24"/>
                <w:szCs w:val="24"/>
              </w:rPr>
              <w:t xml:space="preserve"> (VCEE)</w:t>
            </w:r>
          </w:p>
          <w:p w14:paraId="70F6B37C" w14:textId="40A37D81" w:rsidR="00EC06BC" w:rsidRPr="00777870" w:rsidRDefault="00EC06BC" w:rsidP="003E4B9F">
            <w:pPr>
              <w:numPr>
                <w:ilvl w:val="0"/>
                <w:numId w:val="95"/>
              </w:numPr>
              <w:rPr>
                <w:rFonts w:ascii="Times New Roman" w:eastAsia="Times New Roman" w:hAnsi="Times New Roman" w:cs="Times New Roman"/>
                <w:sz w:val="24"/>
                <w:szCs w:val="24"/>
              </w:rPr>
            </w:pPr>
            <w:hyperlink r:id="rId48"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6802D555" w14:textId="2237BA68" w:rsidR="00EC06BC" w:rsidRPr="00777870" w:rsidRDefault="00EC06BC" w:rsidP="003E4B9F">
            <w:pPr>
              <w:numPr>
                <w:ilvl w:val="0"/>
                <w:numId w:val="95"/>
              </w:numPr>
              <w:rPr>
                <w:rFonts w:ascii="Times New Roman" w:eastAsia="Times New Roman" w:hAnsi="Times New Roman" w:cs="Times New Roman"/>
                <w:sz w:val="24"/>
                <w:szCs w:val="24"/>
              </w:rPr>
            </w:pPr>
            <w:hyperlink r:id="rId49" w:history="1">
              <w:r w:rsidRPr="00705F1E">
                <w:rPr>
                  <w:rStyle w:val="Hyperlink"/>
                  <w:rFonts w:ascii="Times New Roman" w:hAnsi="Times New Roman" w:cs="Times New Roman"/>
                  <w:sz w:val="24"/>
                  <w:szCs w:val="24"/>
                </w:rPr>
                <w:t>Credit Reports and Scores</w:t>
              </w:r>
            </w:hyperlink>
            <w:r>
              <w:rPr>
                <w:rFonts w:ascii="Times New Roman" w:hAnsi="Times New Roman" w:cs="Times New Roman"/>
                <w:sz w:val="24"/>
                <w:szCs w:val="24"/>
              </w:rPr>
              <w:t>, CFPB</w:t>
            </w:r>
          </w:p>
          <w:p w14:paraId="4501C52D" w14:textId="4C370340" w:rsidR="00EC06BC" w:rsidRDefault="00EC06BC" w:rsidP="003E4B9F">
            <w:pPr>
              <w:numPr>
                <w:ilvl w:val="0"/>
                <w:numId w:val="95"/>
              </w:numPr>
              <w:rPr>
                <w:rFonts w:ascii="Times New Roman" w:eastAsia="Times New Roman" w:hAnsi="Times New Roman" w:cs="Times New Roman"/>
                <w:sz w:val="24"/>
                <w:szCs w:val="24"/>
              </w:rPr>
            </w:pPr>
            <w:hyperlink r:id="rId50"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4064FDFF" w14:textId="77777777" w:rsidR="00EC06BC" w:rsidRPr="009E2A0F" w:rsidRDefault="00EC06BC" w:rsidP="00EC06BC">
            <w:pPr>
              <w:ind w:left="720"/>
              <w:rPr>
                <w:rFonts w:ascii="Times New Roman" w:eastAsia="Times New Roman" w:hAnsi="Times New Roman" w:cs="Times New Roman"/>
                <w:sz w:val="24"/>
                <w:szCs w:val="24"/>
              </w:rPr>
            </w:pPr>
          </w:p>
          <w:p w14:paraId="797A698C" w14:textId="1003DF7D" w:rsidR="00EC06BC" w:rsidRPr="007B4DF8"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1E3EB450" w14:textId="77777777" w:rsidR="00EC06BC" w:rsidRPr="007141D4" w:rsidRDefault="00EC06BC" w:rsidP="00EC06BC">
            <w:pPr>
              <w:spacing w:before="40" w:afterLines="40" w:after="96"/>
              <w:rPr>
                <w:rFonts w:ascii="Times New Roman" w:eastAsia="Times New Roman" w:hAnsi="Times New Roman" w:cs="Times New Roman"/>
                <w:sz w:val="24"/>
                <w:szCs w:val="24"/>
              </w:rPr>
            </w:pPr>
            <w:r w:rsidRPr="007141D4">
              <w:rPr>
                <w:rFonts w:ascii="Times New Roman" w:eastAsia="Times New Roman" w:hAnsi="Times New Roman" w:cs="Times New Roman"/>
                <w:b/>
                <w:bCs/>
                <w:sz w:val="24"/>
                <w:szCs w:val="24"/>
              </w:rPr>
              <w:lastRenderedPageBreak/>
              <w:t>Process/Skill Questions:</w:t>
            </w:r>
          </w:p>
          <w:p w14:paraId="669830DC"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Thinking</w:t>
            </w:r>
          </w:p>
          <w:p w14:paraId="779752EB" w14:textId="77777777" w:rsidR="00EC06BC" w:rsidRPr="007141D4" w:rsidRDefault="00EC06BC" w:rsidP="003E4B9F">
            <w:pPr>
              <w:numPr>
                <w:ilvl w:val="0"/>
                <w:numId w:val="108"/>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 xml:space="preserve">What is a </w:t>
            </w:r>
            <w:r w:rsidRPr="00FA624B">
              <w:rPr>
                <w:rFonts w:ascii="Times New Roman" w:eastAsia="Times New Roman" w:hAnsi="Times New Roman" w:cs="Times New Roman"/>
                <w:i/>
                <w:iCs/>
                <w:sz w:val="24"/>
                <w:szCs w:val="24"/>
              </w:rPr>
              <w:t>credit score</w:t>
            </w:r>
            <w:r w:rsidRPr="007141D4">
              <w:rPr>
                <w:rFonts w:ascii="Times New Roman" w:eastAsia="Times New Roman" w:hAnsi="Times New Roman" w:cs="Times New Roman"/>
                <w:sz w:val="24"/>
                <w:szCs w:val="24"/>
              </w:rPr>
              <w:t>?</w:t>
            </w:r>
          </w:p>
          <w:p w14:paraId="0354E9E6" w14:textId="75849D11" w:rsidR="00EC06BC" w:rsidRDefault="00EC06BC" w:rsidP="003E4B9F">
            <w:pPr>
              <w:numPr>
                <w:ilvl w:val="0"/>
                <w:numId w:val="108"/>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What causes low and high credit scores?</w:t>
            </w:r>
          </w:p>
          <w:p w14:paraId="05F5C68F" w14:textId="43509BF3" w:rsidR="00EC06BC" w:rsidRPr="007141D4" w:rsidRDefault="00EC06BC" w:rsidP="003E4B9F">
            <w:pPr>
              <w:numPr>
                <w:ilvl w:val="0"/>
                <w:numId w:val="1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 does one’s credit report begin?</w:t>
            </w:r>
          </w:p>
          <w:p w14:paraId="6B9DDF04"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Communication</w:t>
            </w:r>
          </w:p>
          <w:p w14:paraId="22817AB8" w14:textId="77777777" w:rsidR="00EC06BC" w:rsidRPr="007141D4" w:rsidRDefault="00EC06BC" w:rsidP="003E4B9F">
            <w:pPr>
              <w:numPr>
                <w:ilvl w:val="0"/>
                <w:numId w:val="109"/>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How do lenders interpret a credit report?</w:t>
            </w:r>
          </w:p>
          <w:p w14:paraId="5C4D9C5D" w14:textId="77777777" w:rsidR="00EC06BC" w:rsidRPr="007141D4" w:rsidRDefault="00EC06BC" w:rsidP="003E4B9F">
            <w:pPr>
              <w:numPr>
                <w:ilvl w:val="0"/>
                <w:numId w:val="109"/>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What are the five most important factors affecting credit scores?</w:t>
            </w:r>
          </w:p>
          <w:p w14:paraId="28748C7B"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Leadership</w:t>
            </w:r>
          </w:p>
          <w:p w14:paraId="1A3E055B" w14:textId="77777777" w:rsidR="00EC06BC" w:rsidRDefault="00EC06BC" w:rsidP="003E4B9F">
            <w:pPr>
              <w:numPr>
                <w:ilvl w:val="0"/>
                <w:numId w:val="110"/>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lastRenderedPageBreak/>
              <w:t>How might consumer spending habits affect a credit score?</w:t>
            </w:r>
          </w:p>
          <w:p w14:paraId="084077DA" w14:textId="0A83C4C0" w:rsidR="00EC06BC" w:rsidRPr="007141D4" w:rsidRDefault="00EC06BC" w:rsidP="003E4B9F">
            <w:pPr>
              <w:numPr>
                <w:ilvl w:val="0"/>
                <w:numId w:val="1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one’s credit score affect one’s life choices? </w:t>
            </w:r>
          </w:p>
          <w:p w14:paraId="58603026" w14:textId="77777777" w:rsidR="00EC06BC" w:rsidRPr="007141D4" w:rsidRDefault="00EC06BC" w:rsidP="00EC06BC">
            <w:pPr>
              <w:rPr>
                <w:rFonts w:ascii="Times New Roman" w:eastAsia="Times New Roman" w:hAnsi="Times New Roman" w:cs="Times New Roman"/>
                <w:b/>
                <w:bCs/>
                <w:sz w:val="24"/>
                <w:szCs w:val="24"/>
              </w:rPr>
            </w:pPr>
            <w:r w:rsidRPr="007141D4">
              <w:rPr>
                <w:rFonts w:ascii="Times New Roman" w:eastAsia="Times New Roman" w:hAnsi="Times New Roman" w:cs="Times New Roman"/>
                <w:b/>
                <w:bCs/>
                <w:sz w:val="24"/>
                <w:szCs w:val="24"/>
              </w:rPr>
              <w:t>Management</w:t>
            </w:r>
          </w:p>
          <w:p w14:paraId="7D241591" w14:textId="7B8A87D0" w:rsidR="00EC06BC" w:rsidRDefault="00EC06BC" w:rsidP="003E4B9F">
            <w:pPr>
              <w:numPr>
                <w:ilvl w:val="0"/>
                <w:numId w:val="111"/>
              </w:numPr>
              <w:rPr>
                <w:rFonts w:ascii="Times New Roman" w:eastAsia="Times New Roman" w:hAnsi="Times New Roman" w:cs="Times New Roman"/>
                <w:sz w:val="24"/>
                <w:szCs w:val="24"/>
              </w:rPr>
            </w:pPr>
            <w:r w:rsidRPr="007141D4">
              <w:rPr>
                <w:rFonts w:ascii="Times New Roman" w:eastAsia="Times New Roman" w:hAnsi="Times New Roman" w:cs="Times New Roman"/>
                <w:sz w:val="24"/>
                <w:szCs w:val="24"/>
              </w:rPr>
              <w:t>What decisions are based on a credit report?</w:t>
            </w:r>
          </w:p>
          <w:p w14:paraId="17F5F7BC" w14:textId="762F2B43" w:rsidR="00EC06BC" w:rsidRDefault="00EC06BC" w:rsidP="003E4B9F">
            <w:pPr>
              <w:numPr>
                <w:ilvl w:val="0"/>
                <w:numId w:val="1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 and how does one dispute a credit report?</w:t>
            </w:r>
          </w:p>
          <w:p w14:paraId="7C1C7A1C" w14:textId="0A12898A" w:rsidR="00EC06BC" w:rsidRPr="007162C5" w:rsidRDefault="00EC06BC" w:rsidP="003E4B9F">
            <w:pPr>
              <w:numPr>
                <w:ilvl w:val="0"/>
                <w:numId w:val="1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regularly check a credit report? </w:t>
            </w:r>
          </w:p>
        </w:tc>
        <w:tc>
          <w:tcPr>
            <w:tcW w:w="2741" w:type="dxa"/>
          </w:tcPr>
          <w:p w14:paraId="7665909A" w14:textId="77777777" w:rsidR="00EC06BC" w:rsidRDefault="00EC06BC" w:rsidP="00EC06BC">
            <w:pPr>
              <w:spacing w:before="40" w:afterLines="40" w:after="96"/>
              <w:rPr>
                <w:rFonts w:ascii="Times New Roman" w:eastAsia="Times New Roman" w:hAnsi="Times New Roman" w:cs="Times New Roman"/>
                <w:sz w:val="24"/>
                <w:szCs w:val="24"/>
              </w:rPr>
            </w:pPr>
            <w:r w:rsidRPr="006E707D">
              <w:rPr>
                <w:rFonts w:ascii="Times New Roman" w:eastAsia="Times New Roman" w:hAnsi="Times New Roman" w:cs="Times New Roman"/>
                <w:sz w:val="24"/>
                <w:szCs w:val="24"/>
              </w:rPr>
              <w:lastRenderedPageBreak/>
              <w:t>English: 9.RV, 9.RI, 10.RV, 10.RI, 11.RV, 11.RI, 12.RV, 12.RI</w:t>
            </w:r>
          </w:p>
          <w:p w14:paraId="31695430" w14:textId="77777777" w:rsidR="00EC06BC" w:rsidRDefault="00EC06BC" w:rsidP="00EC06BC">
            <w:pPr>
              <w:spacing w:before="40" w:afterLines="40" w:after="96"/>
              <w:rPr>
                <w:rFonts w:ascii="Times New Roman" w:eastAsia="Times New Roman" w:hAnsi="Times New Roman" w:cs="Times New Roman"/>
                <w:sz w:val="24"/>
                <w:szCs w:val="24"/>
              </w:rPr>
            </w:pPr>
          </w:p>
          <w:p w14:paraId="64AED565" w14:textId="7DFA4921"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6864F03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3606A1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4D1B9DC"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CD402C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0C7BDF5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0734E6C7" w14:textId="77777777" w:rsidR="00EC06BC" w:rsidRPr="00337C03" w:rsidRDefault="00EC06BC" w:rsidP="00EC06BC">
            <w:pPr>
              <w:pStyle w:val="ListParagraph"/>
              <w:rPr>
                <w:rFonts w:ascii="Times New Roman" w:hAnsi="Times New Roman" w:cs="Times New Roman"/>
                <w:sz w:val="24"/>
                <w:szCs w:val="24"/>
              </w:rPr>
            </w:pPr>
          </w:p>
          <w:p w14:paraId="13861AA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AB9B25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0FB917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E09591B" w14:textId="77777777" w:rsidR="00EC06BC" w:rsidRPr="00337C03" w:rsidRDefault="00EC06BC" w:rsidP="00EC06BC">
            <w:pPr>
              <w:rPr>
                <w:rFonts w:ascii="Times New Roman" w:hAnsi="Times New Roman" w:cs="Times New Roman"/>
                <w:sz w:val="24"/>
                <w:szCs w:val="24"/>
              </w:rPr>
            </w:pPr>
          </w:p>
          <w:p w14:paraId="37AC1B7A" w14:textId="77777777" w:rsidR="00EC06BC" w:rsidRPr="00337C03" w:rsidRDefault="00EC06BC" w:rsidP="00EC06BC">
            <w:pPr>
              <w:rPr>
                <w:rFonts w:ascii="Times New Roman" w:hAnsi="Times New Roman" w:cs="Times New Roman"/>
                <w:b/>
                <w:sz w:val="24"/>
                <w:szCs w:val="24"/>
                <w:u w:val="single"/>
              </w:rPr>
            </w:pPr>
          </w:p>
          <w:p w14:paraId="60A6F9C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0C914B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National Programs </w:t>
            </w:r>
            <w:r w:rsidRPr="00337C03">
              <w:rPr>
                <w:rFonts w:ascii="Times New Roman" w:hAnsi="Times New Roman" w:cs="Times New Roman"/>
                <w:sz w:val="24"/>
                <w:szCs w:val="24"/>
              </w:rPr>
              <w:lastRenderedPageBreak/>
              <w:t>in Action</w:t>
            </w:r>
          </w:p>
          <w:p w14:paraId="3D2BBC7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51EB00B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877B1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4B892E6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73F701F"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4C8F48C" w14:textId="47BD2D74" w:rsidTr="002643FE">
        <w:tblPrEx>
          <w:tblCellMar>
            <w:left w:w="115" w:type="dxa"/>
            <w:right w:w="115" w:type="dxa"/>
          </w:tblCellMar>
        </w:tblPrEx>
        <w:tc>
          <w:tcPr>
            <w:tcW w:w="737" w:type="dxa"/>
          </w:tcPr>
          <w:p w14:paraId="03AFAB7E" w14:textId="0F04A3DD"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3668" w:type="dxa"/>
            <w:hideMark/>
          </w:tcPr>
          <w:p w14:paraId="4E155E4C" w14:textId="545CB59A"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identity theft. </w:t>
            </w:r>
          </w:p>
        </w:tc>
        <w:tc>
          <w:tcPr>
            <w:tcW w:w="4648" w:type="dxa"/>
          </w:tcPr>
          <w:p w14:paraId="36CCAD50" w14:textId="77777777" w:rsidR="00EC06BC" w:rsidRDefault="00EC06BC" w:rsidP="00EC06BC">
            <w:p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Description should include</w:t>
            </w:r>
          </w:p>
          <w:p w14:paraId="5B7BDAC6" w14:textId="77777777" w:rsidR="00EC06BC" w:rsidRPr="008C5AA3" w:rsidRDefault="00EC06BC" w:rsidP="00EC06BC">
            <w:pPr>
              <w:rPr>
                <w:rFonts w:ascii="Times New Roman" w:eastAsia="Times New Roman" w:hAnsi="Times New Roman" w:cs="Times New Roman"/>
                <w:sz w:val="24"/>
                <w:szCs w:val="24"/>
              </w:rPr>
            </w:pPr>
          </w:p>
          <w:p w14:paraId="6521A928" w14:textId="77777777" w:rsidR="00EC06BC" w:rsidRPr="008C5AA3" w:rsidRDefault="00EC06BC" w:rsidP="003E4B9F">
            <w:pPr>
              <w:numPr>
                <w:ilvl w:val="0"/>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responsibilities and strategies to prevent identity theft</w:t>
            </w:r>
          </w:p>
          <w:p w14:paraId="57634E3A" w14:textId="3723ED72" w:rsidR="00EC06BC" w:rsidRPr="008C5AA3" w:rsidRDefault="00EC06BC" w:rsidP="003E4B9F">
            <w:pPr>
              <w:numPr>
                <w:ilvl w:val="1"/>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keeping personal documents</w:t>
            </w:r>
            <w:r>
              <w:rPr>
                <w:rFonts w:ascii="Times New Roman" w:eastAsia="Times New Roman" w:hAnsi="Times New Roman" w:cs="Times New Roman"/>
                <w:sz w:val="24"/>
                <w:szCs w:val="24"/>
              </w:rPr>
              <w:t xml:space="preserve"> and </w:t>
            </w:r>
            <w:r w:rsidRPr="008C5AA3">
              <w:rPr>
                <w:rFonts w:ascii="Times New Roman" w:eastAsia="Times New Roman" w:hAnsi="Times New Roman" w:cs="Times New Roman"/>
                <w:sz w:val="24"/>
                <w:szCs w:val="24"/>
              </w:rPr>
              <w:t>information safe</w:t>
            </w:r>
            <w:r>
              <w:rPr>
                <w:rFonts w:ascii="Times New Roman" w:eastAsia="Times New Roman" w:hAnsi="Times New Roman" w:cs="Times New Roman"/>
                <w:sz w:val="24"/>
                <w:szCs w:val="24"/>
              </w:rPr>
              <w:t>,</w:t>
            </w:r>
            <w:r w:rsidRPr="008C5AA3">
              <w:rPr>
                <w:rFonts w:ascii="Times New Roman" w:eastAsia="Times New Roman" w:hAnsi="Times New Roman" w:cs="Times New Roman"/>
                <w:sz w:val="24"/>
                <w:szCs w:val="24"/>
              </w:rPr>
              <w:t xml:space="preserve"> private</w:t>
            </w:r>
            <w:r>
              <w:rPr>
                <w:rFonts w:ascii="Times New Roman" w:eastAsia="Times New Roman" w:hAnsi="Times New Roman" w:cs="Times New Roman"/>
                <w:sz w:val="24"/>
                <w:szCs w:val="24"/>
              </w:rPr>
              <w:t xml:space="preserve">, and </w:t>
            </w:r>
            <w:r w:rsidRPr="008C5AA3">
              <w:rPr>
                <w:rFonts w:ascii="Times New Roman" w:eastAsia="Times New Roman" w:hAnsi="Times New Roman" w:cs="Times New Roman"/>
                <w:sz w:val="24"/>
                <w:szCs w:val="24"/>
              </w:rPr>
              <w:t>secure</w:t>
            </w:r>
          </w:p>
          <w:p w14:paraId="17BCFA17" w14:textId="78590E65" w:rsidR="00EC06BC" w:rsidRPr="008C5AA3" w:rsidRDefault="00EC06BC" w:rsidP="003E4B9F">
            <w:pPr>
              <w:numPr>
                <w:ilvl w:val="1"/>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analyzing risks associated with online shopping</w:t>
            </w:r>
            <w:r>
              <w:rPr>
                <w:rFonts w:ascii="Times New Roman" w:eastAsia="Times New Roman" w:hAnsi="Times New Roman" w:cs="Times New Roman"/>
                <w:sz w:val="24"/>
                <w:szCs w:val="24"/>
              </w:rPr>
              <w:t xml:space="preserve"> and </w:t>
            </w:r>
            <w:r w:rsidRPr="008C5AA3">
              <w:rPr>
                <w:rFonts w:ascii="Times New Roman" w:eastAsia="Times New Roman" w:hAnsi="Times New Roman" w:cs="Times New Roman"/>
                <w:sz w:val="24"/>
                <w:szCs w:val="24"/>
              </w:rPr>
              <w:t>online credit card use</w:t>
            </w:r>
          </w:p>
          <w:p w14:paraId="47D2F0DD" w14:textId="77777777" w:rsidR="00EC06BC" w:rsidRPr="008C5AA3" w:rsidRDefault="00EC06BC" w:rsidP="003E4B9F">
            <w:pPr>
              <w:numPr>
                <w:ilvl w:val="1"/>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using identity-theft services</w:t>
            </w:r>
          </w:p>
          <w:p w14:paraId="026F2415" w14:textId="417A954E" w:rsidR="00EC06BC" w:rsidRPr="008C5AA3" w:rsidRDefault="00EC06BC" w:rsidP="003E4B9F">
            <w:pPr>
              <w:numPr>
                <w:ilvl w:val="0"/>
                <w:numId w:val="1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individuals’</w:t>
            </w:r>
            <w:r w:rsidRPr="008C5AA3">
              <w:rPr>
                <w:rFonts w:ascii="Times New Roman" w:eastAsia="Times New Roman" w:hAnsi="Times New Roman" w:cs="Times New Roman"/>
                <w:sz w:val="24"/>
                <w:szCs w:val="24"/>
              </w:rPr>
              <w:t xml:space="preserve"> rights as victim</w:t>
            </w:r>
            <w:r>
              <w:rPr>
                <w:rFonts w:ascii="Times New Roman" w:eastAsia="Times New Roman" w:hAnsi="Times New Roman" w:cs="Times New Roman"/>
                <w:sz w:val="24"/>
                <w:szCs w:val="24"/>
              </w:rPr>
              <w:t>s</w:t>
            </w:r>
            <w:r w:rsidRPr="008C5AA3">
              <w:rPr>
                <w:rFonts w:ascii="Times New Roman" w:eastAsia="Times New Roman" w:hAnsi="Times New Roman" w:cs="Times New Roman"/>
                <w:sz w:val="24"/>
                <w:szCs w:val="24"/>
              </w:rPr>
              <w:t xml:space="preserve"> of identity theft</w:t>
            </w:r>
          </w:p>
          <w:p w14:paraId="7CC7EC47" w14:textId="77777777" w:rsidR="00EC06BC" w:rsidRPr="008C5AA3" w:rsidRDefault="00EC06BC" w:rsidP="003E4B9F">
            <w:pPr>
              <w:numPr>
                <w:ilvl w:val="0"/>
                <w:numId w:val="11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the costs (i.e., financial, time) associated with identity theft.</w:t>
            </w:r>
          </w:p>
          <w:p w14:paraId="0DB0C174" w14:textId="77777777" w:rsidR="00EC06BC" w:rsidRDefault="00EC06BC" w:rsidP="00EC06BC">
            <w:pPr>
              <w:rPr>
                <w:rFonts w:ascii="Times New Roman" w:eastAsia="Times New Roman" w:hAnsi="Times New Roman" w:cs="Times New Roman"/>
                <w:sz w:val="24"/>
                <w:szCs w:val="24"/>
              </w:rPr>
            </w:pPr>
          </w:p>
          <w:p w14:paraId="50FA4100" w14:textId="77777777" w:rsidR="00EC06BC" w:rsidRPr="008C5AA3" w:rsidRDefault="00EC06BC" w:rsidP="00EC06BC">
            <w:pPr>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t>Teacher Resources:</w:t>
            </w:r>
          </w:p>
          <w:p w14:paraId="35935A59" w14:textId="4EE0EFF1" w:rsidR="00EC06BC" w:rsidRDefault="00EC06BC" w:rsidP="003E4B9F">
            <w:pPr>
              <w:numPr>
                <w:ilvl w:val="0"/>
                <w:numId w:val="95"/>
              </w:numPr>
              <w:rPr>
                <w:rFonts w:ascii="Times New Roman" w:eastAsia="Times New Roman" w:hAnsi="Times New Roman" w:cs="Times New Roman"/>
                <w:sz w:val="24"/>
                <w:szCs w:val="24"/>
              </w:rPr>
            </w:pPr>
            <w:hyperlink r:id="rId51"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70FDD1FC" w14:textId="2661DD80" w:rsidR="00EC06BC" w:rsidRPr="00777870" w:rsidRDefault="00EC06BC" w:rsidP="003E4B9F">
            <w:pPr>
              <w:numPr>
                <w:ilvl w:val="0"/>
                <w:numId w:val="95"/>
              </w:numPr>
              <w:rPr>
                <w:rFonts w:ascii="Times New Roman" w:eastAsia="Times New Roman" w:hAnsi="Times New Roman" w:cs="Times New Roman"/>
                <w:sz w:val="24"/>
                <w:szCs w:val="24"/>
              </w:rPr>
            </w:pPr>
            <w:hyperlink r:id="rId52"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 xml:space="preserve">! </w:t>
            </w:r>
            <w:r w:rsidRPr="009E2A0F">
              <w:rPr>
                <w:rFonts w:ascii="Times New Roman" w:hAnsi="Times New Roman" w:cs="Times New Roman"/>
                <w:sz w:val="24"/>
                <w:szCs w:val="24"/>
              </w:rPr>
              <w:t>Financial Smarts for Students</w:t>
            </w:r>
          </w:p>
          <w:p w14:paraId="30CEFA30" w14:textId="137B2F06" w:rsidR="00EC06BC" w:rsidRDefault="00EC06BC" w:rsidP="003E4B9F">
            <w:pPr>
              <w:numPr>
                <w:ilvl w:val="0"/>
                <w:numId w:val="95"/>
              </w:numPr>
              <w:rPr>
                <w:rFonts w:ascii="Times New Roman" w:eastAsia="Times New Roman" w:hAnsi="Times New Roman" w:cs="Times New Roman"/>
                <w:sz w:val="24"/>
                <w:szCs w:val="24"/>
              </w:rPr>
            </w:pPr>
            <w:hyperlink r:id="rId53"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54670264" w14:textId="77777777" w:rsidR="00EC06BC" w:rsidRPr="009E2A0F" w:rsidRDefault="00EC06BC" w:rsidP="00EC06BC">
            <w:pPr>
              <w:ind w:left="720"/>
              <w:rPr>
                <w:rFonts w:ascii="Times New Roman" w:eastAsia="Times New Roman" w:hAnsi="Times New Roman" w:cs="Times New Roman"/>
                <w:sz w:val="24"/>
                <w:szCs w:val="24"/>
              </w:rPr>
            </w:pPr>
          </w:p>
          <w:p w14:paraId="3C672C2C" w14:textId="65638287" w:rsidR="00EC06BC" w:rsidRPr="007B4DF8" w:rsidRDefault="00EC06BC" w:rsidP="00EC06BC">
            <w:pPr>
              <w:ind w:left="360"/>
              <w:rPr>
                <w:rFonts w:ascii="Times New Roman" w:eastAsia="Times New Roman" w:hAnsi="Times New Roman" w:cs="Times New Roman"/>
                <w:sz w:val="24"/>
                <w:szCs w:val="24"/>
              </w:rPr>
            </w:pPr>
          </w:p>
        </w:tc>
        <w:tc>
          <w:tcPr>
            <w:tcW w:w="4053" w:type="dxa"/>
          </w:tcPr>
          <w:p w14:paraId="01336575" w14:textId="77777777" w:rsidR="00EC06BC"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lastRenderedPageBreak/>
              <w:t>Process/Skill Questions:</w:t>
            </w:r>
          </w:p>
          <w:p w14:paraId="7E2CC87C" w14:textId="77777777" w:rsidR="00EC06BC" w:rsidRPr="008C5AA3" w:rsidRDefault="00EC06BC" w:rsidP="00EC06BC">
            <w:pPr>
              <w:rPr>
                <w:rFonts w:ascii="Times New Roman" w:eastAsia="Times New Roman" w:hAnsi="Times New Roman" w:cs="Times New Roman"/>
                <w:sz w:val="24"/>
                <w:szCs w:val="24"/>
              </w:rPr>
            </w:pPr>
          </w:p>
          <w:p w14:paraId="2BC7D95A"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Thinking</w:t>
            </w:r>
          </w:p>
          <w:p w14:paraId="2CEA0CBE" w14:textId="6AE9CFA6" w:rsidR="00EC06BC" w:rsidRPr="008C5AA3" w:rsidRDefault="00EC06BC" w:rsidP="003E4B9F">
            <w:pPr>
              <w:numPr>
                <w:ilvl w:val="0"/>
                <w:numId w:val="11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Why should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be aware of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rights if </w:t>
            </w:r>
            <w:r>
              <w:rPr>
                <w:rFonts w:ascii="Times New Roman" w:eastAsia="Times New Roman" w:hAnsi="Times New Roman" w:cs="Times New Roman"/>
                <w:sz w:val="24"/>
                <w:szCs w:val="24"/>
              </w:rPr>
              <w:t>one is</w:t>
            </w:r>
            <w:r w:rsidRPr="008C5AA3">
              <w:rPr>
                <w:rFonts w:ascii="Times New Roman" w:eastAsia="Times New Roman" w:hAnsi="Times New Roman" w:cs="Times New Roman"/>
                <w:sz w:val="24"/>
                <w:szCs w:val="24"/>
              </w:rPr>
              <w:t xml:space="preserve"> a victim of identity theft?</w:t>
            </w:r>
          </w:p>
          <w:p w14:paraId="29F79919" w14:textId="77777777" w:rsidR="00EC06BC" w:rsidRPr="008C5AA3" w:rsidRDefault="00EC06BC" w:rsidP="003E4B9F">
            <w:pPr>
              <w:numPr>
                <w:ilvl w:val="0"/>
                <w:numId w:val="11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the costs of being a victim of identity theft?</w:t>
            </w:r>
          </w:p>
          <w:p w14:paraId="1AB91B87"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Communication</w:t>
            </w:r>
          </w:p>
          <w:p w14:paraId="4A61D828" w14:textId="77777777" w:rsidR="00EC06BC" w:rsidRPr="008C5AA3" w:rsidRDefault="00EC06BC" w:rsidP="003E4B9F">
            <w:pPr>
              <w:numPr>
                <w:ilvl w:val="0"/>
                <w:numId w:val="11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Why is it important to interact responsibly online and when using credit/debit transactions?</w:t>
            </w:r>
          </w:p>
          <w:p w14:paraId="26AE4B04"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Leadership</w:t>
            </w:r>
          </w:p>
          <w:p w14:paraId="07809766" w14:textId="6536F692" w:rsidR="00EC06BC" w:rsidRPr="008C5AA3" w:rsidRDefault="00EC06BC" w:rsidP="003E4B9F">
            <w:pPr>
              <w:numPr>
                <w:ilvl w:val="0"/>
                <w:numId w:val="115"/>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should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do if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suspect</w:t>
            </w:r>
            <w:r>
              <w:rPr>
                <w:rFonts w:ascii="Times New Roman" w:eastAsia="Times New Roman" w:hAnsi="Times New Roman" w:cs="Times New Roman"/>
                <w:sz w:val="24"/>
                <w:szCs w:val="24"/>
              </w:rPr>
              <w:t>s</w:t>
            </w:r>
            <w:r w:rsidRPr="008C5A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identity has been stolen or </w:t>
            </w:r>
            <w:r>
              <w:rPr>
                <w:rFonts w:ascii="Times New Roman" w:eastAsia="Times New Roman" w:hAnsi="Times New Roman" w:cs="Times New Roman"/>
                <w:sz w:val="24"/>
                <w:szCs w:val="24"/>
              </w:rPr>
              <w:t>one has</w:t>
            </w:r>
            <w:r w:rsidRPr="008C5AA3">
              <w:rPr>
                <w:rFonts w:ascii="Times New Roman" w:eastAsia="Times New Roman" w:hAnsi="Times New Roman" w:cs="Times New Roman"/>
                <w:sz w:val="24"/>
                <w:szCs w:val="24"/>
              </w:rPr>
              <w:t xml:space="preserve"> lost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debit/credit card?</w:t>
            </w:r>
          </w:p>
          <w:p w14:paraId="6B3CC758"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Management</w:t>
            </w:r>
          </w:p>
          <w:p w14:paraId="15B86A04" w14:textId="47B0ABAC" w:rsidR="00EC06BC" w:rsidRDefault="00EC06BC" w:rsidP="003E4B9F">
            <w:pPr>
              <w:numPr>
                <w:ilvl w:val="0"/>
                <w:numId w:val="11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services can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use to safeguard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identity?</w:t>
            </w:r>
          </w:p>
          <w:p w14:paraId="302A6F29" w14:textId="7AD19CAE" w:rsidR="00EC06BC" w:rsidRPr="008C5AA3" w:rsidRDefault="00EC06BC" w:rsidP="003E4B9F">
            <w:pPr>
              <w:numPr>
                <w:ilvl w:val="0"/>
                <w:numId w:val="116"/>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How does one freeze one’s credit?</w:t>
            </w:r>
          </w:p>
          <w:p w14:paraId="5CF2B044" w14:textId="77777777" w:rsidR="00EC06BC" w:rsidRPr="007B4DF8" w:rsidRDefault="00EC06BC" w:rsidP="00EC06BC">
            <w:pPr>
              <w:rPr>
                <w:rFonts w:ascii="Times New Roman" w:eastAsia="Times New Roman" w:hAnsi="Times New Roman" w:cs="Times New Roman"/>
                <w:sz w:val="24"/>
                <w:szCs w:val="24"/>
              </w:rPr>
            </w:pPr>
          </w:p>
        </w:tc>
        <w:tc>
          <w:tcPr>
            <w:tcW w:w="2741" w:type="dxa"/>
          </w:tcPr>
          <w:p w14:paraId="130ADE84" w14:textId="77777777" w:rsidR="00EC06BC" w:rsidRDefault="00EC06BC" w:rsidP="00EC06BC">
            <w:pPr>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p w14:paraId="230722DB" w14:textId="77777777" w:rsidR="00EC06BC" w:rsidRDefault="00EC06BC" w:rsidP="00EC06BC">
            <w:pPr>
              <w:rPr>
                <w:rFonts w:ascii="Times New Roman" w:eastAsia="Times New Roman" w:hAnsi="Times New Roman" w:cs="Times New Roman"/>
                <w:sz w:val="24"/>
                <w:szCs w:val="24"/>
              </w:rPr>
            </w:pPr>
          </w:p>
          <w:p w14:paraId="298461B3" w14:textId="16BEB332"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5940796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97F10E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3AB7701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2A54E35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5A2ACDE"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AB0BA1D" w14:textId="77777777" w:rsidR="00EC06BC" w:rsidRPr="00337C03" w:rsidRDefault="00EC06BC" w:rsidP="00EC06BC">
            <w:pPr>
              <w:pStyle w:val="ListParagraph"/>
              <w:rPr>
                <w:rFonts w:ascii="Times New Roman" w:hAnsi="Times New Roman" w:cs="Times New Roman"/>
                <w:sz w:val="24"/>
                <w:szCs w:val="24"/>
              </w:rPr>
            </w:pPr>
          </w:p>
          <w:p w14:paraId="28E0AED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EA16DA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1F8E5A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648E2747"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C85CE2C" w14:textId="77777777" w:rsidR="00EC06BC" w:rsidRPr="00337C03" w:rsidRDefault="00EC06BC" w:rsidP="00EC06BC">
            <w:pPr>
              <w:rPr>
                <w:rFonts w:ascii="Times New Roman" w:hAnsi="Times New Roman" w:cs="Times New Roman"/>
                <w:sz w:val="24"/>
                <w:szCs w:val="24"/>
              </w:rPr>
            </w:pPr>
          </w:p>
          <w:p w14:paraId="74433FB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52F0C94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A670C7F"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5E57649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59B9CF0A" w14:textId="77777777" w:rsidR="00EC06BC" w:rsidRPr="00337C03" w:rsidRDefault="00EC06BC" w:rsidP="00EC06BC">
            <w:pPr>
              <w:rPr>
                <w:rFonts w:ascii="Times New Roman" w:hAnsi="Times New Roman" w:cs="Times New Roman"/>
                <w:sz w:val="24"/>
                <w:szCs w:val="24"/>
              </w:rPr>
            </w:pPr>
          </w:p>
          <w:p w14:paraId="48488D98" w14:textId="77777777" w:rsidR="00EC06BC" w:rsidRPr="00337C03" w:rsidRDefault="00EC06BC" w:rsidP="00EC06BC">
            <w:pPr>
              <w:rPr>
                <w:rFonts w:ascii="Times New Roman" w:hAnsi="Times New Roman" w:cs="Times New Roman"/>
                <w:b/>
                <w:sz w:val="24"/>
                <w:szCs w:val="24"/>
                <w:u w:val="single"/>
              </w:rPr>
            </w:pPr>
          </w:p>
          <w:p w14:paraId="226CEDB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7E7613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Interpersonal Communications</w:t>
            </w:r>
          </w:p>
          <w:p w14:paraId="128A350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B204B0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0EAC8A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4A1F526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EA82C2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3F858CF6" w14:textId="77777777" w:rsidR="00EC06BC" w:rsidRPr="00337C03" w:rsidRDefault="00EC06BC" w:rsidP="00EC06BC">
            <w:pPr>
              <w:rPr>
                <w:rFonts w:ascii="Times New Roman" w:eastAsia="Times New Roman" w:hAnsi="Times New Roman" w:cs="Times New Roman"/>
                <w:sz w:val="24"/>
                <w:szCs w:val="24"/>
              </w:rPr>
            </w:pPr>
          </w:p>
        </w:tc>
      </w:tr>
      <w:tr w:rsidR="00EC06BC" w:rsidRPr="007B4DF8" w14:paraId="31E5A633" w14:textId="017DA0B3" w:rsidTr="002643FE">
        <w:tblPrEx>
          <w:tblCellMar>
            <w:left w:w="115" w:type="dxa"/>
            <w:right w:w="115" w:type="dxa"/>
          </w:tblCellMar>
        </w:tblPrEx>
        <w:tc>
          <w:tcPr>
            <w:tcW w:w="737" w:type="dxa"/>
          </w:tcPr>
          <w:p w14:paraId="05FDBDD3" w14:textId="77777777"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p w14:paraId="4FABFA80" w14:textId="75C951EA"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3C5A77F3" w14:textId="7A780F91"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strategies for debt. </w:t>
            </w:r>
          </w:p>
        </w:tc>
        <w:tc>
          <w:tcPr>
            <w:tcW w:w="4648" w:type="dxa"/>
          </w:tcPr>
          <w:p w14:paraId="57367B1B" w14:textId="77777777" w:rsidR="00EC06BC"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Identification should include</w:t>
            </w:r>
          </w:p>
          <w:p w14:paraId="601D9F96" w14:textId="1ED52388"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budgeti</w:t>
            </w:r>
            <w:r w:rsidRPr="008C5AA3">
              <w:rPr>
                <w:rFonts w:ascii="Times New Roman" w:eastAsia="Times New Roman" w:hAnsi="Times New Roman" w:cs="Times New Roman"/>
                <w:sz w:val="24"/>
                <w:szCs w:val="24"/>
              </w:rPr>
              <w:t>ng and savings to avoid debt</w:t>
            </w:r>
          </w:p>
          <w:p w14:paraId="6B802318"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identifying debt-to-income ratios</w:t>
            </w:r>
          </w:p>
          <w:p w14:paraId="2DCF353F"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evaluating choices involving debt</w:t>
            </w:r>
          </w:p>
          <w:p w14:paraId="013A9086"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identifying the consequences of making poor credit decisions</w:t>
            </w:r>
          </w:p>
          <w:p w14:paraId="3EC727F7" w14:textId="77C7C381"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maintaining a recordkeeping system for credit purchases</w:t>
            </w:r>
          </w:p>
          <w:p w14:paraId="79550CEA"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ensuring safekeeping of credit cards</w:t>
            </w:r>
          </w:p>
          <w:p w14:paraId="4EDD5EAC" w14:textId="71C0CDAD" w:rsidR="00EC06BC" w:rsidRPr="008C5AA3" w:rsidRDefault="00EC06BC" w:rsidP="003E4B9F">
            <w:pPr>
              <w:numPr>
                <w:ilvl w:val="0"/>
                <w:numId w:val="1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exploring the consequences of </w:t>
            </w:r>
            <w:r w:rsidRPr="008C5AA3">
              <w:rPr>
                <w:rFonts w:ascii="Times New Roman" w:eastAsia="Times New Roman" w:hAnsi="Times New Roman" w:cs="Times New Roman"/>
                <w:sz w:val="24"/>
                <w:szCs w:val="24"/>
              </w:rPr>
              <w:t>late-payment and other penalties</w:t>
            </w:r>
          </w:p>
          <w:p w14:paraId="1D85DB75" w14:textId="77777777"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examining debt payment plans</w:t>
            </w:r>
          </w:p>
          <w:p w14:paraId="3340CB5B" w14:textId="6BB234E6" w:rsidR="00EC06BC" w:rsidRPr="008C5AA3" w:rsidRDefault="00EC06BC" w:rsidP="003E4B9F">
            <w:pPr>
              <w:numPr>
                <w:ilvl w:val="0"/>
                <w:numId w:val="11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recognizing warning signs for potential debt or credit </w:t>
            </w:r>
            <w:r>
              <w:rPr>
                <w:rFonts w:ascii="Times New Roman" w:eastAsia="Times New Roman" w:hAnsi="Times New Roman" w:cs="Times New Roman"/>
                <w:sz w:val="24"/>
                <w:szCs w:val="24"/>
              </w:rPr>
              <w:t>concern</w:t>
            </w:r>
            <w:r w:rsidRPr="008C5AA3">
              <w:rPr>
                <w:rFonts w:ascii="Times New Roman" w:eastAsia="Times New Roman" w:hAnsi="Times New Roman" w:cs="Times New Roman"/>
                <w:sz w:val="24"/>
                <w:szCs w:val="24"/>
              </w:rPr>
              <w:t>s.</w:t>
            </w:r>
          </w:p>
          <w:p w14:paraId="7292E5F4" w14:textId="77777777" w:rsidR="00EC06BC" w:rsidRDefault="00EC06BC" w:rsidP="00EC06BC">
            <w:pPr>
              <w:spacing w:before="40" w:afterLines="40" w:after="96"/>
              <w:rPr>
                <w:rFonts w:ascii="Times New Roman" w:eastAsia="Times New Roman" w:hAnsi="Times New Roman" w:cs="Times New Roman"/>
                <w:sz w:val="24"/>
                <w:szCs w:val="24"/>
              </w:rPr>
            </w:pPr>
          </w:p>
          <w:p w14:paraId="165CEAFA" w14:textId="77777777"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t>Teacher Resources:</w:t>
            </w:r>
          </w:p>
          <w:p w14:paraId="58C32D1D" w14:textId="45A43342" w:rsidR="00EC06BC" w:rsidRDefault="00EC06BC" w:rsidP="003E4B9F">
            <w:pPr>
              <w:numPr>
                <w:ilvl w:val="0"/>
                <w:numId w:val="95"/>
              </w:numPr>
              <w:rPr>
                <w:rFonts w:ascii="Times New Roman" w:eastAsia="Times New Roman" w:hAnsi="Times New Roman" w:cs="Times New Roman"/>
                <w:sz w:val="24"/>
                <w:szCs w:val="24"/>
              </w:rPr>
            </w:pPr>
            <w:hyperlink r:id="rId54"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52A68634" w14:textId="540066E3" w:rsidR="00EC06BC" w:rsidRPr="00777870" w:rsidRDefault="00EC06BC" w:rsidP="003E4B9F">
            <w:pPr>
              <w:numPr>
                <w:ilvl w:val="0"/>
                <w:numId w:val="95"/>
              </w:numPr>
              <w:rPr>
                <w:rFonts w:ascii="Times New Roman" w:eastAsia="Times New Roman" w:hAnsi="Times New Roman" w:cs="Times New Roman"/>
                <w:sz w:val="24"/>
                <w:szCs w:val="24"/>
              </w:rPr>
            </w:pPr>
            <w:hyperlink r:id="rId55"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1C8773C6" w14:textId="474F4D82" w:rsidR="00EC06BC" w:rsidRDefault="00EC06BC" w:rsidP="003E4B9F">
            <w:pPr>
              <w:numPr>
                <w:ilvl w:val="0"/>
                <w:numId w:val="95"/>
              </w:numPr>
              <w:rPr>
                <w:rFonts w:ascii="Times New Roman" w:eastAsia="Times New Roman" w:hAnsi="Times New Roman" w:cs="Times New Roman"/>
                <w:sz w:val="24"/>
                <w:szCs w:val="24"/>
              </w:rPr>
            </w:pPr>
            <w:hyperlink r:id="rId56"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16BDED72" w14:textId="77777777" w:rsidR="00EC06BC" w:rsidRPr="009E2A0F" w:rsidRDefault="00EC06BC" w:rsidP="00EC06BC">
            <w:pPr>
              <w:ind w:left="720"/>
              <w:rPr>
                <w:rFonts w:ascii="Times New Roman" w:eastAsia="Times New Roman" w:hAnsi="Times New Roman" w:cs="Times New Roman"/>
                <w:sz w:val="24"/>
                <w:szCs w:val="24"/>
              </w:rPr>
            </w:pPr>
          </w:p>
          <w:p w14:paraId="203BD021" w14:textId="5674C555"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38EF540B" w14:textId="77777777"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lastRenderedPageBreak/>
              <w:t>Process/Skill Questions:</w:t>
            </w:r>
          </w:p>
          <w:p w14:paraId="5077EDF5"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Thinking</w:t>
            </w:r>
          </w:p>
          <w:p w14:paraId="23F0A02E" w14:textId="485D4898" w:rsidR="00EC06BC" w:rsidRPr="008C5AA3" w:rsidRDefault="00EC06BC" w:rsidP="003E4B9F">
            <w:pPr>
              <w:numPr>
                <w:ilvl w:val="0"/>
                <w:numId w:val="118"/>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skills and strategies can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develop that will help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avoid debt?</w:t>
            </w:r>
          </w:p>
          <w:p w14:paraId="613DC5D2" w14:textId="3DB6DD4A" w:rsidR="00EC06BC" w:rsidRPr="008C5AA3" w:rsidRDefault="00EC06BC" w:rsidP="003E4B9F">
            <w:pPr>
              <w:numPr>
                <w:ilvl w:val="0"/>
                <w:numId w:val="118"/>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is a budget? How does adhering to </w:t>
            </w:r>
            <w:r>
              <w:rPr>
                <w:rFonts w:ascii="Times New Roman" w:eastAsia="Times New Roman" w:hAnsi="Times New Roman" w:cs="Times New Roman"/>
                <w:sz w:val="24"/>
                <w:szCs w:val="24"/>
              </w:rPr>
              <w:t>a</w:t>
            </w:r>
            <w:r w:rsidRPr="008C5AA3">
              <w:rPr>
                <w:rFonts w:ascii="Times New Roman" w:eastAsia="Times New Roman" w:hAnsi="Times New Roman" w:cs="Times New Roman"/>
                <w:sz w:val="24"/>
                <w:szCs w:val="24"/>
              </w:rPr>
              <w:t xml:space="preserve"> budget help avoid fees and penalties?</w:t>
            </w:r>
          </w:p>
          <w:p w14:paraId="19DB0393" w14:textId="2B543334" w:rsidR="00EC06BC" w:rsidRPr="008C5AA3" w:rsidRDefault="00EC06BC" w:rsidP="003E4B9F">
            <w:pPr>
              <w:numPr>
                <w:ilvl w:val="0"/>
                <w:numId w:val="118"/>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factors to consider when deciding whether to make a purchase or wait?</w:t>
            </w:r>
          </w:p>
          <w:p w14:paraId="0224E2AB"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Communication</w:t>
            </w:r>
          </w:p>
          <w:p w14:paraId="5C185971" w14:textId="77777777" w:rsidR="00EC06BC" w:rsidRPr="008C5AA3" w:rsidRDefault="00EC06BC" w:rsidP="003E4B9F">
            <w:pPr>
              <w:numPr>
                <w:ilvl w:val="0"/>
                <w:numId w:val="119"/>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Why is debt often a source of family stress and conflict?</w:t>
            </w:r>
          </w:p>
          <w:p w14:paraId="2D2C1B0C" w14:textId="18150DF5" w:rsidR="00EC06BC" w:rsidRPr="008C5AA3" w:rsidRDefault="00EC06BC" w:rsidP="003E4B9F">
            <w:pPr>
              <w:numPr>
                <w:ilvl w:val="0"/>
                <w:numId w:val="119"/>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Where do</w:t>
            </w:r>
            <w:r>
              <w:rPr>
                <w:rFonts w:ascii="Times New Roman" w:eastAsia="Times New Roman" w:hAnsi="Times New Roman" w:cs="Times New Roman"/>
                <w:sz w:val="24"/>
                <w:szCs w:val="24"/>
              </w:rPr>
              <w:t>es one</w:t>
            </w:r>
            <w:r w:rsidRPr="008C5AA3">
              <w:rPr>
                <w:rFonts w:ascii="Times New Roman" w:eastAsia="Times New Roman" w:hAnsi="Times New Roman" w:cs="Times New Roman"/>
                <w:sz w:val="24"/>
                <w:szCs w:val="24"/>
              </w:rPr>
              <w:t xml:space="preserve"> acquire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beliefs and attitudes toward debt?</w:t>
            </w:r>
          </w:p>
          <w:p w14:paraId="1016616C" w14:textId="77777777" w:rsidR="00EC06BC" w:rsidRPr="008C5AA3" w:rsidRDefault="00EC06BC" w:rsidP="003E4B9F">
            <w:pPr>
              <w:numPr>
                <w:ilvl w:val="0"/>
                <w:numId w:val="119"/>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difficulties might family members have if they do not </w:t>
            </w:r>
            <w:r w:rsidRPr="008C5AA3">
              <w:rPr>
                <w:rFonts w:ascii="Times New Roman" w:eastAsia="Times New Roman" w:hAnsi="Times New Roman" w:cs="Times New Roman"/>
                <w:sz w:val="24"/>
                <w:szCs w:val="24"/>
              </w:rPr>
              <w:lastRenderedPageBreak/>
              <w:t>share the same beliefs and values concerning debt?</w:t>
            </w:r>
          </w:p>
          <w:p w14:paraId="45A41957"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Leadership</w:t>
            </w:r>
          </w:p>
          <w:p w14:paraId="436D05C8" w14:textId="77777777" w:rsidR="00EC06BC" w:rsidRPr="008C5AA3" w:rsidRDefault="00EC06BC" w:rsidP="003E4B9F">
            <w:pPr>
              <w:numPr>
                <w:ilvl w:val="0"/>
                <w:numId w:val="120"/>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the advantages and disadvantages of cash, check, debit card, and credit card as a way to purchase goods and services?</w:t>
            </w:r>
          </w:p>
          <w:p w14:paraId="4883A811" w14:textId="77777777" w:rsidR="00EC06BC" w:rsidRPr="008C5AA3" w:rsidRDefault="00EC06BC" w:rsidP="003E4B9F">
            <w:pPr>
              <w:numPr>
                <w:ilvl w:val="0"/>
                <w:numId w:val="120"/>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ethical roles do businesses play, if any, in encouraging consumers to accrue large debts through extensive use of credit cards? Why or why not?</w:t>
            </w:r>
          </w:p>
          <w:p w14:paraId="7DD368EB" w14:textId="77777777" w:rsidR="00EC06BC" w:rsidRPr="008C5AA3" w:rsidRDefault="00EC06BC" w:rsidP="003E4B9F">
            <w:pPr>
              <w:numPr>
                <w:ilvl w:val="0"/>
                <w:numId w:val="120"/>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some effective ways to teach children about debt?</w:t>
            </w:r>
          </w:p>
          <w:p w14:paraId="326CE9EC"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Management</w:t>
            </w:r>
          </w:p>
          <w:p w14:paraId="1756C19A" w14:textId="583D2B21" w:rsidR="00EC06BC" w:rsidRPr="008C5AA3" w:rsidRDefault="00EC06BC" w:rsidP="003E4B9F">
            <w:pPr>
              <w:numPr>
                <w:ilvl w:val="0"/>
                <w:numId w:val="121"/>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guidelines should be put in the budget to help control debt?</w:t>
            </w:r>
          </w:p>
          <w:p w14:paraId="764DF3A1" w14:textId="77777777" w:rsidR="00EC06BC" w:rsidRPr="008C5AA3" w:rsidRDefault="00EC06BC" w:rsidP="003E4B9F">
            <w:pPr>
              <w:numPr>
                <w:ilvl w:val="0"/>
                <w:numId w:val="121"/>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information is needed to set short- and long-term financial goals?</w:t>
            </w:r>
          </w:p>
          <w:p w14:paraId="54F5217C" w14:textId="244B2963" w:rsidR="00EC06BC" w:rsidRPr="007162C5" w:rsidRDefault="00EC06BC" w:rsidP="003E4B9F">
            <w:pPr>
              <w:numPr>
                <w:ilvl w:val="0"/>
                <w:numId w:val="121"/>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the possible consequences of going deeply into debt?</w:t>
            </w:r>
          </w:p>
        </w:tc>
        <w:tc>
          <w:tcPr>
            <w:tcW w:w="2741" w:type="dxa"/>
          </w:tcPr>
          <w:p w14:paraId="54279751" w14:textId="77777777" w:rsidR="00EC06BC" w:rsidRDefault="00EC06BC" w:rsidP="00EC06BC">
            <w:pPr>
              <w:spacing w:before="40" w:afterLines="40" w:after="96"/>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p w14:paraId="0DE4DFB0" w14:textId="77777777" w:rsidR="00EC06BC" w:rsidRDefault="00EC06BC" w:rsidP="00EC06BC">
            <w:pPr>
              <w:spacing w:before="40" w:afterLines="40" w:after="96"/>
              <w:rPr>
                <w:rFonts w:ascii="Times New Roman" w:eastAsia="Times New Roman" w:hAnsi="Times New Roman" w:cs="Times New Roman"/>
                <w:sz w:val="24"/>
                <w:szCs w:val="24"/>
              </w:rPr>
            </w:pPr>
          </w:p>
          <w:p w14:paraId="0A5A38A0" w14:textId="2CED412F"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68A16B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A96A6D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08BC56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D20A97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9129BD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9F15DD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BAB1AE3" w14:textId="77777777" w:rsidR="00EC06BC" w:rsidRPr="00337C03" w:rsidRDefault="00EC06BC" w:rsidP="00EC06BC">
            <w:pPr>
              <w:rPr>
                <w:rFonts w:ascii="Times New Roman" w:hAnsi="Times New Roman" w:cs="Times New Roman"/>
                <w:sz w:val="24"/>
                <w:szCs w:val="24"/>
              </w:rPr>
            </w:pPr>
          </w:p>
          <w:p w14:paraId="1E335F5E"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3DE580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3E35423"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731FB5E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2291599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3D27FD5B" w14:textId="77777777" w:rsidR="00EC06BC" w:rsidRPr="00337C03" w:rsidRDefault="00EC06BC" w:rsidP="00EC06BC">
            <w:pPr>
              <w:rPr>
                <w:rFonts w:ascii="Times New Roman" w:hAnsi="Times New Roman" w:cs="Times New Roman"/>
                <w:sz w:val="24"/>
                <w:szCs w:val="24"/>
              </w:rPr>
            </w:pPr>
          </w:p>
          <w:p w14:paraId="2FCF557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00DAA6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74F809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0052A1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112DDE7A" w14:textId="77777777" w:rsidR="00EC06BC" w:rsidRPr="00337C03" w:rsidRDefault="00EC06BC" w:rsidP="00EC06BC">
            <w:pPr>
              <w:rPr>
                <w:rFonts w:ascii="Times New Roman" w:hAnsi="Times New Roman" w:cs="Times New Roman"/>
                <w:sz w:val="24"/>
                <w:szCs w:val="24"/>
              </w:rPr>
            </w:pPr>
          </w:p>
          <w:p w14:paraId="27BCA180"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A8C614D"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467D8A7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593683C6"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1B6A1CC5" w14:textId="77777777" w:rsidR="00EC06BC" w:rsidRPr="00337C03" w:rsidRDefault="00EC06BC" w:rsidP="00EC06BC">
            <w:pPr>
              <w:rPr>
                <w:rFonts w:ascii="Times New Roman" w:hAnsi="Times New Roman" w:cs="Times New Roman"/>
                <w:b/>
                <w:sz w:val="24"/>
                <w:szCs w:val="24"/>
                <w:u w:val="single"/>
              </w:rPr>
            </w:pPr>
          </w:p>
          <w:p w14:paraId="50DE833D" w14:textId="77777777" w:rsidR="00EC06BC" w:rsidRPr="00337C03" w:rsidRDefault="00EC06BC" w:rsidP="00EC06BC">
            <w:pPr>
              <w:rPr>
                <w:rFonts w:ascii="Times New Roman" w:hAnsi="Times New Roman" w:cs="Times New Roman"/>
                <w:sz w:val="24"/>
                <w:szCs w:val="24"/>
              </w:rPr>
            </w:pPr>
          </w:p>
          <w:p w14:paraId="3818B37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6A90E8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3E9F436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Leadership</w:t>
            </w:r>
          </w:p>
          <w:p w14:paraId="7EE8E77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805549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F8A145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3A58D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C7016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B8A92A6"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334C88C0" w14:textId="1E28B6CF" w:rsidTr="002643FE">
        <w:tblPrEx>
          <w:tblCellMar>
            <w:left w:w="115" w:type="dxa"/>
            <w:right w:w="115" w:type="dxa"/>
          </w:tblCellMar>
        </w:tblPrEx>
        <w:tc>
          <w:tcPr>
            <w:tcW w:w="737" w:type="dxa"/>
          </w:tcPr>
          <w:p w14:paraId="5E08A49E" w14:textId="77777777"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p w14:paraId="440FDB8F" w14:textId="475877B1"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5225CC5E" w14:textId="5AF268D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Identify strategies for managing</w:t>
            </w:r>
            <w:r>
              <w:rPr>
                <w:rFonts w:ascii="Times New Roman" w:eastAsia="Times New Roman" w:hAnsi="Times New Roman" w:cs="Times New Roman"/>
                <w:sz w:val="24"/>
                <w:szCs w:val="24"/>
              </w:rPr>
              <w:t xml:space="preserve"> </w:t>
            </w:r>
            <w:r w:rsidRPr="007B4DF8">
              <w:rPr>
                <w:rFonts w:ascii="Times New Roman" w:eastAsia="Times New Roman" w:hAnsi="Times New Roman" w:cs="Times New Roman"/>
                <w:sz w:val="24"/>
                <w:szCs w:val="24"/>
              </w:rPr>
              <w:t xml:space="preserve">risk. </w:t>
            </w:r>
          </w:p>
        </w:tc>
        <w:tc>
          <w:tcPr>
            <w:tcW w:w="4648" w:type="dxa"/>
          </w:tcPr>
          <w:p w14:paraId="27CAF89B" w14:textId="77777777" w:rsidR="00EC06BC" w:rsidRPr="008C5AA3" w:rsidRDefault="00EC06BC" w:rsidP="00EC06BC">
            <w:pPr>
              <w:rPr>
                <w:rFonts w:ascii="Times New Roman" w:hAnsi="Times New Roman" w:cs="Times New Roman"/>
                <w:sz w:val="24"/>
                <w:szCs w:val="24"/>
              </w:rPr>
            </w:pPr>
            <w:r w:rsidRPr="008C5AA3">
              <w:rPr>
                <w:rFonts w:ascii="Times New Roman" w:eastAsia="Times New Roman" w:hAnsi="Times New Roman" w:cs="Times New Roman"/>
                <w:sz w:val="24"/>
                <w:szCs w:val="24"/>
              </w:rPr>
              <w:t xml:space="preserve"> </w:t>
            </w:r>
            <w:r w:rsidRPr="008C5AA3">
              <w:rPr>
                <w:rFonts w:ascii="Times New Roman" w:hAnsi="Times New Roman" w:cs="Times New Roman"/>
                <w:sz w:val="24"/>
                <w:szCs w:val="24"/>
              </w:rPr>
              <w:t>Identification should include</w:t>
            </w:r>
          </w:p>
          <w:p w14:paraId="771608E9" w14:textId="69109E32" w:rsidR="00EC06BC" w:rsidRPr="008C5AA3" w:rsidRDefault="00EC06BC" w:rsidP="00EC06BC">
            <w:pPr>
              <w:ind w:left="1440"/>
              <w:rPr>
                <w:rFonts w:ascii="Times New Roman" w:eastAsia="Times New Roman" w:hAnsi="Times New Roman" w:cs="Times New Roman"/>
                <w:sz w:val="24"/>
                <w:szCs w:val="24"/>
              </w:rPr>
            </w:pPr>
          </w:p>
          <w:p w14:paraId="30B02B06" w14:textId="3DAC77A4" w:rsidR="00EC06BC" w:rsidRPr="008C5AA3" w:rsidRDefault="00EC06BC" w:rsidP="003E4B9F">
            <w:pPr>
              <w:numPr>
                <w:ilvl w:val="0"/>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strategies, such as</w:t>
            </w:r>
          </w:p>
          <w:p w14:paraId="716F616A"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avoiding risk</w:t>
            </w:r>
          </w:p>
          <w:p w14:paraId="58F91059"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minimizing risk</w:t>
            </w:r>
          </w:p>
          <w:p w14:paraId="65F51573"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assuming risk</w:t>
            </w:r>
          </w:p>
          <w:p w14:paraId="0644C4EE" w14:textId="77777777" w:rsidR="00EC06BC" w:rsidRPr="008C5AA3" w:rsidRDefault="00EC06BC" w:rsidP="003E4B9F">
            <w:pPr>
              <w:numPr>
                <w:ilvl w:val="1"/>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lastRenderedPageBreak/>
              <w:t>transferring the risk (e.g., examples of different insurance policies)</w:t>
            </w:r>
          </w:p>
          <w:p w14:paraId="3051C6A4" w14:textId="4C2F26C0" w:rsidR="00EC06BC" w:rsidRDefault="00EC06BC" w:rsidP="003E4B9F">
            <w:pPr>
              <w:numPr>
                <w:ilvl w:val="0"/>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types of insurance</w:t>
            </w:r>
          </w:p>
          <w:p w14:paraId="4C3E4324" w14:textId="39F955A3"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life (i.e., term)</w:t>
            </w:r>
          </w:p>
          <w:p w14:paraId="0BA29373" w14:textId="77777777"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auto</w:t>
            </w:r>
          </w:p>
          <w:p w14:paraId="76FF4E4F" w14:textId="77777777"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home/renters</w:t>
            </w:r>
          </w:p>
          <w:p w14:paraId="3B6C1AFF" w14:textId="77777777" w:rsidR="00EC06BC" w:rsidRDefault="00EC06BC" w:rsidP="003E4B9F">
            <w:pPr>
              <w:numPr>
                <w:ilvl w:val="1"/>
                <w:numId w:val="1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medical </w:t>
            </w:r>
          </w:p>
          <w:p w14:paraId="1905960C" w14:textId="1C76A293" w:rsidR="00EC06BC" w:rsidRPr="008C5AA3" w:rsidRDefault="00EC06BC" w:rsidP="003E4B9F">
            <w:pPr>
              <w:numPr>
                <w:ilvl w:val="0"/>
                <w:numId w:val="122"/>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costs and benefits of different insurance plans.</w:t>
            </w:r>
          </w:p>
          <w:p w14:paraId="26E0ED4E" w14:textId="77777777" w:rsidR="00EC06BC" w:rsidRDefault="00EC06BC" w:rsidP="00EC06BC">
            <w:pPr>
              <w:spacing w:before="40" w:afterLines="40" w:after="96"/>
              <w:rPr>
                <w:rFonts w:ascii="Times New Roman" w:eastAsia="Times New Roman" w:hAnsi="Times New Roman" w:cs="Times New Roman"/>
                <w:b/>
                <w:bCs/>
                <w:sz w:val="24"/>
                <w:szCs w:val="24"/>
              </w:rPr>
            </w:pPr>
          </w:p>
          <w:p w14:paraId="123069D2" w14:textId="211E6A4E"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t>Teacher Resources:</w:t>
            </w:r>
          </w:p>
          <w:p w14:paraId="05DB19CA" w14:textId="0E47ACA2" w:rsidR="00EC06BC" w:rsidRDefault="00EC06BC" w:rsidP="003E4B9F">
            <w:pPr>
              <w:numPr>
                <w:ilvl w:val="0"/>
                <w:numId w:val="95"/>
              </w:numPr>
              <w:rPr>
                <w:rFonts w:ascii="Times New Roman" w:eastAsia="Times New Roman" w:hAnsi="Times New Roman" w:cs="Times New Roman"/>
                <w:sz w:val="24"/>
                <w:szCs w:val="24"/>
              </w:rPr>
            </w:pPr>
            <w:hyperlink r:id="rId57"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417902EB" w14:textId="79EE6419" w:rsidR="00EC06BC" w:rsidRPr="00777870" w:rsidRDefault="00EC06BC" w:rsidP="003E4B9F">
            <w:pPr>
              <w:numPr>
                <w:ilvl w:val="0"/>
                <w:numId w:val="95"/>
              </w:numPr>
              <w:rPr>
                <w:rFonts w:ascii="Times New Roman" w:eastAsia="Times New Roman" w:hAnsi="Times New Roman" w:cs="Times New Roman"/>
                <w:sz w:val="24"/>
                <w:szCs w:val="24"/>
              </w:rPr>
            </w:pPr>
            <w:hyperlink r:id="rId58"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48704855" w14:textId="6EB68469" w:rsidR="00EC06BC" w:rsidRDefault="00EC06BC" w:rsidP="003E4B9F">
            <w:pPr>
              <w:numPr>
                <w:ilvl w:val="0"/>
                <w:numId w:val="95"/>
              </w:numPr>
              <w:rPr>
                <w:rFonts w:ascii="Times New Roman" w:eastAsia="Times New Roman" w:hAnsi="Times New Roman" w:cs="Times New Roman"/>
                <w:sz w:val="24"/>
                <w:szCs w:val="24"/>
              </w:rPr>
            </w:pPr>
            <w:hyperlink r:id="rId59"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49269C46" w14:textId="77777777" w:rsidR="00EC06BC" w:rsidRPr="009E2A0F" w:rsidRDefault="00EC06BC" w:rsidP="00EC06BC">
            <w:pPr>
              <w:ind w:left="720"/>
              <w:rPr>
                <w:rFonts w:ascii="Times New Roman" w:eastAsia="Times New Roman" w:hAnsi="Times New Roman" w:cs="Times New Roman"/>
                <w:sz w:val="24"/>
                <w:szCs w:val="24"/>
              </w:rPr>
            </w:pPr>
          </w:p>
          <w:p w14:paraId="7C665D92" w14:textId="59394A0F" w:rsidR="00EC06BC" w:rsidRPr="008C5AA3"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7C33823E" w14:textId="77777777" w:rsidR="00EC06BC" w:rsidRPr="008C5AA3" w:rsidRDefault="00EC06BC" w:rsidP="00EC06BC">
            <w:pPr>
              <w:spacing w:before="40" w:afterLines="40" w:after="96"/>
              <w:rPr>
                <w:rFonts w:ascii="Times New Roman" w:eastAsia="Times New Roman" w:hAnsi="Times New Roman" w:cs="Times New Roman"/>
                <w:sz w:val="24"/>
                <w:szCs w:val="24"/>
              </w:rPr>
            </w:pPr>
            <w:r w:rsidRPr="008C5AA3">
              <w:rPr>
                <w:rFonts w:ascii="Times New Roman" w:eastAsia="Times New Roman" w:hAnsi="Times New Roman" w:cs="Times New Roman"/>
                <w:b/>
                <w:bCs/>
                <w:sz w:val="24"/>
                <w:szCs w:val="24"/>
              </w:rPr>
              <w:lastRenderedPageBreak/>
              <w:t>Process/Skill Questions:</w:t>
            </w:r>
          </w:p>
          <w:p w14:paraId="5F187AFC"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Thinking</w:t>
            </w:r>
          </w:p>
          <w:p w14:paraId="6DF4C074" w14:textId="22DB5F9B" w:rsidR="00EC06BC" w:rsidRDefault="00EC06BC" w:rsidP="003E4B9F">
            <w:pPr>
              <w:numPr>
                <w:ilvl w:val="0"/>
                <w:numId w:val="1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kinds of risk does a high school student face in a day?</w:t>
            </w:r>
          </w:p>
          <w:p w14:paraId="14EF54A1" w14:textId="7F04F1BE" w:rsidR="00EC06BC" w:rsidRDefault="00EC06BC" w:rsidP="003E4B9F">
            <w:pPr>
              <w:numPr>
                <w:ilvl w:val="0"/>
                <w:numId w:val="12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can a student reduce risk without buying insurance? </w:t>
            </w:r>
          </w:p>
          <w:p w14:paraId="4932F621" w14:textId="08EC43C4" w:rsidR="00EC06BC" w:rsidRPr="008C5AA3" w:rsidRDefault="00EC06BC" w:rsidP="003E4B9F">
            <w:pPr>
              <w:numPr>
                <w:ilvl w:val="0"/>
                <w:numId w:val="12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How is risk avoidable?</w:t>
            </w:r>
          </w:p>
          <w:p w14:paraId="382CD2C4" w14:textId="77777777" w:rsidR="00EC06BC" w:rsidRPr="008C5AA3" w:rsidRDefault="00EC06BC" w:rsidP="003E4B9F">
            <w:pPr>
              <w:numPr>
                <w:ilvl w:val="0"/>
                <w:numId w:val="123"/>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lastRenderedPageBreak/>
              <w:t>What does it mean to be over-insured? Under-insured?</w:t>
            </w:r>
          </w:p>
          <w:p w14:paraId="2A9E72C9"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Communication</w:t>
            </w:r>
          </w:p>
          <w:p w14:paraId="1BA64ABC" w14:textId="6CB9E8D2" w:rsidR="00EC06BC" w:rsidRPr="008C5AA3" w:rsidRDefault="00EC06BC" w:rsidP="003E4B9F">
            <w:pPr>
              <w:numPr>
                <w:ilvl w:val="0"/>
                <w:numId w:val="12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8C5AA3">
              <w:rPr>
                <w:rFonts w:ascii="Times New Roman" w:eastAsia="Times New Roman" w:hAnsi="Times New Roman" w:cs="Times New Roman"/>
                <w:sz w:val="24"/>
                <w:szCs w:val="24"/>
              </w:rPr>
              <w:t xml:space="preserve"> determine </w:t>
            </w:r>
            <w:r>
              <w:rPr>
                <w:rFonts w:ascii="Times New Roman" w:eastAsia="Times New Roman" w:hAnsi="Times New Roman" w:cs="Times New Roman"/>
                <w:sz w:val="24"/>
                <w:szCs w:val="24"/>
              </w:rPr>
              <w:t>one’s</w:t>
            </w:r>
            <w:r w:rsidRPr="008C5AA3">
              <w:rPr>
                <w:rFonts w:ascii="Times New Roman" w:eastAsia="Times New Roman" w:hAnsi="Times New Roman" w:cs="Times New Roman"/>
                <w:sz w:val="24"/>
                <w:szCs w:val="24"/>
              </w:rPr>
              <w:t xml:space="preserve"> true financial risk when dealing with lending institutions?</w:t>
            </w:r>
          </w:p>
          <w:p w14:paraId="558DCD3C" w14:textId="77777777" w:rsidR="00EC06BC" w:rsidRPr="008C5AA3" w:rsidRDefault="00EC06BC" w:rsidP="003E4B9F">
            <w:pPr>
              <w:numPr>
                <w:ilvl w:val="0"/>
                <w:numId w:val="12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protects consumers from making poor borrowing decisions?</w:t>
            </w:r>
          </w:p>
          <w:p w14:paraId="3C0766D1" w14:textId="77777777" w:rsidR="00EC06BC" w:rsidRPr="008C5AA3" w:rsidRDefault="00EC06BC" w:rsidP="003E4B9F">
            <w:pPr>
              <w:numPr>
                <w:ilvl w:val="0"/>
                <w:numId w:val="124"/>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How do banks use risk assurance to attract customers?</w:t>
            </w:r>
          </w:p>
          <w:p w14:paraId="0300289C"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Leadership</w:t>
            </w:r>
          </w:p>
          <w:p w14:paraId="3822A37E" w14:textId="77777777" w:rsidR="00EC06BC" w:rsidRPr="008C5AA3" w:rsidRDefault="00EC06BC" w:rsidP="003E4B9F">
            <w:pPr>
              <w:numPr>
                <w:ilvl w:val="0"/>
                <w:numId w:val="125"/>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How do insurance companies profit?</w:t>
            </w:r>
          </w:p>
          <w:p w14:paraId="23E6E2CF" w14:textId="77777777" w:rsidR="00EC06BC" w:rsidRPr="008C5AA3" w:rsidRDefault="00EC06BC" w:rsidP="003E4B9F">
            <w:pPr>
              <w:numPr>
                <w:ilvl w:val="0"/>
                <w:numId w:val="125"/>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Why do leaders, entrepreneurs, and business owners take risks?</w:t>
            </w:r>
          </w:p>
          <w:p w14:paraId="6B97D4FF" w14:textId="77777777" w:rsidR="00EC06BC" w:rsidRPr="008C5AA3" w:rsidRDefault="00EC06BC" w:rsidP="00EC06BC">
            <w:pPr>
              <w:rPr>
                <w:rFonts w:ascii="Times New Roman" w:eastAsia="Times New Roman" w:hAnsi="Times New Roman" w:cs="Times New Roman"/>
                <w:b/>
                <w:bCs/>
                <w:sz w:val="24"/>
                <w:szCs w:val="24"/>
              </w:rPr>
            </w:pPr>
            <w:r w:rsidRPr="008C5AA3">
              <w:rPr>
                <w:rFonts w:ascii="Times New Roman" w:eastAsia="Times New Roman" w:hAnsi="Times New Roman" w:cs="Times New Roman"/>
                <w:b/>
                <w:bCs/>
                <w:sz w:val="24"/>
                <w:szCs w:val="24"/>
              </w:rPr>
              <w:t>Management</w:t>
            </w:r>
          </w:p>
          <w:p w14:paraId="3AD32483" w14:textId="77777777" w:rsidR="00EC06BC" w:rsidRPr="008C5AA3" w:rsidRDefault="00EC06BC" w:rsidP="003E4B9F">
            <w:pPr>
              <w:numPr>
                <w:ilvl w:val="0"/>
                <w:numId w:val="12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 xml:space="preserve">What is the relationship between </w:t>
            </w:r>
            <w:r w:rsidRPr="00FA624B">
              <w:rPr>
                <w:rFonts w:ascii="Times New Roman" w:eastAsia="Times New Roman" w:hAnsi="Times New Roman" w:cs="Times New Roman"/>
                <w:i/>
                <w:iCs/>
                <w:sz w:val="24"/>
                <w:szCs w:val="24"/>
              </w:rPr>
              <w:t>investment</w:t>
            </w:r>
            <w:r w:rsidRPr="008C5AA3">
              <w:rPr>
                <w:rFonts w:ascii="Times New Roman" w:eastAsia="Times New Roman" w:hAnsi="Times New Roman" w:cs="Times New Roman"/>
                <w:sz w:val="24"/>
                <w:szCs w:val="24"/>
              </w:rPr>
              <w:t xml:space="preserve"> and </w:t>
            </w:r>
            <w:r w:rsidRPr="00FA624B">
              <w:rPr>
                <w:rFonts w:ascii="Times New Roman" w:eastAsia="Times New Roman" w:hAnsi="Times New Roman" w:cs="Times New Roman"/>
                <w:i/>
                <w:iCs/>
                <w:sz w:val="24"/>
                <w:szCs w:val="24"/>
              </w:rPr>
              <w:t>risk</w:t>
            </w:r>
            <w:r w:rsidRPr="008C5AA3">
              <w:rPr>
                <w:rFonts w:ascii="Times New Roman" w:eastAsia="Times New Roman" w:hAnsi="Times New Roman" w:cs="Times New Roman"/>
                <w:sz w:val="24"/>
                <w:szCs w:val="24"/>
              </w:rPr>
              <w:t>?</w:t>
            </w:r>
          </w:p>
          <w:p w14:paraId="512C8264" w14:textId="60D53C6B" w:rsidR="00EC06BC" w:rsidRPr="008C5AA3" w:rsidRDefault="00EC06BC" w:rsidP="003E4B9F">
            <w:pPr>
              <w:numPr>
                <w:ilvl w:val="0"/>
                <w:numId w:val="12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are suggestions for diversifying investments?</w:t>
            </w:r>
          </w:p>
          <w:p w14:paraId="10EAD44B" w14:textId="7C14924C" w:rsidR="00EC06BC" w:rsidRPr="007162C5" w:rsidRDefault="00EC06BC" w:rsidP="003E4B9F">
            <w:pPr>
              <w:numPr>
                <w:ilvl w:val="0"/>
                <w:numId w:val="126"/>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What investments are considered low-risk during uncertain economic times?</w:t>
            </w:r>
          </w:p>
        </w:tc>
        <w:tc>
          <w:tcPr>
            <w:tcW w:w="2741" w:type="dxa"/>
          </w:tcPr>
          <w:p w14:paraId="0B560D26" w14:textId="77777777" w:rsidR="00EC06BC" w:rsidRDefault="00EC06BC" w:rsidP="00EC06BC">
            <w:pPr>
              <w:spacing w:before="40" w:afterLines="40" w:after="96"/>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p w14:paraId="7F43282B" w14:textId="77777777" w:rsidR="00EC06BC" w:rsidRDefault="00EC06BC" w:rsidP="00EC06BC">
            <w:pPr>
              <w:spacing w:before="40" w:afterLines="40" w:after="96"/>
              <w:rPr>
                <w:rFonts w:ascii="Times New Roman" w:eastAsia="Times New Roman" w:hAnsi="Times New Roman" w:cs="Times New Roman"/>
                <w:sz w:val="24"/>
                <w:szCs w:val="24"/>
              </w:rPr>
            </w:pPr>
          </w:p>
          <w:p w14:paraId="6CC8BCD3" w14:textId="24EA6E82"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lastRenderedPageBreak/>
              <w:t>History and Social Sciences: WG 17; WHII 8, 14; VUS 8, 14; Govt 7, 8, 9, 14, 15</w:t>
            </w:r>
          </w:p>
        </w:tc>
        <w:tc>
          <w:tcPr>
            <w:tcW w:w="2863" w:type="dxa"/>
          </w:tcPr>
          <w:p w14:paraId="476C1028"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Families First</w:t>
            </w:r>
          </w:p>
          <w:p w14:paraId="17B4AA2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8F11315"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375CFD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9B3425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D042E1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5469DEC8" w14:textId="77777777" w:rsidR="00EC06BC" w:rsidRPr="00337C03" w:rsidRDefault="00EC06BC" w:rsidP="00EC06BC">
            <w:pPr>
              <w:rPr>
                <w:rFonts w:ascii="Times New Roman" w:hAnsi="Times New Roman" w:cs="Times New Roman"/>
                <w:sz w:val="24"/>
                <w:szCs w:val="24"/>
              </w:rPr>
            </w:pPr>
          </w:p>
          <w:p w14:paraId="7C948D2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69F8CE1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Earning</w:t>
            </w:r>
          </w:p>
          <w:p w14:paraId="0908159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163005C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B5ACD0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5778929" w14:textId="77777777" w:rsidR="00EC06BC" w:rsidRPr="00337C03" w:rsidRDefault="00EC06BC" w:rsidP="00EC06BC">
            <w:pPr>
              <w:pStyle w:val="ListParagraph"/>
              <w:rPr>
                <w:rFonts w:ascii="Times New Roman" w:hAnsi="Times New Roman" w:cs="Times New Roman"/>
                <w:sz w:val="24"/>
                <w:szCs w:val="24"/>
              </w:rPr>
            </w:pPr>
          </w:p>
          <w:p w14:paraId="05D5D60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780357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C90D4A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B3BC9C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2FB9152A" w14:textId="77777777" w:rsidR="00EC06BC" w:rsidRPr="00337C03" w:rsidRDefault="00EC06BC" w:rsidP="00EC06BC">
            <w:pPr>
              <w:rPr>
                <w:rFonts w:ascii="Times New Roman" w:hAnsi="Times New Roman" w:cs="Times New Roman"/>
                <w:sz w:val="24"/>
                <w:szCs w:val="24"/>
              </w:rPr>
            </w:pPr>
          </w:p>
          <w:p w14:paraId="6A6DAA5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C2DEE9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59277FF5"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5B64B71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1CFD194" w14:textId="77777777" w:rsidR="00EC06BC" w:rsidRPr="00337C03" w:rsidRDefault="00EC06BC" w:rsidP="00EC06BC">
            <w:pPr>
              <w:rPr>
                <w:rFonts w:ascii="Times New Roman" w:hAnsi="Times New Roman" w:cs="Times New Roman"/>
                <w:sz w:val="24"/>
                <w:szCs w:val="24"/>
              </w:rPr>
            </w:pPr>
          </w:p>
          <w:p w14:paraId="5CA802C4" w14:textId="77777777" w:rsidR="00EC06BC" w:rsidRPr="00337C03" w:rsidRDefault="00EC06BC" w:rsidP="00EC06BC">
            <w:pPr>
              <w:rPr>
                <w:rFonts w:ascii="Times New Roman" w:hAnsi="Times New Roman" w:cs="Times New Roman"/>
                <w:b/>
                <w:sz w:val="24"/>
                <w:szCs w:val="24"/>
                <w:u w:val="single"/>
              </w:rPr>
            </w:pPr>
          </w:p>
          <w:p w14:paraId="347EF78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5EB36E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2BA650F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67C5EF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C54A1D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25D0B89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345BD9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1AF9F39A"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25B44E9" w14:textId="02030A9B" w:rsidTr="002643FE">
        <w:tblPrEx>
          <w:tblCellMar>
            <w:left w:w="115" w:type="dxa"/>
            <w:right w:w="115" w:type="dxa"/>
          </w:tblCellMar>
        </w:tblPrEx>
        <w:tc>
          <w:tcPr>
            <w:tcW w:w="737" w:type="dxa"/>
          </w:tcPr>
          <w:p w14:paraId="18DA6315" w14:textId="4E1D6E92"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3668" w:type="dxa"/>
            <w:hideMark/>
          </w:tcPr>
          <w:p w14:paraId="1A270724" w14:textId="22C2B904"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7B4DF8">
              <w:rPr>
                <w:rFonts w:ascii="Times New Roman" w:eastAsia="Times New Roman" w:hAnsi="Times New Roman" w:cs="Times New Roman"/>
                <w:sz w:val="24"/>
                <w:szCs w:val="24"/>
              </w:rPr>
              <w:t xml:space="preserve"> legal documents related to home, personal, and family management. </w:t>
            </w:r>
          </w:p>
        </w:tc>
        <w:tc>
          <w:tcPr>
            <w:tcW w:w="4648" w:type="dxa"/>
          </w:tcPr>
          <w:p w14:paraId="20107B9D" w14:textId="2340975C" w:rsidR="00EC06BC" w:rsidRPr="008C5AA3"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8C5AA3">
              <w:rPr>
                <w:rFonts w:ascii="Times New Roman" w:eastAsia="Times New Roman" w:hAnsi="Times New Roman" w:cs="Times New Roman"/>
                <w:sz w:val="24"/>
                <w:szCs w:val="24"/>
              </w:rPr>
              <w:t xml:space="preserve"> should include</w:t>
            </w:r>
          </w:p>
          <w:p w14:paraId="3362FA72"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property documents (e.g., deed to home, car title)</w:t>
            </w:r>
          </w:p>
          <w:p w14:paraId="772EC96B" w14:textId="48FE4466"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wills, advance medical directives, and power-of-attorney documents</w:t>
            </w:r>
          </w:p>
          <w:p w14:paraId="58F1FE30"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investment documents, bank statements</w:t>
            </w:r>
          </w:p>
          <w:p w14:paraId="56B15C11"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birth certificates and social security cards</w:t>
            </w:r>
          </w:p>
          <w:p w14:paraId="6D25CFD7"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insurance documents (e.g., policies, household inventory)</w:t>
            </w:r>
          </w:p>
          <w:p w14:paraId="5EA358E0" w14:textId="3C3D5DA1"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family relationship contracts (e.g., roommate agreement, marriage license, divorce</w:t>
            </w:r>
            <w:r>
              <w:rPr>
                <w:rFonts w:ascii="Times New Roman" w:eastAsia="Times New Roman" w:hAnsi="Times New Roman" w:cs="Times New Roman"/>
                <w:sz w:val="24"/>
                <w:szCs w:val="24"/>
              </w:rPr>
              <w:t xml:space="preserve"> decrees, </w:t>
            </w:r>
            <w:r w:rsidRPr="008C5AA3">
              <w:rPr>
                <w:rFonts w:ascii="Times New Roman" w:eastAsia="Times New Roman" w:hAnsi="Times New Roman" w:cs="Times New Roman"/>
                <w:sz w:val="24"/>
                <w:szCs w:val="24"/>
              </w:rPr>
              <w:t>custody agreements)</w:t>
            </w:r>
          </w:p>
          <w:p w14:paraId="3B956743" w14:textId="77777777" w:rsidR="00EC06BC" w:rsidRPr="008C5AA3" w:rsidRDefault="00EC06BC" w:rsidP="003E4B9F">
            <w:pPr>
              <w:numPr>
                <w:ilvl w:val="0"/>
                <w:numId w:val="127"/>
              </w:numPr>
              <w:rPr>
                <w:rFonts w:ascii="Times New Roman" w:eastAsia="Times New Roman" w:hAnsi="Times New Roman" w:cs="Times New Roman"/>
                <w:sz w:val="24"/>
                <w:szCs w:val="24"/>
              </w:rPr>
            </w:pPr>
            <w:r w:rsidRPr="008C5AA3">
              <w:rPr>
                <w:rFonts w:ascii="Times New Roman" w:eastAsia="Times New Roman" w:hAnsi="Times New Roman" w:cs="Times New Roman"/>
                <w:sz w:val="24"/>
                <w:szCs w:val="24"/>
              </w:rPr>
              <w:t>medical records.</w:t>
            </w:r>
          </w:p>
          <w:p w14:paraId="409133E7" w14:textId="77777777" w:rsidR="00EC06BC" w:rsidRDefault="00EC06BC" w:rsidP="00EC06BC">
            <w:pPr>
              <w:spacing w:before="40" w:afterLines="40" w:after="96"/>
              <w:rPr>
                <w:rFonts w:ascii="Times New Roman" w:eastAsia="Times New Roman" w:hAnsi="Times New Roman" w:cs="Times New Roman"/>
                <w:sz w:val="24"/>
                <w:szCs w:val="24"/>
              </w:rPr>
            </w:pPr>
          </w:p>
          <w:p w14:paraId="63633929" w14:textId="77777777" w:rsidR="00EC06BC" w:rsidRPr="00527F27" w:rsidRDefault="00EC06BC" w:rsidP="00EC06BC">
            <w:pPr>
              <w:spacing w:before="40" w:afterLines="40" w:after="96"/>
              <w:rPr>
                <w:rFonts w:ascii="Times New Roman" w:eastAsia="Times New Roman" w:hAnsi="Times New Roman" w:cs="Times New Roman"/>
                <w:sz w:val="24"/>
                <w:szCs w:val="24"/>
              </w:rPr>
            </w:pPr>
            <w:r w:rsidRPr="00527F27">
              <w:rPr>
                <w:rFonts w:ascii="Times New Roman" w:eastAsia="Times New Roman" w:hAnsi="Times New Roman" w:cs="Times New Roman"/>
                <w:b/>
                <w:bCs/>
                <w:sz w:val="24"/>
                <w:szCs w:val="24"/>
              </w:rPr>
              <w:t>Teacher Resources:</w:t>
            </w:r>
          </w:p>
          <w:p w14:paraId="4BA98130" w14:textId="193DB23F" w:rsidR="00EC06BC" w:rsidRDefault="00EC06BC" w:rsidP="003E4B9F">
            <w:pPr>
              <w:numPr>
                <w:ilvl w:val="0"/>
                <w:numId w:val="95"/>
              </w:numPr>
              <w:rPr>
                <w:rFonts w:ascii="Times New Roman" w:eastAsia="Times New Roman" w:hAnsi="Times New Roman" w:cs="Times New Roman"/>
                <w:sz w:val="24"/>
                <w:szCs w:val="24"/>
              </w:rPr>
            </w:pPr>
            <w:hyperlink r:id="rId60"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40CDEE0C" w14:textId="4D0B0788" w:rsidR="00EC06BC" w:rsidRPr="00777870" w:rsidRDefault="00EC06BC" w:rsidP="003E4B9F">
            <w:pPr>
              <w:numPr>
                <w:ilvl w:val="0"/>
                <w:numId w:val="95"/>
              </w:numPr>
              <w:rPr>
                <w:rFonts w:ascii="Times New Roman" w:eastAsia="Times New Roman" w:hAnsi="Times New Roman" w:cs="Times New Roman"/>
                <w:sz w:val="24"/>
                <w:szCs w:val="24"/>
              </w:rPr>
            </w:pPr>
            <w:hyperlink r:id="rId61"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6B08C394" w14:textId="6EEBDCAC" w:rsidR="00EC06BC" w:rsidRDefault="00EC06BC" w:rsidP="003E4B9F">
            <w:pPr>
              <w:numPr>
                <w:ilvl w:val="0"/>
                <w:numId w:val="95"/>
              </w:numPr>
              <w:rPr>
                <w:rFonts w:ascii="Times New Roman" w:eastAsia="Times New Roman" w:hAnsi="Times New Roman" w:cs="Times New Roman"/>
                <w:sz w:val="24"/>
                <w:szCs w:val="24"/>
              </w:rPr>
            </w:pPr>
            <w:hyperlink r:id="rId62"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42277B5E" w14:textId="77777777" w:rsidR="00EC06BC" w:rsidRPr="009E2A0F" w:rsidRDefault="00EC06BC" w:rsidP="00EC06BC">
            <w:pPr>
              <w:ind w:left="720"/>
              <w:rPr>
                <w:rFonts w:ascii="Times New Roman" w:eastAsia="Times New Roman" w:hAnsi="Times New Roman" w:cs="Times New Roman"/>
                <w:sz w:val="24"/>
                <w:szCs w:val="24"/>
              </w:rPr>
            </w:pPr>
          </w:p>
          <w:p w14:paraId="6649BE4D" w14:textId="3F160ACF" w:rsidR="00EC06BC" w:rsidRPr="007B4DF8" w:rsidRDefault="00EC06BC" w:rsidP="00EC06BC">
            <w:pPr>
              <w:spacing w:before="40" w:afterLines="40" w:after="96"/>
              <w:ind w:left="360"/>
              <w:rPr>
                <w:rFonts w:ascii="Times New Roman" w:eastAsia="Times New Roman" w:hAnsi="Times New Roman" w:cs="Times New Roman"/>
                <w:sz w:val="24"/>
                <w:szCs w:val="24"/>
              </w:rPr>
            </w:pPr>
          </w:p>
        </w:tc>
        <w:tc>
          <w:tcPr>
            <w:tcW w:w="4053" w:type="dxa"/>
          </w:tcPr>
          <w:p w14:paraId="234E2082" w14:textId="77777777" w:rsidR="00EC06BC" w:rsidRPr="00527F27" w:rsidRDefault="00EC06BC" w:rsidP="00EC06BC">
            <w:pPr>
              <w:spacing w:before="40" w:afterLines="40" w:after="96"/>
              <w:rPr>
                <w:rFonts w:ascii="Times New Roman" w:eastAsia="Times New Roman" w:hAnsi="Times New Roman" w:cs="Times New Roman"/>
                <w:sz w:val="24"/>
                <w:szCs w:val="24"/>
              </w:rPr>
            </w:pPr>
            <w:r w:rsidRPr="00527F27">
              <w:rPr>
                <w:rFonts w:ascii="Times New Roman" w:eastAsia="Times New Roman" w:hAnsi="Times New Roman" w:cs="Times New Roman"/>
                <w:b/>
                <w:bCs/>
                <w:sz w:val="24"/>
                <w:szCs w:val="24"/>
              </w:rPr>
              <w:t>Process/Skill Questions:</w:t>
            </w:r>
          </w:p>
          <w:p w14:paraId="0741D5E6"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Thinking</w:t>
            </w:r>
          </w:p>
          <w:p w14:paraId="03B794A7" w14:textId="509E412D" w:rsidR="00EC06BC" w:rsidRPr="00527F27" w:rsidRDefault="00EC06BC" w:rsidP="003E4B9F">
            <w:pPr>
              <w:numPr>
                <w:ilvl w:val="0"/>
                <w:numId w:val="128"/>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Why should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be aware of legal documents related to </w:t>
            </w:r>
            <w:r w:rsidR="009572DA">
              <w:rPr>
                <w:rFonts w:ascii="Times New Roman" w:eastAsia="Times New Roman" w:hAnsi="Times New Roman" w:cs="Times New Roman"/>
                <w:sz w:val="24"/>
                <w:szCs w:val="24"/>
              </w:rPr>
              <w:t xml:space="preserve">one’s property and </w:t>
            </w:r>
            <w:r w:rsidRPr="00527F27">
              <w:rPr>
                <w:rFonts w:ascii="Times New Roman" w:eastAsia="Times New Roman" w:hAnsi="Times New Roman" w:cs="Times New Roman"/>
                <w:sz w:val="24"/>
                <w:szCs w:val="24"/>
              </w:rPr>
              <w:t xml:space="preserve"> family?</w:t>
            </w:r>
          </w:p>
          <w:p w14:paraId="34CE71B5" w14:textId="77777777" w:rsidR="00EC06BC" w:rsidRPr="00527F27" w:rsidRDefault="00EC06BC" w:rsidP="003E4B9F">
            <w:pPr>
              <w:numPr>
                <w:ilvl w:val="0"/>
                <w:numId w:val="128"/>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What can happen if legal documents are lost?</w:t>
            </w:r>
          </w:p>
          <w:p w14:paraId="6EECF894" w14:textId="697D9EC1" w:rsidR="00EC06BC" w:rsidRPr="00527F27" w:rsidRDefault="00EC06BC" w:rsidP="003E4B9F">
            <w:pPr>
              <w:numPr>
                <w:ilvl w:val="0"/>
                <w:numId w:val="128"/>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When might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need to access legal documents for family</w:t>
            </w:r>
            <w:r>
              <w:rPr>
                <w:rFonts w:ascii="Times New Roman" w:eastAsia="Times New Roman" w:hAnsi="Times New Roman" w:cs="Times New Roman"/>
                <w:sz w:val="24"/>
                <w:szCs w:val="24"/>
              </w:rPr>
              <w:t xml:space="preserve"> members</w:t>
            </w:r>
            <w:r w:rsidRPr="00527F27">
              <w:rPr>
                <w:rFonts w:ascii="Times New Roman" w:eastAsia="Times New Roman" w:hAnsi="Times New Roman" w:cs="Times New Roman"/>
                <w:sz w:val="24"/>
                <w:szCs w:val="24"/>
              </w:rPr>
              <w:t>?</w:t>
            </w:r>
          </w:p>
          <w:p w14:paraId="14093F14"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Communication</w:t>
            </w:r>
          </w:p>
          <w:p w14:paraId="41C598BD" w14:textId="691DA6EB" w:rsidR="00EC06BC" w:rsidRPr="00527F27" w:rsidRDefault="00EC06BC" w:rsidP="003E4B9F">
            <w:pPr>
              <w:numPr>
                <w:ilvl w:val="0"/>
                <w:numId w:val="129"/>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How can technology help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interpret legal documents?</w:t>
            </w:r>
          </w:p>
          <w:p w14:paraId="54816685" w14:textId="2C6122C5" w:rsidR="00EC06BC" w:rsidRPr="00527F27" w:rsidRDefault="00EC06BC" w:rsidP="003E4B9F">
            <w:pPr>
              <w:numPr>
                <w:ilvl w:val="0"/>
                <w:numId w:val="129"/>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How can technology help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create legal documents?</w:t>
            </w:r>
          </w:p>
          <w:p w14:paraId="0346F0AF" w14:textId="67E2429A" w:rsidR="00EC06BC" w:rsidRPr="00527F27" w:rsidRDefault="00EC06BC" w:rsidP="003E4B9F">
            <w:pPr>
              <w:numPr>
                <w:ilvl w:val="0"/>
                <w:numId w:val="129"/>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How could </w:t>
            </w:r>
            <w:r>
              <w:rPr>
                <w:rFonts w:ascii="Times New Roman" w:eastAsia="Times New Roman" w:hAnsi="Times New Roman" w:cs="Times New Roman"/>
                <w:sz w:val="24"/>
                <w:szCs w:val="24"/>
              </w:rPr>
              <w:t xml:space="preserve">one’s </w:t>
            </w:r>
            <w:r w:rsidRPr="00527F27">
              <w:rPr>
                <w:rFonts w:ascii="Times New Roman" w:eastAsia="Times New Roman" w:hAnsi="Times New Roman" w:cs="Times New Roman"/>
                <w:sz w:val="24"/>
                <w:szCs w:val="24"/>
              </w:rPr>
              <w:t xml:space="preserve">physical and mental health affect </w:t>
            </w:r>
            <w:r>
              <w:rPr>
                <w:rFonts w:ascii="Times New Roman" w:eastAsia="Times New Roman" w:hAnsi="Times New Roman" w:cs="Times New Roman"/>
                <w:sz w:val="24"/>
                <w:szCs w:val="24"/>
              </w:rPr>
              <w:t xml:space="preserve">one’s </w:t>
            </w:r>
            <w:r w:rsidRPr="00527F27">
              <w:rPr>
                <w:rFonts w:ascii="Times New Roman" w:eastAsia="Times New Roman" w:hAnsi="Times New Roman" w:cs="Times New Roman"/>
                <w:sz w:val="24"/>
                <w:szCs w:val="24"/>
              </w:rPr>
              <w:t>legal documents?</w:t>
            </w:r>
          </w:p>
          <w:p w14:paraId="538C206C"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Leadership</w:t>
            </w:r>
          </w:p>
          <w:p w14:paraId="41C4A794" w14:textId="6B71D05B" w:rsidR="00EC06BC" w:rsidRPr="00527F27" w:rsidRDefault="00EC06BC" w:rsidP="003E4B9F">
            <w:pPr>
              <w:numPr>
                <w:ilvl w:val="0"/>
                <w:numId w:val="130"/>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What ethical </w:t>
            </w:r>
            <w:r>
              <w:rPr>
                <w:rFonts w:ascii="Times New Roman" w:eastAsia="Times New Roman" w:hAnsi="Times New Roman" w:cs="Times New Roman"/>
                <w:sz w:val="24"/>
                <w:szCs w:val="24"/>
              </w:rPr>
              <w:t>concern</w:t>
            </w:r>
            <w:r w:rsidRPr="00527F27">
              <w:rPr>
                <w:rFonts w:ascii="Times New Roman" w:eastAsia="Times New Roman" w:hAnsi="Times New Roman" w:cs="Times New Roman"/>
                <w:sz w:val="24"/>
                <w:szCs w:val="24"/>
              </w:rPr>
              <w:t>s may arise when dealing with legal documents?</w:t>
            </w:r>
          </w:p>
          <w:p w14:paraId="305DA92A" w14:textId="77777777" w:rsidR="00EC06BC" w:rsidRPr="00527F27" w:rsidRDefault="00EC06BC" w:rsidP="003E4B9F">
            <w:pPr>
              <w:numPr>
                <w:ilvl w:val="0"/>
                <w:numId w:val="130"/>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Where are some safe places to keep copies of legal documents?</w:t>
            </w:r>
          </w:p>
          <w:p w14:paraId="142F8647" w14:textId="1281AACA" w:rsidR="00EC06BC" w:rsidRPr="00527F27" w:rsidRDefault="00EC06BC" w:rsidP="003E4B9F">
            <w:pPr>
              <w:numPr>
                <w:ilvl w:val="0"/>
                <w:numId w:val="130"/>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 xml:space="preserve">When might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contact an attorney for help with legal documents?</w:t>
            </w:r>
          </w:p>
          <w:p w14:paraId="7E3F1959" w14:textId="77777777" w:rsidR="00EC06BC" w:rsidRPr="00527F27" w:rsidRDefault="00EC06BC" w:rsidP="00EC06BC">
            <w:pPr>
              <w:rPr>
                <w:rFonts w:ascii="Times New Roman" w:eastAsia="Times New Roman" w:hAnsi="Times New Roman" w:cs="Times New Roman"/>
                <w:b/>
                <w:bCs/>
                <w:sz w:val="24"/>
                <w:szCs w:val="24"/>
              </w:rPr>
            </w:pPr>
            <w:r w:rsidRPr="00527F27">
              <w:rPr>
                <w:rFonts w:ascii="Times New Roman" w:eastAsia="Times New Roman" w:hAnsi="Times New Roman" w:cs="Times New Roman"/>
                <w:b/>
                <w:bCs/>
                <w:sz w:val="24"/>
                <w:szCs w:val="24"/>
              </w:rPr>
              <w:t>Management</w:t>
            </w:r>
          </w:p>
          <w:p w14:paraId="55BC5714" w14:textId="77777777" w:rsidR="00EC06BC" w:rsidRPr="00527F27" w:rsidRDefault="00EC06BC" w:rsidP="003E4B9F">
            <w:pPr>
              <w:numPr>
                <w:ilvl w:val="0"/>
                <w:numId w:val="131"/>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t>What are the requirements (e.g., age, mental status) for handling different legal documents?</w:t>
            </w:r>
          </w:p>
          <w:p w14:paraId="5D5913B4" w14:textId="495D8BC6" w:rsidR="00EC06BC" w:rsidRPr="00A667AA" w:rsidRDefault="00EC06BC" w:rsidP="003E4B9F">
            <w:pPr>
              <w:numPr>
                <w:ilvl w:val="0"/>
                <w:numId w:val="131"/>
              </w:numPr>
              <w:rPr>
                <w:rFonts w:ascii="Times New Roman" w:eastAsia="Times New Roman" w:hAnsi="Times New Roman" w:cs="Times New Roman"/>
                <w:sz w:val="24"/>
                <w:szCs w:val="24"/>
              </w:rPr>
            </w:pPr>
            <w:r w:rsidRPr="00527F27">
              <w:rPr>
                <w:rFonts w:ascii="Times New Roman" w:eastAsia="Times New Roman" w:hAnsi="Times New Roman" w:cs="Times New Roman"/>
                <w:sz w:val="24"/>
                <w:szCs w:val="24"/>
              </w:rPr>
              <w:lastRenderedPageBreak/>
              <w:t xml:space="preserve">What criteria should </w:t>
            </w:r>
            <w:r>
              <w:rPr>
                <w:rFonts w:ascii="Times New Roman" w:eastAsia="Times New Roman" w:hAnsi="Times New Roman" w:cs="Times New Roman"/>
                <w:sz w:val="24"/>
                <w:szCs w:val="24"/>
              </w:rPr>
              <w:t>one</w:t>
            </w:r>
            <w:r w:rsidRPr="00527F27">
              <w:rPr>
                <w:rFonts w:ascii="Times New Roman" w:eastAsia="Times New Roman" w:hAnsi="Times New Roman" w:cs="Times New Roman"/>
                <w:sz w:val="24"/>
                <w:szCs w:val="24"/>
              </w:rPr>
              <w:t xml:space="preserve"> use to evaluate the credentials of attorneys? What information do</w:t>
            </w:r>
            <w:r>
              <w:rPr>
                <w:rFonts w:ascii="Times New Roman" w:eastAsia="Times New Roman" w:hAnsi="Times New Roman" w:cs="Times New Roman"/>
                <w:sz w:val="24"/>
                <w:szCs w:val="24"/>
              </w:rPr>
              <w:t xml:space="preserve">es one </w:t>
            </w:r>
            <w:r w:rsidRPr="00527F27">
              <w:rPr>
                <w:rFonts w:ascii="Times New Roman" w:eastAsia="Times New Roman" w:hAnsi="Times New Roman" w:cs="Times New Roman"/>
                <w:sz w:val="24"/>
                <w:szCs w:val="24"/>
              </w:rPr>
              <w:t>need to select an attorney to handle routine legal documents?</w:t>
            </w:r>
          </w:p>
        </w:tc>
        <w:tc>
          <w:tcPr>
            <w:tcW w:w="2741" w:type="dxa"/>
          </w:tcPr>
          <w:p w14:paraId="75539DF2" w14:textId="185D36F9" w:rsidR="00EC06BC" w:rsidRPr="00337C03" w:rsidRDefault="00EC06BC" w:rsidP="00EC06BC">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10.RV, 10.RI, 11.DSR, 11.RV 11.RI, 12.RV, 12.RI</w:t>
            </w:r>
          </w:p>
        </w:tc>
        <w:tc>
          <w:tcPr>
            <w:tcW w:w="2863" w:type="dxa"/>
          </w:tcPr>
          <w:p w14:paraId="5F5F6A2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A7790BC"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7F87C3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62C18CB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63F25D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F9A694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51C615B9" w14:textId="77777777" w:rsidR="00EC06BC" w:rsidRPr="00337C03" w:rsidRDefault="00EC06BC" w:rsidP="00EC06BC">
            <w:pPr>
              <w:rPr>
                <w:rFonts w:ascii="Times New Roman" w:hAnsi="Times New Roman" w:cs="Times New Roman"/>
                <w:sz w:val="24"/>
                <w:szCs w:val="24"/>
              </w:rPr>
            </w:pPr>
          </w:p>
          <w:p w14:paraId="373C2BE1"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A6C3021"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437F303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16979B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466FED4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4EEE7750" w14:textId="77777777" w:rsidR="00EC06BC" w:rsidRPr="00337C03" w:rsidRDefault="00EC06BC" w:rsidP="00EC06BC">
            <w:pPr>
              <w:pStyle w:val="ListParagraph"/>
              <w:rPr>
                <w:rFonts w:ascii="Times New Roman" w:hAnsi="Times New Roman" w:cs="Times New Roman"/>
                <w:sz w:val="24"/>
                <w:szCs w:val="24"/>
              </w:rPr>
            </w:pPr>
          </w:p>
          <w:p w14:paraId="2D64180C"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3FB51F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0B85114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0AF4BDD1"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A22B96A" w14:textId="77777777" w:rsidR="00EC06BC" w:rsidRPr="00337C03" w:rsidRDefault="00EC06BC" w:rsidP="00EC06BC">
            <w:pPr>
              <w:rPr>
                <w:rFonts w:ascii="Times New Roman" w:hAnsi="Times New Roman" w:cs="Times New Roman"/>
                <w:sz w:val="24"/>
                <w:szCs w:val="24"/>
              </w:rPr>
            </w:pPr>
          </w:p>
          <w:p w14:paraId="5130041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A1954AC"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8D2296A"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318BCD08"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5B4579C1" w14:textId="77777777" w:rsidR="00EC06BC" w:rsidRPr="00337C03" w:rsidRDefault="00EC06BC" w:rsidP="00EC06BC">
            <w:pPr>
              <w:rPr>
                <w:rFonts w:ascii="Times New Roman" w:hAnsi="Times New Roman" w:cs="Times New Roman"/>
                <w:sz w:val="24"/>
                <w:szCs w:val="24"/>
              </w:rPr>
            </w:pPr>
          </w:p>
          <w:p w14:paraId="135CD6C1" w14:textId="77777777" w:rsidR="00EC06BC" w:rsidRPr="00337C03" w:rsidRDefault="00EC06BC" w:rsidP="00EC06BC">
            <w:pPr>
              <w:rPr>
                <w:rFonts w:ascii="Times New Roman" w:hAnsi="Times New Roman" w:cs="Times New Roman"/>
                <w:b/>
                <w:sz w:val="24"/>
                <w:szCs w:val="24"/>
                <w:u w:val="single"/>
              </w:rPr>
            </w:pPr>
          </w:p>
          <w:p w14:paraId="6BA7645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FC0EFE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77BFBD9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1D939C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Personal Finance: </w:t>
            </w:r>
            <w:r w:rsidRPr="00337C03">
              <w:rPr>
                <w:rFonts w:ascii="Times New Roman" w:hAnsi="Times New Roman" w:cs="Times New Roman"/>
                <w:sz w:val="24"/>
                <w:szCs w:val="24"/>
              </w:rPr>
              <w:lastRenderedPageBreak/>
              <w:t>Presented by EVERFI</w:t>
            </w:r>
          </w:p>
          <w:p w14:paraId="558B2F5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7A3C31E"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40813DAD"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9BA7D8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17DB34E8" w14:textId="126D8341" w:rsidTr="002643FE">
        <w:tblPrEx>
          <w:tblCellMar>
            <w:left w:w="115" w:type="dxa"/>
            <w:right w:w="115" w:type="dxa"/>
          </w:tblCellMar>
        </w:tblPrEx>
        <w:tc>
          <w:tcPr>
            <w:tcW w:w="737" w:type="dxa"/>
          </w:tcPr>
          <w:p w14:paraId="65EAC9BA" w14:textId="42265D7A"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3668" w:type="dxa"/>
            <w:hideMark/>
          </w:tcPr>
          <w:p w14:paraId="526F68F9" w14:textId="6CA3937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Develop a </w:t>
            </w:r>
            <w:r>
              <w:rPr>
                <w:rFonts w:ascii="Times New Roman" w:eastAsia="Times New Roman" w:hAnsi="Times New Roman" w:cs="Times New Roman"/>
                <w:sz w:val="24"/>
                <w:szCs w:val="24"/>
              </w:rPr>
              <w:t>budget</w:t>
            </w:r>
            <w:r w:rsidRPr="007B4DF8">
              <w:rPr>
                <w:rFonts w:ascii="Times New Roman" w:eastAsia="Times New Roman" w:hAnsi="Times New Roman" w:cs="Times New Roman"/>
                <w:sz w:val="24"/>
                <w:szCs w:val="24"/>
              </w:rPr>
              <w:t>.</w:t>
            </w:r>
          </w:p>
        </w:tc>
        <w:tc>
          <w:tcPr>
            <w:tcW w:w="4648" w:type="dxa"/>
          </w:tcPr>
          <w:p w14:paraId="1336BD99"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Development should include</w:t>
            </w:r>
          </w:p>
          <w:p w14:paraId="36145573" w14:textId="77777777" w:rsidR="00EC06BC" w:rsidRPr="00580498" w:rsidRDefault="00EC06BC" w:rsidP="003E4B9F">
            <w:pPr>
              <w:numPr>
                <w:ilvl w:val="0"/>
                <w:numId w:val="13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establishing SMART goals</w:t>
            </w:r>
          </w:p>
          <w:p w14:paraId="451EDF77" w14:textId="5A5D4F50" w:rsidR="00EC06BC" w:rsidRPr="00580498" w:rsidRDefault="00EC06BC" w:rsidP="003E4B9F">
            <w:pPr>
              <w:numPr>
                <w:ilvl w:val="0"/>
                <w:numId w:val="13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examining </w:t>
            </w:r>
            <w:r>
              <w:rPr>
                <w:rFonts w:ascii="Times New Roman" w:eastAsia="Times New Roman" w:hAnsi="Times New Roman" w:cs="Times New Roman"/>
                <w:sz w:val="24"/>
                <w:szCs w:val="24"/>
              </w:rPr>
              <w:t>budgets</w:t>
            </w:r>
            <w:r w:rsidRPr="00580498">
              <w:rPr>
                <w:rFonts w:ascii="Times New Roman" w:eastAsia="Times New Roman" w:hAnsi="Times New Roman" w:cs="Times New Roman"/>
                <w:sz w:val="24"/>
                <w:szCs w:val="24"/>
              </w:rPr>
              <w:t xml:space="preserve"> for a variety of individuals and families with different incomes and obligations</w:t>
            </w:r>
          </w:p>
          <w:p w14:paraId="4C6FA508" w14:textId="77777777" w:rsidR="00EC06BC" w:rsidRPr="00580498" w:rsidRDefault="00EC06BC" w:rsidP="003E4B9F">
            <w:pPr>
              <w:numPr>
                <w:ilvl w:val="0"/>
                <w:numId w:val="13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evaluating a variety of investment opportunities.</w:t>
            </w:r>
          </w:p>
          <w:p w14:paraId="75AAA139" w14:textId="77777777" w:rsidR="00EC06BC" w:rsidRDefault="00EC06BC" w:rsidP="00EC06BC">
            <w:pPr>
              <w:spacing w:before="40" w:afterLines="40" w:after="96"/>
              <w:rPr>
                <w:rFonts w:ascii="Times New Roman" w:eastAsia="Times New Roman" w:hAnsi="Times New Roman" w:cs="Times New Roman"/>
                <w:sz w:val="24"/>
                <w:szCs w:val="24"/>
              </w:rPr>
            </w:pPr>
          </w:p>
          <w:p w14:paraId="44B95F00" w14:textId="77777777" w:rsidR="00EC06BC" w:rsidRPr="00527F27" w:rsidRDefault="00EC06BC" w:rsidP="00EC06BC">
            <w:pPr>
              <w:spacing w:before="40" w:afterLines="40" w:after="96"/>
              <w:rPr>
                <w:rFonts w:ascii="Times New Roman" w:eastAsia="Times New Roman" w:hAnsi="Times New Roman" w:cs="Times New Roman"/>
                <w:sz w:val="24"/>
                <w:szCs w:val="24"/>
              </w:rPr>
            </w:pPr>
            <w:r w:rsidRPr="00527F27">
              <w:rPr>
                <w:rFonts w:ascii="Times New Roman" w:eastAsia="Times New Roman" w:hAnsi="Times New Roman" w:cs="Times New Roman"/>
                <w:b/>
                <w:bCs/>
                <w:sz w:val="24"/>
                <w:szCs w:val="24"/>
              </w:rPr>
              <w:t>Teacher Resources:</w:t>
            </w:r>
          </w:p>
          <w:p w14:paraId="167E6529" w14:textId="77777777" w:rsidR="00EC06BC" w:rsidRDefault="00EC06BC" w:rsidP="003E4B9F">
            <w:pPr>
              <w:numPr>
                <w:ilvl w:val="0"/>
                <w:numId w:val="95"/>
              </w:numPr>
              <w:rPr>
                <w:rFonts w:ascii="Times New Roman" w:eastAsia="Times New Roman" w:hAnsi="Times New Roman" w:cs="Times New Roman"/>
                <w:sz w:val="24"/>
                <w:szCs w:val="24"/>
              </w:rPr>
            </w:pPr>
            <w:hyperlink r:id="rId63" w:tgtFrame="_blank" w:history="1">
              <w:r>
                <w:rPr>
                  <w:rStyle w:val="Hyperlink"/>
                  <w:rFonts w:ascii="Times New Roman" w:eastAsia="Times New Roman" w:hAnsi="Times New Roman" w:cs="Times New Roman"/>
                  <w:sz w:val="24"/>
                  <w:szCs w:val="24"/>
                </w:rPr>
                <w:t>Empowering Futures, One Dollar at a Time</w:t>
              </w:r>
            </w:hyperlink>
            <w:r>
              <w:t xml:space="preserve">, </w:t>
            </w:r>
            <w:r>
              <w:rPr>
                <w:rFonts w:ascii="Times New Roman" w:hAnsi="Times New Roman" w:cs="Times New Roman"/>
                <w:sz w:val="24"/>
                <w:szCs w:val="24"/>
              </w:rPr>
              <w:t>VCEE</w:t>
            </w:r>
          </w:p>
          <w:p w14:paraId="09FB876D" w14:textId="77777777" w:rsidR="00EC06BC" w:rsidRPr="00777870" w:rsidRDefault="00EC06BC" w:rsidP="003E4B9F">
            <w:pPr>
              <w:numPr>
                <w:ilvl w:val="0"/>
                <w:numId w:val="95"/>
              </w:numPr>
              <w:rPr>
                <w:rFonts w:ascii="Times New Roman" w:eastAsia="Times New Roman" w:hAnsi="Times New Roman" w:cs="Times New Roman"/>
                <w:sz w:val="24"/>
                <w:szCs w:val="24"/>
              </w:rPr>
            </w:pPr>
            <w:hyperlink r:id="rId64" w:tgtFrame="_blank" w:history="1">
              <w:r>
                <w:rPr>
                  <w:rStyle w:val="Hyperlink"/>
                  <w:rFonts w:ascii="Times New Roman" w:eastAsia="Times New Roman" w:hAnsi="Times New Roman" w:cs="Times New Roman"/>
                  <w:sz w:val="24"/>
                  <w:szCs w:val="24"/>
                </w:rPr>
                <w:t>Teen Teach-In</w:t>
              </w:r>
            </w:hyperlink>
            <w:r>
              <w:t xml:space="preserve">, </w:t>
            </w:r>
            <w:r w:rsidRPr="009E2A0F">
              <w:rPr>
                <w:rFonts w:ascii="Times New Roman" w:hAnsi="Times New Roman" w:cs="Times New Roman"/>
                <w:sz w:val="24"/>
                <w:szCs w:val="24"/>
              </w:rPr>
              <w:t xml:space="preserve">Virginia Events </w:t>
            </w:r>
            <w:proofErr w:type="spellStart"/>
            <w:r w:rsidRPr="009E2A0F">
              <w:rPr>
                <w:rFonts w:ascii="Times New Roman" w:hAnsi="Times New Roman" w:cs="Times New Roman"/>
                <w:sz w:val="24"/>
                <w:szCs w:val="24"/>
              </w:rPr>
              <w:t>Jump$tart</w:t>
            </w:r>
            <w:proofErr w:type="spellEnd"/>
            <w:r>
              <w:rPr>
                <w:rFonts w:ascii="Times New Roman" w:hAnsi="Times New Roman" w:cs="Times New Roman"/>
                <w:sz w:val="24"/>
                <w:szCs w:val="24"/>
              </w:rPr>
              <w:t>!</w:t>
            </w:r>
            <w:r w:rsidRPr="009E2A0F">
              <w:rPr>
                <w:rFonts w:ascii="Times New Roman" w:hAnsi="Times New Roman" w:cs="Times New Roman"/>
                <w:sz w:val="24"/>
                <w:szCs w:val="24"/>
              </w:rPr>
              <w:t xml:space="preserve"> Financial Smarts for Students</w:t>
            </w:r>
          </w:p>
          <w:p w14:paraId="1187168D" w14:textId="77777777" w:rsidR="00EC06BC" w:rsidRDefault="00EC06BC" w:rsidP="003E4B9F">
            <w:pPr>
              <w:numPr>
                <w:ilvl w:val="0"/>
                <w:numId w:val="95"/>
              </w:numPr>
              <w:rPr>
                <w:rFonts w:ascii="Times New Roman" w:eastAsia="Times New Roman" w:hAnsi="Times New Roman" w:cs="Times New Roman"/>
                <w:sz w:val="24"/>
                <w:szCs w:val="24"/>
              </w:rPr>
            </w:pPr>
            <w:hyperlink r:id="rId65" w:history="1">
              <w:r w:rsidRPr="00D73AB3">
                <w:rPr>
                  <w:rStyle w:val="Hyperlink"/>
                  <w:rFonts w:ascii="Times New Roman" w:eastAsia="Times New Roman" w:hAnsi="Times New Roman" w:cs="Times New Roman"/>
                  <w:sz w:val="24"/>
                  <w:szCs w:val="24"/>
                </w:rPr>
                <w:t>Financial Fitness</w:t>
              </w:r>
            </w:hyperlink>
            <w:r>
              <w:rPr>
                <w:rFonts w:ascii="Times New Roman" w:eastAsia="Times New Roman" w:hAnsi="Times New Roman" w:cs="Times New Roman"/>
                <w:sz w:val="24"/>
                <w:szCs w:val="24"/>
              </w:rPr>
              <w:t>, FCCLA</w:t>
            </w:r>
          </w:p>
          <w:p w14:paraId="0678CA4F" w14:textId="77777777" w:rsidR="00EC06BC" w:rsidRPr="009E2A0F" w:rsidRDefault="00EC06BC" w:rsidP="00EC06BC">
            <w:pPr>
              <w:ind w:left="720"/>
              <w:rPr>
                <w:rFonts w:ascii="Times New Roman" w:eastAsia="Times New Roman" w:hAnsi="Times New Roman" w:cs="Times New Roman"/>
                <w:sz w:val="24"/>
                <w:szCs w:val="24"/>
              </w:rPr>
            </w:pPr>
          </w:p>
          <w:p w14:paraId="1DD767CD" w14:textId="77777777" w:rsidR="00EC06BC" w:rsidRPr="009E2A0F" w:rsidRDefault="00EC06BC" w:rsidP="00EC06BC">
            <w:pPr>
              <w:ind w:left="720"/>
              <w:rPr>
                <w:rFonts w:ascii="Times New Roman" w:eastAsia="Times New Roman" w:hAnsi="Times New Roman" w:cs="Times New Roman"/>
                <w:sz w:val="24"/>
                <w:szCs w:val="24"/>
              </w:rPr>
            </w:pPr>
          </w:p>
          <w:p w14:paraId="171AF97E" w14:textId="732DDFCA" w:rsidR="00EC06BC" w:rsidRPr="007B4DF8" w:rsidRDefault="00EC06BC" w:rsidP="00EC06BC">
            <w:pPr>
              <w:spacing w:before="40" w:afterLines="40" w:after="96"/>
              <w:ind w:left="720"/>
              <w:rPr>
                <w:rFonts w:ascii="Times New Roman" w:eastAsia="Times New Roman" w:hAnsi="Times New Roman" w:cs="Times New Roman"/>
                <w:sz w:val="24"/>
                <w:szCs w:val="24"/>
              </w:rPr>
            </w:pPr>
          </w:p>
        </w:tc>
        <w:tc>
          <w:tcPr>
            <w:tcW w:w="4053" w:type="dxa"/>
          </w:tcPr>
          <w:p w14:paraId="621A666E"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29D88046"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71BDCFFF" w14:textId="77777777" w:rsidR="00EC06BC" w:rsidRPr="00580498" w:rsidRDefault="00EC06BC" w:rsidP="003E4B9F">
            <w:pPr>
              <w:numPr>
                <w:ilvl w:val="0"/>
                <w:numId w:val="13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are </w:t>
            </w:r>
            <w:r w:rsidRPr="00FA624B">
              <w:rPr>
                <w:rFonts w:ascii="Times New Roman" w:eastAsia="Times New Roman" w:hAnsi="Times New Roman" w:cs="Times New Roman"/>
                <w:i/>
                <w:iCs/>
                <w:sz w:val="24"/>
                <w:szCs w:val="24"/>
              </w:rPr>
              <w:t>SMART goals</w:t>
            </w:r>
            <w:r w:rsidRPr="00580498">
              <w:rPr>
                <w:rFonts w:ascii="Times New Roman" w:eastAsia="Times New Roman" w:hAnsi="Times New Roman" w:cs="Times New Roman"/>
                <w:sz w:val="24"/>
                <w:szCs w:val="24"/>
              </w:rPr>
              <w:t>?</w:t>
            </w:r>
          </w:p>
          <w:p w14:paraId="19E17049" w14:textId="42CFF5DE" w:rsidR="00EC06BC" w:rsidRPr="00580498" w:rsidRDefault="00EC06BC" w:rsidP="003E4B9F">
            <w:pPr>
              <w:numPr>
                <w:ilvl w:val="0"/>
                <w:numId w:val="13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your long-term financial goals? What skills and strategies will help you achieve these long-term goals?</w:t>
            </w:r>
          </w:p>
          <w:p w14:paraId="789D63BA" w14:textId="77777777" w:rsidR="00EC06BC" w:rsidRPr="00580498" w:rsidRDefault="00EC06BC" w:rsidP="003E4B9F">
            <w:pPr>
              <w:numPr>
                <w:ilvl w:val="0"/>
                <w:numId w:val="13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Why is it important to be knowledgeable about financial management? What might be the consequences of a failure to understand the concepts of financial management?</w:t>
            </w:r>
          </w:p>
          <w:p w14:paraId="4907D426"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4C62A021" w14:textId="77777777" w:rsidR="00EC06BC" w:rsidRPr="00580498" w:rsidRDefault="00EC06BC" w:rsidP="003E4B9F">
            <w:pPr>
              <w:numPr>
                <w:ilvl w:val="0"/>
                <w:numId w:val="13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advances in technology are helping with financial management?</w:t>
            </w:r>
          </w:p>
          <w:p w14:paraId="7EA5E228" w14:textId="320DB30F" w:rsidR="00EC06BC" w:rsidRPr="00580498" w:rsidRDefault="00EC06BC" w:rsidP="003E4B9F">
            <w:pPr>
              <w:numPr>
                <w:ilvl w:val="0"/>
                <w:numId w:val="13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communication skills to learn about services offered by financial institutions (e.g., banks, credit unions)?</w:t>
            </w:r>
          </w:p>
          <w:p w14:paraId="3CE2265F" w14:textId="089431EA" w:rsidR="00EC06BC" w:rsidRPr="00580498" w:rsidRDefault="00EC06BC" w:rsidP="003E4B9F">
            <w:pPr>
              <w:numPr>
                <w:ilvl w:val="0"/>
                <w:numId w:val="13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 xml:space="preserve">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communication skills to learn about investment opportunities?</w:t>
            </w:r>
          </w:p>
          <w:p w14:paraId="4AE6DE82"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15F2EC75" w14:textId="0818DFA2" w:rsidR="00EC06BC" w:rsidRPr="00580498" w:rsidRDefault="00EC06BC" w:rsidP="003E4B9F">
            <w:pPr>
              <w:numPr>
                <w:ilvl w:val="0"/>
                <w:numId w:val="13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can establishing and following </w:t>
            </w:r>
            <w:r>
              <w:rPr>
                <w:rFonts w:ascii="Times New Roman" w:eastAsia="Times New Roman" w:hAnsi="Times New Roman" w:cs="Times New Roman"/>
                <w:sz w:val="24"/>
                <w:szCs w:val="24"/>
              </w:rPr>
              <w:t>budgeting</w:t>
            </w:r>
            <w:r w:rsidRPr="00580498">
              <w:rPr>
                <w:rFonts w:ascii="Times New Roman" w:eastAsia="Times New Roman" w:hAnsi="Times New Roman" w:cs="Times New Roman"/>
                <w:sz w:val="24"/>
                <w:szCs w:val="24"/>
              </w:rPr>
              <w:t xml:space="preserve"> techniques allow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to do?</w:t>
            </w:r>
          </w:p>
          <w:p w14:paraId="23660611" w14:textId="20C39F96" w:rsidR="00EC06BC" w:rsidRPr="00580498" w:rsidRDefault="00EC06BC" w:rsidP="003E4B9F">
            <w:pPr>
              <w:numPr>
                <w:ilvl w:val="0"/>
                <w:numId w:val="13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Why is it important to be disciplined when following a </w:t>
            </w:r>
            <w:r>
              <w:rPr>
                <w:rFonts w:ascii="Times New Roman" w:eastAsia="Times New Roman" w:hAnsi="Times New Roman" w:cs="Times New Roman"/>
                <w:sz w:val="24"/>
                <w:szCs w:val="24"/>
              </w:rPr>
              <w:t>budget</w:t>
            </w:r>
            <w:r w:rsidRPr="00580498">
              <w:rPr>
                <w:rFonts w:ascii="Times New Roman" w:eastAsia="Times New Roman" w:hAnsi="Times New Roman" w:cs="Times New Roman"/>
                <w:sz w:val="24"/>
                <w:szCs w:val="24"/>
              </w:rPr>
              <w:t>?</w:t>
            </w:r>
          </w:p>
          <w:p w14:paraId="1C03918B" w14:textId="11219390" w:rsidR="00EC06BC" w:rsidRPr="00580498" w:rsidRDefault="00EC06BC" w:rsidP="003E4B9F">
            <w:pPr>
              <w:numPr>
                <w:ilvl w:val="0"/>
                <w:numId w:val="13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influence others to respect </w:t>
            </w:r>
            <w:r>
              <w:rPr>
                <w:rFonts w:ascii="Times New Roman" w:eastAsia="Times New Roman" w:hAnsi="Times New Roman" w:cs="Times New Roman"/>
                <w:sz w:val="24"/>
                <w:szCs w:val="24"/>
              </w:rPr>
              <w:t>one’s</w:t>
            </w:r>
            <w:r w:rsidRPr="0058049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budget</w:t>
            </w:r>
            <w:r w:rsidRPr="00580498">
              <w:rPr>
                <w:rFonts w:ascii="Times New Roman" w:eastAsia="Times New Roman" w:hAnsi="Times New Roman" w:cs="Times New Roman"/>
                <w:sz w:val="24"/>
                <w:szCs w:val="24"/>
              </w:rPr>
              <w:t>?</w:t>
            </w:r>
          </w:p>
          <w:p w14:paraId="4FF35364"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44D3119F" w14:textId="0C2C4B86" w:rsidR="00EC06BC" w:rsidRPr="00580498" w:rsidRDefault="00EC06BC" w:rsidP="003E4B9F">
            <w:pPr>
              <w:numPr>
                <w:ilvl w:val="0"/>
                <w:numId w:val="13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much money, as a percentage of income,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try to save each month?</w:t>
            </w:r>
          </w:p>
          <w:p w14:paraId="7057E8FC" w14:textId="7713F345" w:rsidR="00EC06BC" w:rsidRPr="00580498" w:rsidRDefault="00EC06BC" w:rsidP="003E4B9F">
            <w:pPr>
              <w:numPr>
                <w:ilvl w:val="0"/>
                <w:numId w:val="13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benefits of preventing impulse buying</w:t>
            </w:r>
            <w:r>
              <w:rPr>
                <w:rFonts w:ascii="Times New Roman" w:eastAsia="Times New Roman" w:hAnsi="Times New Roman" w:cs="Times New Roman"/>
                <w:sz w:val="24"/>
                <w:szCs w:val="24"/>
              </w:rPr>
              <w:t xml:space="preserve"> and</w:t>
            </w:r>
            <w:r w:rsidRPr="0058049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or </w:t>
            </w:r>
            <w:r w:rsidRPr="00580498">
              <w:rPr>
                <w:rFonts w:ascii="Times New Roman" w:eastAsia="Times New Roman" w:hAnsi="Times New Roman" w:cs="Times New Roman"/>
                <w:sz w:val="24"/>
                <w:szCs w:val="24"/>
              </w:rPr>
              <w:t>spending?</w:t>
            </w:r>
          </w:p>
          <w:p w14:paraId="345E48D3" w14:textId="3F181167" w:rsidR="00EC06BC" w:rsidRPr="00A667AA" w:rsidRDefault="00EC06BC" w:rsidP="003E4B9F">
            <w:pPr>
              <w:numPr>
                <w:ilvl w:val="0"/>
                <w:numId w:val="13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Where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save money?</w:t>
            </w:r>
          </w:p>
        </w:tc>
        <w:tc>
          <w:tcPr>
            <w:tcW w:w="2741" w:type="dxa"/>
          </w:tcPr>
          <w:p w14:paraId="49E5FAE7" w14:textId="74E618B1" w:rsidR="00EC06BC" w:rsidRPr="00337C03" w:rsidRDefault="00EC06BC" w:rsidP="00EC06BC">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2BDAEB03"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876A48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A9207F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F474D9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D77832D"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CF02478"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3B4089B" w14:textId="77777777" w:rsidR="00EC06BC" w:rsidRPr="00337C03" w:rsidRDefault="00EC06BC" w:rsidP="00EC06BC">
            <w:pPr>
              <w:rPr>
                <w:rFonts w:ascii="Times New Roman" w:hAnsi="Times New Roman" w:cs="Times New Roman"/>
                <w:sz w:val="24"/>
                <w:szCs w:val="24"/>
              </w:rPr>
            </w:pPr>
          </w:p>
          <w:p w14:paraId="4CBAE34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38ADBA6A"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BD5410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F2BD50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0F982538"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AD8873F" w14:textId="77777777" w:rsidR="00EC06BC" w:rsidRPr="00337C03" w:rsidRDefault="00EC06BC" w:rsidP="00EC06BC">
            <w:pPr>
              <w:pStyle w:val="ListParagraph"/>
              <w:rPr>
                <w:rFonts w:ascii="Times New Roman" w:hAnsi="Times New Roman" w:cs="Times New Roman"/>
                <w:sz w:val="24"/>
                <w:szCs w:val="24"/>
              </w:rPr>
            </w:pPr>
          </w:p>
          <w:p w14:paraId="3FC954AD"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9C2540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F1F637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236D566"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CA55A62" w14:textId="77777777" w:rsidR="00EC06BC" w:rsidRPr="00337C03" w:rsidRDefault="00EC06BC" w:rsidP="00EC06BC">
            <w:pPr>
              <w:rPr>
                <w:rFonts w:ascii="Times New Roman" w:hAnsi="Times New Roman" w:cs="Times New Roman"/>
                <w:sz w:val="24"/>
                <w:szCs w:val="24"/>
              </w:rPr>
            </w:pPr>
          </w:p>
          <w:p w14:paraId="4E89418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02A3054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430D26BE"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6A940D3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CCC88D8" w14:textId="77777777" w:rsidR="00EC06BC" w:rsidRPr="00337C03" w:rsidRDefault="00EC06BC" w:rsidP="00EC06BC">
            <w:pPr>
              <w:rPr>
                <w:rFonts w:ascii="Times New Roman" w:hAnsi="Times New Roman" w:cs="Times New Roman"/>
                <w:b/>
                <w:sz w:val="24"/>
                <w:szCs w:val="24"/>
                <w:u w:val="single"/>
              </w:rPr>
            </w:pPr>
          </w:p>
          <w:p w14:paraId="5DAA9C5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53C6F3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A83D1B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1E107A6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93461A2"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992881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E51006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65947BFF" w14:textId="24F17777" w:rsidTr="002643FE">
        <w:tblPrEx>
          <w:tblCellMar>
            <w:left w:w="115" w:type="dxa"/>
            <w:right w:w="115" w:type="dxa"/>
          </w:tblCellMar>
        </w:tblPrEx>
        <w:tc>
          <w:tcPr>
            <w:tcW w:w="737" w:type="dxa"/>
            <w:shd w:val="clear" w:color="auto" w:fill="AEAAAA" w:themeFill="background2" w:themeFillShade="BF"/>
          </w:tcPr>
          <w:p w14:paraId="5C1F7A02"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1EBC844F" w14:textId="7DB83ACD" w:rsidR="00EC06BC" w:rsidRPr="007B4DF8" w:rsidRDefault="00EC06BC" w:rsidP="00EC06BC">
            <w:pPr>
              <w:spacing w:before="40" w:afterLines="40" w:after="96"/>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Creating and Maintaining a Living Environment</w:t>
            </w:r>
          </w:p>
        </w:tc>
        <w:tc>
          <w:tcPr>
            <w:tcW w:w="4648" w:type="dxa"/>
            <w:shd w:val="clear" w:color="auto" w:fill="AEAAAA" w:themeFill="background2" w:themeFillShade="BF"/>
          </w:tcPr>
          <w:p w14:paraId="412C945B"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66442FBD" w14:textId="77777777" w:rsidR="00EC06BC" w:rsidRPr="007B4DF8" w:rsidRDefault="00EC06BC" w:rsidP="00EC06BC">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5BC54E31" w14:textId="77777777" w:rsidR="00EC06BC" w:rsidRPr="00337C03" w:rsidRDefault="00EC06BC" w:rsidP="00EC06BC">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F89692B" w14:textId="16D746D6" w:rsidR="00EC06BC" w:rsidRPr="00337C03" w:rsidRDefault="00EC06BC" w:rsidP="00EC06BC">
            <w:pPr>
              <w:spacing w:before="40" w:afterLines="40" w:after="96"/>
              <w:rPr>
                <w:rFonts w:ascii="Times New Roman" w:eastAsia="Times New Roman" w:hAnsi="Times New Roman" w:cs="Times New Roman"/>
                <w:b/>
                <w:bCs/>
                <w:sz w:val="24"/>
                <w:szCs w:val="24"/>
              </w:rPr>
            </w:pPr>
          </w:p>
        </w:tc>
      </w:tr>
      <w:tr w:rsidR="00EC06BC" w:rsidRPr="007B4DF8" w14:paraId="7149CE9F" w14:textId="6692AE29" w:rsidTr="002643FE">
        <w:tblPrEx>
          <w:tblCellMar>
            <w:left w:w="115" w:type="dxa"/>
            <w:right w:w="115" w:type="dxa"/>
          </w:tblCellMar>
        </w:tblPrEx>
        <w:tc>
          <w:tcPr>
            <w:tcW w:w="737" w:type="dxa"/>
          </w:tcPr>
          <w:p w14:paraId="7A2DE628" w14:textId="38FA23CB"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668" w:type="dxa"/>
            <w:hideMark/>
          </w:tcPr>
          <w:p w14:paraId="0C65DCA0" w14:textId="3E987784"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Examine rights and responsibilities of homeowners, landlords, and tenants. </w:t>
            </w:r>
          </w:p>
        </w:tc>
        <w:tc>
          <w:tcPr>
            <w:tcW w:w="4648" w:type="dxa"/>
          </w:tcPr>
          <w:p w14:paraId="6C2FCCA3" w14:textId="77777777" w:rsidR="00EC06BC" w:rsidRDefault="00EC06BC" w:rsidP="00EC06BC">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Examination should focus on the rights and responsibilities of all parties as specified in</w:t>
            </w:r>
          </w:p>
          <w:p w14:paraId="4CC415F2" w14:textId="77777777" w:rsidR="00EC06BC" w:rsidRDefault="00EC06BC" w:rsidP="00EC06BC">
            <w:pPr>
              <w:rPr>
                <w:rFonts w:ascii="Times New Roman" w:eastAsia="Times New Roman" w:hAnsi="Times New Roman" w:cs="Times New Roman"/>
                <w:sz w:val="24"/>
                <w:szCs w:val="24"/>
              </w:rPr>
            </w:pPr>
          </w:p>
          <w:p w14:paraId="00CA793D" w14:textId="77777777"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legal contracts</w:t>
            </w:r>
          </w:p>
          <w:p w14:paraId="7299BB8D" w14:textId="77777777"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municipality’s housing code</w:t>
            </w:r>
          </w:p>
          <w:p w14:paraId="0EBCF861" w14:textId="77777777"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Fair Housing Act, regarding the prohibition of discrimination in real estate transactions</w:t>
            </w:r>
          </w:p>
          <w:p w14:paraId="34864123" w14:textId="73B361DE" w:rsidR="00EC06BC" w:rsidRPr="00580498" w:rsidRDefault="00EC06BC" w:rsidP="003E4B9F">
            <w:pPr>
              <w:numPr>
                <w:ilvl w:val="0"/>
                <w:numId w:val="13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the Virginia Residential and Landlord Tenant Act (VRLTA).</w:t>
            </w:r>
          </w:p>
        </w:tc>
        <w:tc>
          <w:tcPr>
            <w:tcW w:w="4053" w:type="dxa"/>
          </w:tcPr>
          <w:p w14:paraId="46FBE964"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493583EF"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2513432A" w14:textId="77777777"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are a landlord’s responsibilities similar to, and different from, those of a homeowner?</w:t>
            </w:r>
          </w:p>
          <w:p w14:paraId="6F0465D7" w14:textId="7D8E8BCF"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concern</w:t>
            </w:r>
            <w:r w:rsidRPr="00580498">
              <w:rPr>
                <w:rFonts w:ascii="Times New Roman" w:eastAsia="Times New Roman" w:hAnsi="Times New Roman" w:cs="Times New Roman"/>
                <w:sz w:val="24"/>
                <w:szCs w:val="24"/>
              </w:rPr>
              <w:t xml:space="preserve">s are most likely to cause disagreements between landlords and tenants? Between neighbors? Between </w:t>
            </w:r>
            <w:r w:rsidRPr="00580498">
              <w:rPr>
                <w:rFonts w:ascii="Times New Roman" w:eastAsia="Times New Roman" w:hAnsi="Times New Roman" w:cs="Times New Roman"/>
                <w:sz w:val="24"/>
                <w:szCs w:val="24"/>
              </w:rPr>
              <w:lastRenderedPageBreak/>
              <w:t>homeowners and neighborhood associations?</w:t>
            </w:r>
          </w:p>
          <w:p w14:paraId="16C3E32B" w14:textId="19606866"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Where can renters and homeowners get information concerning tenant</w:t>
            </w:r>
            <w:r>
              <w:rPr>
                <w:rFonts w:ascii="Times New Roman" w:eastAsia="Times New Roman" w:hAnsi="Times New Roman" w:cs="Times New Roman"/>
                <w:sz w:val="24"/>
                <w:szCs w:val="24"/>
              </w:rPr>
              <w:t xml:space="preserve"> and </w:t>
            </w:r>
            <w:r w:rsidRPr="00580498">
              <w:rPr>
                <w:rFonts w:ascii="Times New Roman" w:eastAsia="Times New Roman" w:hAnsi="Times New Roman" w:cs="Times New Roman"/>
                <w:sz w:val="24"/>
                <w:szCs w:val="24"/>
              </w:rPr>
              <w:t>landlord responsibilities?</w:t>
            </w:r>
          </w:p>
          <w:p w14:paraId="73EE980C" w14:textId="77777777" w:rsidR="00EC06BC" w:rsidRPr="00580498" w:rsidRDefault="00EC06BC" w:rsidP="003E4B9F">
            <w:pPr>
              <w:numPr>
                <w:ilvl w:val="0"/>
                <w:numId w:val="13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are landlords and tenants represented under the Virginia Residential and Landlord Tenant Act of 2011?</w:t>
            </w:r>
          </w:p>
          <w:p w14:paraId="234C03BD"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36383B68" w14:textId="30F3CE56" w:rsidR="00EC06BC" w:rsidRPr="00580498" w:rsidRDefault="00EC06BC" w:rsidP="003E4B9F">
            <w:pPr>
              <w:numPr>
                <w:ilvl w:val="0"/>
                <w:numId w:val="13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communication skills are needed to resolve conflict between landlord</w:t>
            </w:r>
            <w:r>
              <w:rPr>
                <w:rFonts w:ascii="Times New Roman" w:eastAsia="Times New Roman" w:hAnsi="Times New Roman" w:cs="Times New Roman"/>
                <w:sz w:val="24"/>
                <w:szCs w:val="24"/>
              </w:rPr>
              <w:t>s</w:t>
            </w:r>
            <w:r w:rsidRPr="00580498">
              <w:rPr>
                <w:rFonts w:ascii="Times New Roman" w:eastAsia="Times New Roman" w:hAnsi="Times New Roman" w:cs="Times New Roman"/>
                <w:sz w:val="24"/>
                <w:szCs w:val="24"/>
              </w:rPr>
              <w:t xml:space="preserve"> and tenants?</w:t>
            </w:r>
          </w:p>
          <w:p w14:paraId="264BE524" w14:textId="77777777" w:rsidR="00EC06BC" w:rsidRPr="00580498" w:rsidRDefault="00EC06BC" w:rsidP="003E4B9F">
            <w:pPr>
              <w:numPr>
                <w:ilvl w:val="0"/>
                <w:numId w:val="13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criteria may landlords use to select tenants? What criteria should tenants use to evaluate prospective rental space?</w:t>
            </w:r>
          </w:p>
          <w:p w14:paraId="48A2602F" w14:textId="77777777" w:rsidR="00EC06BC" w:rsidRPr="00580498" w:rsidRDefault="00EC06BC" w:rsidP="003E4B9F">
            <w:pPr>
              <w:numPr>
                <w:ilvl w:val="0"/>
                <w:numId w:val="13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is the criteria for taking legal action to resolve differences?</w:t>
            </w:r>
          </w:p>
          <w:p w14:paraId="1850B734"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6B910E58" w14:textId="4E3B9AEC" w:rsidR="00EC06BC" w:rsidRPr="00580498" w:rsidRDefault="00EC06BC" w:rsidP="003E4B9F">
            <w:pPr>
              <w:numPr>
                <w:ilvl w:val="0"/>
                <w:numId w:val="14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ethical </w:t>
            </w:r>
            <w:r>
              <w:rPr>
                <w:rFonts w:ascii="Times New Roman" w:eastAsia="Times New Roman" w:hAnsi="Times New Roman" w:cs="Times New Roman"/>
                <w:sz w:val="24"/>
                <w:szCs w:val="24"/>
              </w:rPr>
              <w:t>concern</w:t>
            </w:r>
            <w:r w:rsidRPr="00580498">
              <w:rPr>
                <w:rFonts w:ascii="Times New Roman" w:eastAsia="Times New Roman" w:hAnsi="Times New Roman" w:cs="Times New Roman"/>
                <w:sz w:val="24"/>
                <w:szCs w:val="24"/>
              </w:rPr>
              <w:t xml:space="preserve">s may arise during </w:t>
            </w:r>
            <w:r>
              <w:rPr>
                <w:rFonts w:ascii="Times New Roman" w:eastAsia="Times New Roman" w:hAnsi="Times New Roman" w:cs="Times New Roman"/>
                <w:sz w:val="24"/>
                <w:szCs w:val="24"/>
              </w:rPr>
              <w:t>a housing</w:t>
            </w:r>
            <w:r w:rsidRPr="00580498">
              <w:rPr>
                <w:rFonts w:ascii="Times New Roman" w:eastAsia="Times New Roman" w:hAnsi="Times New Roman" w:cs="Times New Roman"/>
                <w:sz w:val="24"/>
                <w:szCs w:val="24"/>
              </w:rPr>
              <w:t xml:space="preserve"> purchase, sale, or rental?</w:t>
            </w:r>
          </w:p>
          <w:p w14:paraId="36E0389C" w14:textId="77777777" w:rsidR="00EC06BC" w:rsidRPr="00580498" w:rsidRDefault="00EC06BC" w:rsidP="003E4B9F">
            <w:pPr>
              <w:numPr>
                <w:ilvl w:val="0"/>
                <w:numId w:val="14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leadership skills can landlords use to satisfy the needs of tenants?</w:t>
            </w:r>
          </w:p>
          <w:p w14:paraId="52E88F37"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3ECB02F4" w14:textId="77777777" w:rsidR="00EC06BC" w:rsidRPr="00580498" w:rsidRDefault="00EC06BC" w:rsidP="003E4B9F">
            <w:pPr>
              <w:numPr>
                <w:ilvl w:val="0"/>
                <w:numId w:val="14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rights do homeowners and tenants have in common?</w:t>
            </w:r>
          </w:p>
          <w:p w14:paraId="0D3D198B" w14:textId="77777777" w:rsidR="00EC06BC" w:rsidRPr="00580498" w:rsidRDefault="00EC06BC" w:rsidP="003E4B9F">
            <w:pPr>
              <w:numPr>
                <w:ilvl w:val="0"/>
                <w:numId w:val="14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is the role of a realtor in home ownership or leasing?</w:t>
            </w:r>
          </w:p>
          <w:p w14:paraId="63B15150"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63FAF388" w14:textId="77777777" w:rsidR="00EC06BC" w:rsidRDefault="00EC06BC" w:rsidP="00EC06BC">
            <w:pPr>
              <w:spacing w:before="40" w:afterLines="40" w:after="96"/>
              <w:rPr>
                <w:rFonts w:ascii="Times New Roman" w:eastAsia="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10.RV, 10.RI, 11.DSR, 11.RV, 11.RI, 12.RV, 12.RI</w:t>
            </w:r>
          </w:p>
          <w:p w14:paraId="2D5D87F1" w14:textId="77777777" w:rsidR="00EC06BC" w:rsidRDefault="00EC06BC" w:rsidP="00EC06BC">
            <w:pPr>
              <w:spacing w:before="40" w:afterLines="40" w:after="96"/>
              <w:rPr>
                <w:rFonts w:ascii="Times New Roman" w:eastAsia="Times New Roman" w:hAnsi="Times New Roman" w:cs="Times New Roman"/>
                <w:sz w:val="24"/>
                <w:szCs w:val="24"/>
              </w:rPr>
            </w:pPr>
          </w:p>
          <w:p w14:paraId="5C47047B" w14:textId="62372DEB" w:rsidR="00EC06BC" w:rsidRPr="00337C03" w:rsidRDefault="00EC06BC" w:rsidP="00EC06BC">
            <w:pPr>
              <w:rPr>
                <w:rFonts w:ascii="Times New Roman" w:hAnsi="Times New Roman" w:cs="Times New Roman"/>
                <w:sz w:val="24"/>
                <w:szCs w:val="24"/>
              </w:rPr>
            </w:pPr>
            <w:r w:rsidRPr="009B56FB">
              <w:rPr>
                <w:rFonts w:ascii="Times New Roman" w:eastAsia="Times New Roman" w:hAnsi="Times New Roman" w:cs="Times New Roman"/>
                <w:sz w:val="24"/>
                <w:szCs w:val="24"/>
              </w:rPr>
              <w:t>History and Social Sciences: WG 17; WHII 8, 14; VUS 8, 14; Govt 7, 8, 9, 14, 15</w:t>
            </w:r>
          </w:p>
        </w:tc>
        <w:tc>
          <w:tcPr>
            <w:tcW w:w="2863" w:type="dxa"/>
          </w:tcPr>
          <w:p w14:paraId="187586F0" w14:textId="3B558E75" w:rsidR="00EC06BC" w:rsidRPr="00337C03" w:rsidRDefault="00EC06BC" w:rsidP="00EC06BC">
            <w:pPr>
              <w:rPr>
                <w:rFonts w:ascii="Times New Roman" w:hAnsi="Times New Roman" w:cs="Times New Roman"/>
                <w:sz w:val="24"/>
                <w:szCs w:val="24"/>
              </w:rPr>
            </w:pPr>
          </w:p>
          <w:p w14:paraId="6FC6768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Career Connection</w:t>
            </w:r>
          </w:p>
          <w:p w14:paraId="2BBF2FD5"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Skills</w:t>
            </w:r>
          </w:p>
          <w:p w14:paraId="609AB6CC"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Life</w:t>
            </w:r>
          </w:p>
          <w:p w14:paraId="2A63A7B2"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Career</w:t>
            </w:r>
          </w:p>
          <w:p w14:paraId="4C252D9B" w14:textId="77777777" w:rsidR="00EC06BC" w:rsidRPr="00337C03" w:rsidRDefault="00EC06BC" w:rsidP="003E4B9F">
            <w:pPr>
              <w:pStyle w:val="ListParagraph"/>
              <w:widowControl w:val="0"/>
              <w:numPr>
                <w:ilvl w:val="0"/>
                <w:numId w:val="252"/>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My Plan</w:t>
            </w:r>
          </w:p>
          <w:p w14:paraId="49537A43" w14:textId="77777777" w:rsidR="00EC06BC" w:rsidRPr="00337C03" w:rsidRDefault="00EC06BC" w:rsidP="00EC06BC">
            <w:pPr>
              <w:rPr>
                <w:rFonts w:ascii="Times New Roman" w:hAnsi="Times New Roman" w:cs="Times New Roman"/>
                <w:sz w:val="24"/>
                <w:szCs w:val="24"/>
              </w:rPr>
            </w:pPr>
          </w:p>
          <w:p w14:paraId="228625D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F66B09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190E0D3"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5E0DEE4B"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77BA5F6"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Safety</w:t>
            </w:r>
          </w:p>
          <w:p w14:paraId="3D9AABBA"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1BAE4D8" w14:textId="77777777" w:rsidR="00EC06BC" w:rsidRPr="00337C03" w:rsidRDefault="00EC06BC" w:rsidP="00EC06BC">
            <w:pPr>
              <w:rPr>
                <w:rFonts w:ascii="Times New Roman" w:hAnsi="Times New Roman" w:cs="Times New Roman"/>
                <w:sz w:val="24"/>
                <w:szCs w:val="24"/>
              </w:rPr>
            </w:pPr>
          </w:p>
          <w:p w14:paraId="29EA305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84DA62B"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75EC7F4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0CDCE2AD"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0F0CCC2"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5E2FC91A" w14:textId="77777777" w:rsidR="00EC06BC" w:rsidRPr="00337C03" w:rsidRDefault="00EC06BC" w:rsidP="00EC06BC">
            <w:pPr>
              <w:pStyle w:val="ListParagraph"/>
              <w:rPr>
                <w:rFonts w:ascii="Times New Roman" w:hAnsi="Times New Roman" w:cs="Times New Roman"/>
                <w:sz w:val="24"/>
                <w:szCs w:val="24"/>
              </w:rPr>
            </w:pPr>
          </w:p>
          <w:p w14:paraId="6A42D1C5"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0765EEA"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8240382"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8A77D87" w14:textId="77777777" w:rsidR="00EC06BC" w:rsidRPr="00337C03" w:rsidRDefault="00EC06BC" w:rsidP="00EC06BC">
            <w:pPr>
              <w:rPr>
                <w:rFonts w:ascii="Times New Roman" w:hAnsi="Times New Roman" w:cs="Times New Roman"/>
                <w:sz w:val="24"/>
                <w:szCs w:val="24"/>
              </w:rPr>
            </w:pPr>
          </w:p>
          <w:p w14:paraId="6C875BB6"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1FD653C0"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7C579F53"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4888244B" w14:textId="77777777" w:rsidR="00EC06BC" w:rsidRPr="00337C03" w:rsidRDefault="00EC06BC"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29E535E0" w14:textId="77777777" w:rsidR="00EC06BC" w:rsidRDefault="00EC06BC" w:rsidP="00EC06BC">
            <w:pPr>
              <w:rPr>
                <w:rFonts w:ascii="Times New Roman" w:hAnsi="Times New Roman" w:cs="Times New Roman"/>
                <w:b/>
                <w:sz w:val="24"/>
                <w:szCs w:val="24"/>
                <w:u w:val="single"/>
              </w:rPr>
            </w:pPr>
          </w:p>
          <w:p w14:paraId="4621D3CE" w14:textId="77777777" w:rsidR="009572DA" w:rsidRPr="00337C03" w:rsidRDefault="009572DA" w:rsidP="00EC06BC">
            <w:pPr>
              <w:rPr>
                <w:rFonts w:ascii="Times New Roman" w:hAnsi="Times New Roman" w:cs="Times New Roman"/>
                <w:b/>
                <w:sz w:val="24"/>
                <w:szCs w:val="24"/>
                <w:u w:val="single"/>
              </w:rPr>
            </w:pPr>
          </w:p>
          <w:p w14:paraId="5950AA0A"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6982F6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75F603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0FB7ACB"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AA2A2E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C5033A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Public Policy Advocate</w:t>
            </w:r>
          </w:p>
          <w:p w14:paraId="4BD9C523"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national </w:t>
            </w:r>
            <w:r w:rsidRPr="00337C03">
              <w:rPr>
                <w:rFonts w:ascii="Times New Roman" w:hAnsi="Times New Roman" w:cs="Times New Roman"/>
                <w:sz w:val="24"/>
                <w:szCs w:val="24"/>
              </w:rPr>
              <w:lastRenderedPageBreak/>
              <w:t>website for on line events</w:t>
            </w:r>
          </w:p>
          <w:p w14:paraId="7C6CB02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4304A77"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54F0B5B" w14:textId="6BA57C76" w:rsidTr="002643FE">
        <w:tblPrEx>
          <w:tblCellMar>
            <w:left w:w="115" w:type="dxa"/>
            <w:right w:w="115" w:type="dxa"/>
          </w:tblCellMar>
        </w:tblPrEx>
        <w:tc>
          <w:tcPr>
            <w:tcW w:w="737" w:type="dxa"/>
          </w:tcPr>
          <w:p w14:paraId="3CA10E32" w14:textId="77777777" w:rsidR="00EC06BC"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p w14:paraId="2AAF7BAC" w14:textId="27F49A8B" w:rsidR="00EC06BC" w:rsidRPr="007B4DF8" w:rsidRDefault="00EC06BC" w:rsidP="00EC06BC">
            <w:pPr>
              <w:spacing w:before="40" w:afterLines="40" w:after="96"/>
              <w:rPr>
                <w:rFonts w:ascii="Times New Roman" w:eastAsia="Times New Roman" w:hAnsi="Times New Roman" w:cs="Times New Roman"/>
                <w:sz w:val="24"/>
                <w:szCs w:val="24"/>
              </w:rPr>
            </w:pPr>
          </w:p>
        </w:tc>
        <w:tc>
          <w:tcPr>
            <w:tcW w:w="3668" w:type="dxa"/>
            <w:hideMark/>
          </w:tcPr>
          <w:p w14:paraId="378898F5" w14:textId="4DE37940"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Compare housing options. </w:t>
            </w:r>
          </w:p>
        </w:tc>
        <w:tc>
          <w:tcPr>
            <w:tcW w:w="4648" w:type="dxa"/>
          </w:tcPr>
          <w:p w14:paraId="79FD0ED4" w14:textId="77777777" w:rsidR="00EC06BC" w:rsidRDefault="00EC06BC" w:rsidP="00EC06BC">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Comparison should include</w:t>
            </w:r>
          </w:p>
          <w:p w14:paraId="53742E15" w14:textId="77777777" w:rsidR="00EC06BC" w:rsidRPr="00580498" w:rsidRDefault="00EC06BC" w:rsidP="00EC06BC">
            <w:pPr>
              <w:rPr>
                <w:rFonts w:ascii="Times New Roman" w:eastAsia="Times New Roman" w:hAnsi="Times New Roman" w:cs="Times New Roman"/>
                <w:sz w:val="24"/>
                <w:szCs w:val="24"/>
              </w:rPr>
            </w:pPr>
          </w:p>
          <w:p w14:paraId="7C2EDED0" w14:textId="0B815A68" w:rsidR="00EC06BC" w:rsidRPr="00580498"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identifying the basic strategies </w:t>
            </w:r>
            <w:r>
              <w:rPr>
                <w:rFonts w:ascii="Times New Roman" w:eastAsia="Times New Roman" w:hAnsi="Times New Roman" w:cs="Times New Roman"/>
                <w:sz w:val="24"/>
                <w:szCs w:val="24"/>
              </w:rPr>
              <w:t xml:space="preserve">(i.e., agency, online) </w:t>
            </w:r>
            <w:r w:rsidRPr="00580498">
              <w:rPr>
                <w:rFonts w:ascii="Times New Roman" w:eastAsia="Times New Roman" w:hAnsi="Times New Roman" w:cs="Times New Roman"/>
                <w:sz w:val="24"/>
                <w:szCs w:val="24"/>
              </w:rPr>
              <w:t>of comparison shopping</w:t>
            </w:r>
          </w:p>
          <w:p w14:paraId="2D26BEE2" w14:textId="5FB32560" w:rsidR="00EC06BC" w:rsidRPr="00580498"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identifying factors </w:t>
            </w:r>
            <w:r>
              <w:rPr>
                <w:rFonts w:ascii="Times New Roman" w:eastAsia="Times New Roman" w:hAnsi="Times New Roman" w:cs="Times New Roman"/>
                <w:sz w:val="24"/>
                <w:szCs w:val="24"/>
              </w:rPr>
              <w:t xml:space="preserve">(i.e., security, proximity to work and/or school, community resources) </w:t>
            </w:r>
            <w:r w:rsidRPr="00580498">
              <w:rPr>
                <w:rFonts w:ascii="Times New Roman" w:eastAsia="Times New Roman" w:hAnsi="Times New Roman" w:cs="Times New Roman"/>
                <w:sz w:val="24"/>
                <w:szCs w:val="24"/>
              </w:rPr>
              <w:t>to consider when comparing places to live</w:t>
            </w:r>
          </w:p>
          <w:p w14:paraId="4275BE8A" w14:textId="77777777" w:rsidR="00EC06BC" w:rsidRPr="00580498"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validating and using sources of information about housing</w:t>
            </w:r>
          </w:p>
          <w:p w14:paraId="55D6F187" w14:textId="77777777" w:rsidR="00EC06BC" w:rsidRDefault="00EC06BC" w:rsidP="003E4B9F">
            <w:pPr>
              <w:numPr>
                <w:ilvl w:val="0"/>
                <w:numId w:val="14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listing advantages and disadvantages of housing options</w:t>
            </w:r>
          </w:p>
          <w:p w14:paraId="3A1B9730" w14:textId="0F07DC70" w:rsidR="00EC06BC" w:rsidRPr="00580498" w:rsidRDefault="00EC06BC" w:rsidP="003E4B9F">
            <w:pPr>
              <w:numPr>
                <w:ilvl w:val="0"/>
                <w:numId w:val="14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additional fees associated with housing</w:t>
            </w:r>
            <w:r w:rsidRPr="00580498">
              <w:rPr>
                <w:rFonts w:ascii="Times New Roman" w:eastAsia="Times New Roman" w:hAnsi="Times New Roman" w:cs="Times New Roman"/>
                <w:sz w:val="24"/>
                <w:szCs w:val="24"/>
              </w:rPr>
              <w:t>.</w:t>
            </w:r>
          </w:p>
          <w:p w14:paraId="0E60B7C3" w14:textId="3C7D625E"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6DC0F88D"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1F0C286B"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307759A1" w14:textId="76ADC550" w:rsidR="00EC06BC" w:rsidRPr="00580498" w:rsidRDefault="00EC06BC" w:rsidP="003E4B9F">
            <w:pPr>
              <w:numPr>
                <w:ilvl w:val="0"/>
                <w:numId w:val="14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differences between buying and renting a home (e.g., house, apartment, condominium) without research or comparison shopping?</w:t>
            </w:r>
          </w:p>
          <w:p w14:paraId="6DB63746" w14:textId="7DFAF019" w:rsidR="00EC06BC" w:rsidRPr="00580498" w:rsidRDefault="00EC06BC" w:rsidP="003E4B9F">
            <w:pPr>
              <w:numPr>
                <w:ilvl w:val="0"/>
                <w:numId w:val="14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factors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consider when determining the type of home to </w:t>
            </w:r>
            <w:r>
              <w:rPr>
                <w:rFonts w:ascii="Times New Roman" w:eastAsia="Times New Roman" w:hAnsi="Times New Roman" w:cs="Times New Roman"/>
                <w:sz w:val="24"/>
                <w:szCs w:val="24"/>
              </w:rPr>
              <w:t>purchase or rent</w:t>
            </w:r>
            <w:r w:rsidRPr="00580498">
              <w:rPr>
                <w:rFonts w:ascii="Times New Roman" w:eastAsia="Times New Roman" w:hAnsi="Times New Roman" w:cs="Times New Roman"/>
                <w:sz w:val="24"/>
                <w:szCs w:val="24"/>
              </w:rPr>
              <w:t>?</w:t>
            </w:r>
          </w:p>
          <w:p w14:paraId="027364B5"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1FEB1300" w14:textId="77777777" w:rsidR="00EC06BC" w:rsidRPr="00580498" w:rsidRDefault="00EC06BC" w:rsidP="003E4B9F">
            <w:pPr>
              <w:numPr>
                <w:ilvl w:val="0"/>
                <w:numId w:val="14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communication strategies do agents and landlords use to make their offerings attractive to buyers or renters?</w:t>
            </w:r>
          </w:p>
          <w:p w14:paraId="1844B707" w14:textId="78381330" w:rsidR="00EC06BC" w:rsidRPr="00580498" w:rsidRDefault="00EC06BC" w:rsidP="003E4B9F">
            <w:pPr>
              <w:numPr>
                <w:ilvl w:val="0"/>
                <w:numId w:val="14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skills do</w:t>
            </w:r>
            <w:r>
              <w:rPr>
                <w:rFonts w:ascii="Times New Roman" w:eastAsia="Times New Roman" w:hAnsi="Times New Roman" w:cs="Times New Roman"/>
                <w:sz w:val="24"/>
                <w:szCs w:val="24"/>
              </w:rPr>
              <w:t xml:space="preserve">es one </w:t>
            </w:r>
            <w:r w:rsidRPr="00580498">
              <w:rPr>
                <w:rFonts w:ascii="Times New Roman" w:eastAsia="Times New Roman" w:hAnsi="Times New Roman" w:cs="Times New Roman"/>
                <w:sz w:val="24"/>
                <w:szCs w:val="24"/>
              </w:rPr>
              <w:t>use when</w:t>
            </w:r>
            <w:r>
              <w:rPr>
                <w:rFonts w:ascii="Times New Roman" w:eastAsia="Times New Roman" w:hAnsi="Times New Roman" w:cs="Times New Roman"/>
                <w:sz w:val="24"/>
                <w:szCs w:val="24"/>
              </w:rPr>
              <w:t xml:space="preserve"> </w:t>
            </w:r>
            <w:r w:rsidRPr="00580498">
              <w:rPr>
                <w:rFonts w:ascii="Times New Roman" w:eastAsia="Times New Roman" w:hAnsi="Times New Roman" w:cs="Times New Roman"/>
                <w:sz w:val="24"/>
                <w:szCs w:val="24"/>
              </w:rPr>
              <w:t>comparing living spaces?</w:t>
            </w:r>
          </w:p>
          <w:p w14:paraId="1F2E51B9" w14:textId="77777777" w:rsidR="00EC06BC" w:rsidRPr="00580498" w:rsidRDefault="00EC06BC" w:rsidP="003E4B9F">
            <w:pPr>
              <w:numPr>
                <w:ilvl w:val="0"/>
                <w:numId w:val="14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most important features you seek in a home?</w:t>
            </w:r>
          </w:p>
          <w:p w14:paraId="4F01F94D"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19C5E9AC" w14:textId="77777777" w:rsidR="00EC06BC" w:rsidRPr="00580498" w:rsidRDefault="00EC06BC" w:rsidP="003E4B9F">
            <w:pPr>
              <w:numPr>
                <w:ilvl w:val="0"/>
                <w:numId w:val="14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criteria should be used to evaluate housing options during the home-buying process?</w:t>
            </w:r>
          </w:p>
          <w:p w14:paraId="58A23823" w14:textId="18DD421D" w:rsidR="00EC06BC" w:rsidRPr="00580498" w:rsidRDefault="00EC06BC" w:rsidP="003E4B9F">
            <w:pPr>
              <w:numPr>
                <w:ilvl w:val="0"/>
                <w:numId w:val="14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leadership skills can help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negotiate an agreement that satisfies both buyer and seller or landlord and tenant?</w:t>
            </w:r>
          </w:p>
          <w:p w14:paraId="62506995" w14:textId="100B9517" w:rsidR="00EC06BC" w:rsidRPr="00580498" w:rsidRDefault="00EC06BC" w:rsidP="003E4B9F">
            <w:pPr>
              <w:numPr>
                <w:ilvl w:val="0"/>
                <w:numId w:val="14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 xml:space="preserve">What qualities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look for when selecting a realtor, landlord, or leasing agency?</w:t>
            </w:r>
          </w:p>
          <w:p w14:paraId="41EF7549"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1A734A89" w14:textId="77777777" w:rsidR="00EC06BC" w:rsidRPr="00580498" w:rsidRDefault="00EC06BC" w:rsidP="003E4B9F">
            <w:pPr>
              <w:numPr>
                <w:ilvl w:val="0"/>
                <w:numId w:val="14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does the economy affect the housing market?</w:t>
            </w:r>
          </w:p>
          <w:p w14:paraId="53FF3B84" w14:textId="41F500EE" w:rsidR="00EC06BC" w:rsidRPr="00580498" w:rsidRDefault="00EC06BC" w:rsidP="003E4B9F">
            <w:pPr>
              <w:numPr>
                <w:ilvl w:val="0"/>
                <w:numId w:val="14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is the difference between a </w:t>
            </w:r>
            <w:r w:rsidRPr="00FA624B">
              <w:rPr>
                <w:rFonts w:ascii="Times New Roman" w:eastAsia="Times New Roman" w:hAnsi="Times New Roman" w:cs="Times New Roman"/>
                <w:i/>
                <w:iCs/>
                <w:sz w:val="24"/>
                <w:szCs w:val="24"/>
              </w:rPr>
              <w:t>buyer’s market</w:t>
            </w:r>
            <w:r w:rsidRPr="00580498">
              <w:rPr>
                <w:rFonts w:ascii="Times New Roman" w:eastAsia="Times New Roman" w:hAnsi="Times New Roman" w:cs="Times New Roman"/>
                <w:sz w:val="24"/>
                <w:szCs w:val="24"/>
              </w:rPr>
              <w:t xml:space="preserve"> and a </w:t>
            </w:r>
            <w:r w:rsidRPr="00FA624B">
              <w:rPr>
                <w:rFonts w:ascii="Times New Roman" w:eastAsia="Times New Roman" w:hAnsi="Times New Roman" w:cs="Times New Roman"/>
                <w:i/>
                <w:iCs/>
                <w:sz w:val="24"/>
                <w:szCs w:val="24"/>
              </w:rPr>
              <w:t>seller’s market</w:t>
            </w:r>
            <w:r w:rsidRPr="00580498">
              <w:rPr>
                <w:rFonts w:ascii="Times New Roman" w:eastAsia="Times New Roman" w:hAnsi="Times New Roman" w:cs="Times New Roman"/>
                <w:sz w:val="24"/>
                <w:szCs w:val="24"/>
              </w:rPr>
              <w:t xml:space="preserve">? What shopping strategies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if housing is plentiful and the cost is relatively low?</w:t>
            </w:r>
          </w:p>
          <w:p w14:paraId="019B1751" w14:textId="77777777" w:rsidR="00EC06BC" w:rsidRPr="00580498" w:rsidRDefault="00EC06BC" w:rsidP="003E4B9F">
            <w:pPr>
              <w:numPr>
                <w:ilvl w:val="0"/>
                <w:numId w:val="14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 consumers know how much they can afford for housing?</w:t>
            </w:r>
          </w:p>
          <w:p w14:paraId="5034C167" w14:textId="77777777" w:rsidR="00EC06BC" w:rsidRPr="007B4DF8" w:rsidRDefault="00EC06BC" w:rsidP="00EC06BC">
            <w:pPr>
              <w:spacing w:before="40" w:afterLines="40" w:after="96"/>
              <w:rPr>
                <w:rFonts w:ascii="Times New Roman" w:eastAsia="Times New Roman" w:hAnsi="Times New Roman" w:cs="Times New Roman"/>
                <w:sz w:val="24"/>
                <w:szCs w:val="24"/>
              </w:rPr>
            </w:pPr>
          </w:p>
        </w:tc>
        <w:tc>
          <w:tcPr>
            <w:tcW w:w="2741" w:type="dxa"/>
          </w:tcPr>
          <w:p w14:paraId="791D8440" w14:textId="3A318F98" w:rsidR="00EC06BC" w:rsidRPr="00337C03" w:rsidRDefault="00EC06BC" w:rsidP="00EC06BC">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10.RV, 10.RI, 10.C, 11.DSR, 11.RV, 11.RI, 11.C, 12.RV, 12.RI, 12.C</w:t>
            </w:r>
          </w:p>
        </w:tc>
        <w:tc>
          <w:tcPr>
            <w:tcW w:w="2863" w:type="dxa"/>
          </w:tcPr>
          <w:p w14:paraId="5A46F1B9"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6EB43B3E"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351AF1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FB6B8A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FD7D54F"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61F195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21B9F5B" w14:textId="77777777" w:rsidR="00EC06BC" w:rsidRPr="00337C03" w:rsidRDefault="00EC06BC" w:rsidP="00EC06BC">
            <w:pPr>
              <w:rPr>
                <w:rFonts w:ascii="Times New Roman" w:hAnsi="Times New Roman" w:cs="Times New Roman"/>
                <w:sz w:val="24"/>
                <w:szCs w:val="24"/>
              </w:rPr>
            </w:pPr>
          </w:p>
          <w:p w14:paraId="18BD3902"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2E40B82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03E47886"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EF0586F"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57D9D8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0F10F99F" w14:textId="77777777" w:rsidR="00EC06BC" w:rsidRPr="00337C03" w:rsidRDefault="00EC06BC" w:rsidP="00EC06BC">
            <w:pPr>
              <w:pStyle w:val="ListParagraph"/>
              <w:rPr>
                <w:rFonts w:ascii="Times New Roman" w:hAnsi="Times New Roman" w:cs="Times New Roman"/>
                <w:sz w:val="24"/>
                <w:szCs w:val="24"/>
              </w:rPr>
            </w:pPr>
          </w:p>
          <w:p w14:paraId="1944F75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5D2AA3E"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DD9BEDF"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57C739D"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326C1897" w14:textId="77777777" w:rsidR="00EC06BC" w:rsidRPr="00337C03" w:rsidRDefault="00EC06BC" w:rsidP="00EC06BC">
            <w:pPr>
              <w:rPr>
                <w:rFonts w:ascii="Times New Roman" w:hAnsi="Times New Roman" w:cs="Times New Roman"/>
                <w:b/>
                <w:sz w:val="24"/>
                <w:szCs w:val="24"/>
                <w:u w:val="single"/>
              </w:rPr>
            </w:pPr>
          </w:p>
          <w:p w14:paraId="77F8286D" w14:textId="77777777" w:rsidR="00EC06BC" w:rsidRPr="00337C03" w:rsidRDefault="00EC06BC" w:rsidP="00EC06BC">
            <w:pPr>
              <w:rPr>
                <w:rFonts w:ascii="Times New Roman" w:hAnsi="Times New Roman" w:cs="Times New Roman"/>
                <w:b/>
                <w:sz w:val="24"/>
                <w:szCs w:val="24"/>
                <w:u w:val="single"/>
              </w:rPr>
            </w:pPr>
          </w:p>
          <w:p w14:paraId="0633DA0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E4119B0"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72833D2A"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FCE785C"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Personal Finance: Presented by </w:t>
            </w:r>
            <w:r w:rsidRPr="00337C03">
              <w:rPr>
                <w:rFonts w:ascii="Times New Roman" w:hAnsi="Times New Roman" w:cs="Times New Roman"/>
                <w:sz w:val="24"/>
                <w:szCs w:val="24"/>
              </w:rPr>
              <w:lastRenderedPageBreak/>
              <w:t>EVERFI</w:t>
            </w:r>
          </w:p>
          <w:p w14:paraId="1EEC1DE4"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3437DB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F3A6657"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6A4B4C7"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EC06BC" w:rsidRPr="007B4DF8" w14:paraId="59DD4A0F" w14:textId="37B7FE26" w:rsidTr="002643FE">
        <w:tblPrEx>
          <w:tblCellMar>
            <w:left w:w="115" w:type="dxa"/>
            <w:right w:w="115" w:type="dxa"/>
          </w:tblCellMar>
        </w:tblPrEx>
        <w:tc>
          <w:tcPr>
            <w:tcW w:w="737" w:type="dxa"/>
          </w:tcPr>
          <w:p w14:paraId="054AD073" w14:textId="4D86C5FE" w:rsidR="00EC06BC" w:rsidRPr="007B4DF8" w:rsidRDefault="00EC06BC" w:rsidP="00EC06BC">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3668" w:type="dxa"/>
            <w:hideMark/>
          </w:tcPr>
          <w:p w14:paraId="5473973F" w14:textId="29282CC8" w:rsidR="00EC06BC" w:rsidRPr="007B4DF8" w:rsidRDefault="00EC06BC" w:rsidP="00EC06BC">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Explain the home-seeking process. </w:t>
            </w:r>
          </w:p>
        </w:tc>
        <w:tc>
          <w:tcPr>
            <w:tcW w:w="4648" w:type="dxa"/>
          </w:tcPr>
          <w:p w14:paraId="15602DA2" w14:textId="77777777" w:rsidR="00EC06BC" w:rsidRDefault="00EC06BC" w:rsidP="00EC06BC">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Explanation should include</w:t>
            </w:r>
          </w:p>
          <w:p w14:paraId="2DB2BB7A" w14:textId="77777777" w:rsidR="00EC06BC" w:rsidRPr="00580498" w:rsidRDefault="00EC06BC" w:rsidP="00EC06BC">
            <w:pPr>
              <w:rPr>
                <w:rFonts w:ascii="Times New Roman" w:eastAsia="Times New Roman" w:hAnsi="Times New Roman" w:cs="Times New Roman"/>
                <w:sz w:val="24"/>
                <w:szCs w:val="24"/>
              </w:rPr>
            </w:pPr>
          </w:p>
          <w:p w14:paraId="25C36C48"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using professional property location resources (e.g., real estate agent, Internet sources)</w:t>
            </w:r>
          </w:p>
          <w:p w14:paraId="551DC41F"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establishing a timeline with realistic expectations</w:t>
            </w:r>
          </w:p>
          <w:p w14:paraId="71F9BB6A"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identifying strategies to save money during the process</w:t>
            </w:r>
          </w:p>
          <w:p w14:paraId="1497CFC4"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identifying alternative locations</w:t>
            </w:r>
          </w:p>
          <w:p w14:paraId="1F0A483B"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making informed decisions</w:t>
            </w:r>
          </w:p>
          <w:p w14:paraId="6881B17C" w14:textId="77777777" w:rsidR="00EC06BC" w:rsidRPr="00580498" w:rsidRDefault="00EC06BC" w:rsidP="003E4B9F">
            <w:pPr>
              <w:numPr>
                <w:ilvl w:val="0"/>
                <w:numId w:val="147"/>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reviewing documents.</w:t>
            </w:r>
          </w:p>
          <w:p w14:paraId="717E2905" w14:textId="3133808C" w:rsidR="00EC06BC" w:rsidRPr="007B4DF8" w:rsidRDefault="00EC06BC" w:rsidP="00EC06BC">
            <w:pPr>
              <w:spacing w:before="40" w:afterLines="40" w:after="96"/>
              <w:rPr>
                <w:rFonts w:ascii="Times New Roman" w:eastAsia="Times New Roman" w:hAnsi="Times New Roman" w:cs="Times New Roman"/>
                <w:sz w:val="24"/>
                <w:szCs w:val="24"/>
              </w:rPr>
            </w:pPr>
          </w:p>
        </w:tc>
        <w:tc>
          <w:tcPr>
            <w:tcW w:w="4053" w:type="dxa"/>
          </w:tcPr>
          <w:p w14:paraId="02FC1D0D" w14:textId="77777777" w:rsidR="00EC06BC" w:rsidRPr="00580498" w:rsidRDefault="00EC06BC" w:rsidP="00EC06BC">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t>Process/Skill Questions:</w:t>
            </w:r>
          </w:p>
          <w:p w14:paraId="1CF3228A"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3680BF0F" w14:textId="77777777" w:rsidR="00EC06BC" w:rsidRPr="00580498" w:rsidRDefault="00EC06BC" w:rsidP="003E4B9F">
            <w:pPr>
              <w:numPr>
                <w:ilvl w:val="0"/>
                <w:numId w:val="14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advantages and disadvantages of home ownership vs. renting?</w:t>
            </w:r>
          </w:p>
          <w:p w14:paraId="042E7267" w14:textId="77777777" w:rsidR="00EC06BC" w:rsidRPr="00580498" w:rsidRDefault="00EC06BC" w:rsidP="003E4B9F">
            <w:pPr>
              <w:numPr>
                <w:ilvl w:val="0"/>
                <w:numId w:val="14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factors might prevent one from obtaining a home loan?</w:t>
            </w:r>
          </w:p>
          <w:p w14:paraId="04E785A1" w14:textId="77777777" w:rsidR="00EC06BC" w:rsidRPr="00580498" w:rsidRDefault="00EC06BC" w:rsidP="003E4B9F">
            <w:pPr>
              <w:numPr>
                <w:ilvl w:val="0"/>
                <w:numId w:val="148"/>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factors might prevent one from renting a home?</w:t>
            </w:r>
          </w:p>
          <w:p w14:paraId="40FE2B68"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71D41E47" w14:textId="147CED00"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free resources are available to help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find a home?</w:t>
            </w:r>
          </w:p>
          <w:p w14:paraId="719A8067" w14:textId="77777777"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Why do most Americans hire a real estate agent to help them buy or sell a home?</w:t>
            </w:r>
          </w:p>
          <w:p w14:paraId="4F3CDDF0" w14:textId="6AD9B933"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580498">
              <w:rPr>
                <w:rFonts w:ascii="Times New Roman" w:eastAsia="Times New Roman" w:hAnsi="Times New Roman" w:cs="Times New Roman"/>
                <w:sz w:val="24"/>
                <w:szCs w:val="24"/>
              </w:rPr>
              <w:t xml:space="preserve"> establish a fair price for a home?</w:t>
            </w:r>
          </w:p>
          <w:p w14:paraId="6D1B1707" w14:textId="77777777"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What is the purpose of a home inspection prior to purchase?</w:t>
            </w:r>
          </w:p>
          <w:p w14:paraId="434F5563" w14:textId="1ED9EEFD" w:rsidR="00EC06BC" w:rsidRPr="00580498" w:rsidRDefault="00EC06BC" w:rsidP="003E4B9F">
            <w:pPr>
              <w:numPr>
                <w:ilvl w:val="0"/>
                <w:numId w:val="149"/>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Why do lenders require an appraisal </w:t>
            </w:r>
            <w:r>
              <w:rPr>
                <w:rFonts w:ascii="Times New Roman" w:eastAsia="Times New Roman" w:hAnsi="Times New Roman" w:cs="Times New Roman"/>
                <w:sz w:val="24"/>
                <w:szCs w:val="24"/>
              </w:rPr>
              <w:t>of the property</w:t>
            </w:r>
            <w:r w:rsidRPr="00580498">
              <w:rPr>
                <w:rFonts w:ascii="Times New Roman" w:eastAsia="Times New Roman" w:hAnsi="Times New Roman" w:cs="Times New Roman"/>
                <w:sz w:val="24"/>
                <w:szCs w:val="24"/>
              </w:rPr>
              <w:t>?</w:t>
            </w:r>
          </w:p>
          <w:p w14:paraId="558B9BE4"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67E86D5E" w14:textId="284E78AD" w:rsidR="00EC06BC" w:rsidRPr="00580498" w:rsidRDefault="00EC06BC" w:rsidP="003E4B9F">
            <w:pPr>
              <w:numPr>
                <w:ilvl w:val="0"/>
                <w:numId w:val="15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neighborhood or location </w:t>
            </w:r>
            <w:r>
              <w:rPr>
                <w:rFonts w:ascii="Times New Roman" w:eastAsia="Times New Roman" w:hAnsi="Times New Roman" w:cs="Times New Roman"/>
                <w:sz w:val="24"/>
                <w:szCs w:val="24"/>
              </w:rPr>
              <w:t>concern</w:t>
            </w:r>
            <w:r w:rsidRPr="00580498">
              <w:rPr>
                <w:rFonts w:ascii="Times New Roman" w:eastAsia="Times New Roman" w:hAnsi="Times New Roman" w:cs="Times New Roman"/>
                <w:sz w:val="24"/>
                <w:szCs w:val="24"/>
              </w:rPr>
              <w:t xml:space="preserve">s might influence </w:t>
            </w:r>
            <w:r>
              <w:rPr>
                <w:rFonts w:ascii="Times New Roman" w:eastAsia="Times New Roman" w:hAnsi="Times New Roman" w:cs="Times New Roman"/>
                <w:sz w:val="24"/>
                <w:szCs w:val="24"/>
              </w:rPr>
              <w:t xml:space="preserve">one’s </w:t>
            </w:r>
            <w:r w:rsidRPr="00580498">
              <w:rPr>
                <w:rFonts w:ascii="Times New Roman" w:eastAsia="Times New Roman" w:hAnsi="Times New Roman" w:cs="Times New Roman"/>
                <w:sz w:val="24"/>
                <w:szCs w:val="24"/>
              </w:rPr>
              <w:t>desire to purchase or rent a home?</w:t>
            </w:r>
          </w:p>
          <w:p w14:paraId="5AB88C6F" w14:textId="77777777" w:rsidR="00EC06BC" w:rsidRPr="00580498" w:rsidRDefault="00EC06BC" w:rsidP="003E4B9F">
            <w:pPr>
              <w:numPr>
                <w:ilvl w:val="0"/>
                <w:numId w:val="15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consequences of buying more house than one can afford?</w:t>
            </w:r>
          </w:p>
          <w:p w14:paraId="74F05DA1" w14:textId="2FFA8A80" w:rsidR="00EC06BC" w:rsidRPr="00580498" w:rsidRDefault="00EC06BC" w:rsidP="003E4B9F">
            <w:pPr>
              <w:numPr>
                <w:ilvl w:val="0"/>
                <w:numId w:val="150"/>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criteria would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use to help determine a property’s condition?</w:t>
            </w:r>
          </w:p>
          <w:p w14:paraId="4444EB7D" w14:textId="77777777" w:rsidR="00EC06BC" w:rsidRPr="00580498" w:rsidRDefault="00EC06BC" w:rsidP="00EC06BC">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230AF9F2" w14:textId="4DEFFB06"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risks associated with a mortgage</w:t>
            </w:r>
            <w:r>
              <w:rPr>
                <w:rFonts w:ascii="Times New Roman" w:eastAsia="Times New Roman" w:hAnsi="Times New Roman" w:cs="Times New Roman"/>
                <w:sz w:val="24"/>
                <w:szCs w:val="24"/>
              </w:rPr>
              <w:t>,</w:t>
            </w:r>
            <w:r w:rsidRPr="00580498">
              <w:rPr>
                <w:rFonts w:ascii="Times New Roman" w:eastAsia="Times New Roman" w:hAnsi="Times New Roman" w:cs="Times New Roman"/>
                <w:sz w:val="24"/>
                <w:szCs w:val="24"/>
              </w:rPr>
              <w:t xml:space="preserve"> and how can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reduce risk?</w:t>
            </w:r>
          </w:p>
          <w:p w14:paraId="77238317" w14:textId="1A86F8AA"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How is </w:t>
            </w:r>
            <w:r>
              <w:rPr>
                <w:rFonts w:ascii="Times New Roman" w:eastAsia="Times New Roman" w:hAnsi="Times New Roman" w:cs="Times New Roman"/>
                <w:sz w:val="24"/>
                <w:szCs w:val="24"/>
              </w:rPr>
              <w:t>the</w:t>
            </w:r>
            <w:r w:rsidRPr="00580498">
              <w:rPr>
                <w:rFonts w:ascii="Times New Roman" w:eastAsia="Times New Roman" w:hAnsi="Times New Roman" w:cs="Times New Roman"/>
                <w:sz w:val="24"/>
                <w:szCs w:val="24"/>
              </w:rPr>
              <w:t xml:space="preserve"> minimum down payment for a mortgage loan determined?</w:t>
            </w:r>
          </w:p>
          <w:p w14:paraId="286902D1" w14:textId="77777777"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fair expectations when hiring a real estate agent?</w:t>
            </w:r>
          </w:p>
          <w:p w14:paraId="5F9DD055" w14:textId="77777777" w:rsidR="00EC06BC" w:rsidRPr="00580498"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does buying a new home differ from buying an existing home?</w:t>
            </w:r>
          </w:p>
          <w:p w14:paraId="4EBED0F3" w14:textId="2D6C3738" w:rsidR="00EC06BC" w:rsidRPr="006F74F9" w:rsidRDefault="00EC06BC" w:rsidP="003E4B9F">
            <w:pPr>
              <w:numPr>
                <w:ilvl w:val="0"/>
                <w:numId w:val="151"/>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When choosing to rent, how do</w:t>
            </w:r>
            <w:r>
              <w:rPr>
                <w:rFonts w:ascii="Times New Roman" w:eastAsia="Times New Roman" w:hAnsi="Times New Roman" w:cs="Times New Roman"/>
                <w:sz w:val="24"/>
                <w:szCs w:val="24"/>
              </w:rPr>
              <w:t xml:space="preserve">es one </w:t>
            </w:r>
            <w:r w:rsidRPr="00580498">
              <w:rPr>
                <w:rFonts w:ascii="Times New Roman" w:eastAsia="Times New Roman" w:hAnsi="Times New Roman" w:cs="Times New Roman"/>
                <w:sz w:val="24"/>
                <w:szCs w:val="24"/>
              </w:rPr>
              <w:t xml:space="preserve">determine </w:t>
            </w:r>
            <w:r>
              <w:rPr>
                <w:rFonts w:ascii="Times New Roman" w:eastAsia="Times New Roman" w:hAnsi="Times New Roman" w:cs="Times New Roman"/>
                <w:sz w:val="24"/>
                <w:szCs w:val="24"/>
              </w:rPr>
              <w:t>whether to</w:t>
            </w:r>
            <w:r w:rsidRPr="00580498">
              <w:rPr>
                <w:rFonts w:ascii="Times New Roman" w:eastAsia="Times New Roman" w:hAnsi="Times New Roman" w:cs="Times New Roman"/>
                <w:sz w:val="24"/>
                <w:szCs w:val="24"/>
              </w:rPr>
              <w:t xml:space="preserve"> rent from an individual or a rental agency?</w:t>
            </w:r>
          </w:p>
        </w:tc>
        <w:tc>
          <w:tcPr>
            <w:tcW w:w="2741" w:type="dxa"/>
          </w:tcPr>
          <w:p w14:paraId="2CF8C078" w14:textId="1F4C4474" w:rsidR="00EC06BC" w:rsidRPr="00337C03" w:rsidRDefault="00EC06BC" w:rsidP="00EC06BC">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9.C, 9.LU, 10.RV, 10.RI, 10.C, 10.LU, 11.DSR, 11.RV, 11.RI, 11.C, 11.LU, 12.RV, 12.RI, 12.C, 12.LU</w:t>
            </w:r>
          </w:p>
        </w:tc>
        <w:tc>
          <w:tcPr>
            <w:tcW w:w="2863" w:type="dxa"/>
          </w:tcPr>
          <w:p w14:paraId="4A699C3B" w14:textId="7C67962A"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09B6B82"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5783F87"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12A0E10"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56A4491"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8D556D4" w14:textId="77777777" w:rsidR="00EC06BC" w:rsidRPr="00337C03" w:rsidRDefault="00EC06BC"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0D8F1A1" w14:textId="79E970A7" w:rsidR="00EC06BC" w:rsidRPr="00337C03" w:rsidRDefault="00845814" w:rsidP="0074798B">
            <w:pPr>
              <w:pStyle w:val="ListParagraph"/>
              <w:tabs>
                <w:tab w:val="left" w:pos="1232"/>
              </w:tabs>
              <w:rPr>
                <w:rFonts w:ascii="Times New Roman" w:hAnsi="Times New Roman" w:cs="Times New Roman"/>
                <w:sz w:val="24"/>
                <w:szCs w:val="24"/>
              </w:rPr>
            </w:pPr>
            <w:r>
              <w:rPr>
                <w:rFonts w:ascii="Times New Roman" w:hAnsi="Times New Roman" w:cs="Times New Roman"/>
                <w:sz w:val="24"/>
                <w:szCs w:val="24"/>
              </w:rPr>
              <w:tab/>
            </w:r>
          </w:p>
          <w:p w14:paraId="7DBA9CE7"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7B224DF0"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6E14F27C"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34A77A74"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18119447" w14:textId="77777777" w:rsidR="00EC06BC" w:rsidRPr="00337C03" w:rsidRDefault="00EC06BC"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75721CFD" w14:textId="77777777" w:rsidR="00EC06BC" w:rsidRPr="00337C03" w:rsidRDefault="00EC06BC" w:rsidP="00EC06BC">
            <w:pPr>
              <w:pStyle w:val="ListParagraph"/>
              <w:rPr>
                <w:rFonts w:ascii="Times New Roman" w:hAnsi="Times New Roman" w:cs="Times New Roman"/>
                <w:sz w:val="24"/>
                <w:szCs w:val="24"/>
              </w:rPr>
            </w:pPr>
          </w:p>
          <w:p w14:paraId="35CF14C4"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645C6A9C"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4872C07B"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54F1868" w14:textId="77777777" w:rsidR="00EC06BC" w:rsidRPr="00337C03" w:rsidRDefault="00EC06BC"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Working on </w:t>
            </w:r>
            <w:r w:rsidRPr="00337C03">
              <w:rPr>
                <w:rFonts w:ascii="Times New Roman" w:hAnsi="Times New Roman" w:cs="Times New Roman"/>
                <w:sz w:val="24"/>
                <w:szCs w:val="24"/>
              </w:rPr>
              <w:lastRenderedPageBreak/>
              <w:t>Working</w:t>
            </w:r>
          </w:p>
          <w:p w14:paraId="766832EE" w14:textId="77777777" w:rsidR="00EC06BC" w:rsidRDefault="00EC06BC" w:rsidP="00EC06BC">
            <w:pPr>
              <w:rPr>
                <w:rFonts w:ascii="Times New Roman" w:hAnsi="Times New Roman" w:cs="Times New Roman"/>
                <w:b/>
                <w:sz w:val="24"/>
                <w:szCs w:val="24"/>
                <w:u w:val="single"/>
              </w:rPr>
            </w:pPr>
          </w:p>
          <w:p w14:paraId="02F35B4B" w14:textId="77777777" w:rsidR="00845814" w:rsidRPr="00337C03" w:rsidRDefault="00845814" w:rsidP="00EC06BC">
            <w:pPr>
              <w:rPr>
                <w:rFonts w:ascii="Times New Roman" w:hAnsi="Times New Roman" w:cs="Times New Roman"/>
                <w:b/>
                <w:sz w:val="24"/>
                <w:szCs w:val="24"/>
                <w:u w:val="single"/>
              </w:rPr>
            </w:pPr>
          </w:p>
          <w:p w14:paraId="1676DD0F" w14:textId="77777777" w:rsidR="00EC06BC" w:rsidRPr="00337C03" w:rsidRDefault="00EC06BC" w:rsidP="00EC06BC">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90B4105"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FCA3BF9"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C6BB38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0AD2DD18"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678AB26"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E4AAAF1" w14:textId="77777777" w:rsidR="00EC06BC" w:rsidRPr="00337C03" w:rsidRDefault="00EC06BC"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89DD910" w14:textId="77777777" w:rsidR="00EC06BC" w:rsidRPr="00337C03" w:rsidRDefault="00EC06BC" w:rsidP="00EC06BC">
            <w:pPr>
              <w:spacing w:before="40" w:afterLines="40" w:after="96"/>
              <w:rPr>
                <w:rFonts w:ascii="Times New Roman" w:eastAsia="Times New Roman" w:hAnsi="Times New Roman" w:cs="Times New Roman"/>
                <w:sz w:val="24"/>
                <w:szCs w:val="24"/>
              </w:rPr>
            </w:pPr>
          </w:p>
        </w:tc>
      </w:tr>
      <w:tr w:rsidR="00A4220A" w:rsidRPr="007B4DF8" w14:paraId="75F69479" w14:textId="4A9D0BCF" w:rsidTr="002643FE">
        <w:tblPrEx>
          <w:tblCellMar>
            <w:left w:w="115" w:type="dxa"/>
            <w:right w:w="115" w:type="dxa"/>
          </w:tblCellMar>
        </w:tblPrEx>
        <w:tc>
          <w:tcPr>
            <w:tcW w:w="737" w:type="dxa"/>
          </w:tcPr>
          <w:p w14:paraId="76EC32BE" w14:textId="67FD71A2"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3668" w:type="dxa"/>
            <w:hideMark/>
          </w:tcPr>
          <w:p w14:paraId="196F0A0D" w14:textId="7CAE73EB"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Outline necessary home</w:t>
            </w:r>
            <w:r>
              <w:rPr>
                <w:rFonts w:ascii="Times New Roman" w:eastAsia="Times New Roman" w:hAnsi="Times New Roman" w:cs="Times New Roman"/>
                <w:sz w:val="24"/>
                <w:szCs w:val="24"/>
              </w:rPr>
              <w:t>-</w:t>
            </w:r>
            <w:r w:rsidRPr="007B4DF8">
              <w:rPr>
                <w:rFonts w:ascii="Times New Roman" w:eastAsia="Times New Roman" w:hAnsi="Times New Roman" w:cs="Times New Roman"/>
                <w:sz w:val="24"/>
                <w:szCs w:val="24"/>
              </w:rPr>
              <w:t xml:space="preserve">maintenance tasks. </w:t>
            </w:r>
          </w:p>
        </w:tc>
        <w:tc>
          <w:tcPr>
            <w:tcW w:w="4648" w:type="dxa"/>
          </w:tcPr>
          <w:p w14:paraId="1B7553E7" w14:textId="77777777" w:rsidR="00A4220A" w:rsidRDefault="00A4220A" w:rsidP="00A4220A">
            <w:p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Outline should include</w:t>
            </w:r>
          </w:p>
          <w:p w14:paraId="71C362FB" w14:textId="77777777" w:rsidR="00A4220A" w:rsidRPr="00580498" w:rsidRDefault="00A4220A" w:rsidP="00A4220A">
            <w:pPr>
              <w:rPr>
                <w:rFonts w:ascii="Times New Roman" w:eastAsia="Times New Roman" w:hAnsi="Times New Roman" w:cs="Times New Roman"/>
                <w:sz w:val="24"/>
                <w:szCs w:val="24"/>
              </w:rPr>
            </w:pPr>
          </w:p>
          <w:p w14:paraId="7F209829" w14:textId="77777777"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identifying home-maintenance tasks</w:t>
            </w:r>
          </w:p>
          <w:p w14:paraId="103006F8" w14:textId="2B8F233B"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 xml:space="preserve">identifying the responsibilities of renters and </w:t>
            </w:r>
            <w:r>
              <w:rPr>
                <w:rFonts w:ascii="Times New Roman" w:eastAsia="Times New Roman" w:hAnsi="Times New Roman" w:cs="Times New Roman"/>
                <w:sz w:val="24"/>
                <w:szCs w:val="24"/>
              </w:rPr>
              <w:t xml:space="preserve">of </w:t>
            </w:r>
            <w:r w:rsidRPr="00580498">
              <w:rPr>
                <w:rFonts w:ascii="Times New Roman" w:eastAsia="Times New Roman" w:hAnsi="Times New Roman" w:cs="Times New Roman"/>
                <w:sz w:val="24"/>
                <w:szCs w:val="24"/>
              </w:rPr>
              <w:t xml:space="preserve">landlords </w:t>
            </w:r>
            <w:r>
              <w:rPr>
                <w:rFonts w:ascii="Times New Roman" w:eastAsia="Times New Roman" w:hAnsi="Times New Roman" w:cs="Times New Roman"/>
                <w:sz w:val="24"/>
                <w:szCs w:val="24"/>
              </w:rPr>
              <w:t>regarding</w:t>
            </w:r>
            <w:r w:rsidRPr="00580498">
              <w:rPr>
                <w:rFonts w:ascii="Times New Roman" w:eastAsia="Times New Roman" w:hAnsi="Times New Roman" w:cs="Times New Roman"/>
                <w:sz w:val="24"/>
                <w:szCs w:val="24"/>
              </w:rPr>
              <w:t xml:space="preserve"> home maintenance</w:t>
            </w:r>
          </w:p>
          <w:p w14:paraId="1D88134A" w14:textId="77777777"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planning for sharing home-maintenance tasks among family members and others</w:t>
            </w:r>
          </w:p>
          <w:p w14:paraId="0858C465" w14:textId="357347B8"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evaluating home-maintenance </w:t>
            </w:r>
            <w:r>
              <w:rPr>
                <w:rFonts w:ascii="Times New Roman" w:eastAsia="Times New Roman" w:hAnsi="Times New Roman" w:cs="Times New Roman"/>
                <w:sz w:val="24"/>
                <w:szCs w:val="24"/>
              </w:rPr>
              <w:t xml:space="preserve">professionals and </w:t>
            </w:r>
            <w:r w:rsidRPr="00580498">
              <w:rPr>
                <w:rFonts w:ascii="Times New Roman" w:eastAsia="Times New Roman" w:hAnsi="Times New Roman" w:cs="Times New Roman"/>
                <w:sz w:val="24"/>
                <w:szCs w:val="24"/>
              </w:rPr>
              <w:t>equipment</w:t>
            </w:r>
          </w:p>
          <w:p w14:paraId="5073073F" w14:textId="77777777" w:rsidR="00A4220A" w:rsidRPr="00580498" w:rsidRDefault="00A4220A" w:rsidP="003E4B9F">
            <w:pPr>
              <w:numPr>
                <w:ilvl w:val="0"/>
                <w:numId w:val="152"/>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completing home-maintenance tasks.</w:t>
            </w:r>
          </w:p>
          <w:p w14:paraId="53E15E14" w14:textId="1FD750E1"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4A528FD1" w14:textId="77777777" w:rsidR="00A4220A" w:rsidRPr="00580498" w:rsidRDefault="00A4220A" w:rsidP="00A4220A">
            <w:pPr>
              <w:spacing w:before="40" w:afterLines="40" w:after="96"/>
              <w:rPr>
                <w:rFonts w:ascii="Times New Roman" w:eastAsia="Times New Roman" w:hAnsi="Times New Roman" w:cs="Times New Roman"/>
                <w:sz w:val="24"/>
                <w:szCs w:val="24"/>
              </w:rPr>
            </w:pPr>
            <w:r w:rsidRPr="00580498">
              <w:rPr>
                <w:rFonts w:ascii="Times New Roman" w:eastAsia="Times New Roman" w:hAnsi="Times New Roman" w:cs="Times New Roman"/>
                <w:b/>
                <w:bCs/>
                <w:sz w:val="24"/>
                <w:szCs w:val="24"/>
              </w:rPr>
              <w:lastRenderedPageBreak/>
              <w:t>Process/Skill Questions:</w:t>
            </w:r>
          </w:p>
          <w:p w14:paraId="5C641699"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Thinking</w:t>
            </w:r>
          </w:p>
          <w:p w14:paraId="06C3C4FA" w14:textId="77777777" w:rsidR="00A4220A" w:rsidRPr="00580498" w:rsidRDefault="00A4220A" w:rsidP="003E4B9F">
            <w:pPr>
              <w:numPr>
                <w:ilvl w:val="0"/>
                <w:numId w:val="15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What factors influence the amount of responsibility that a family member has for home maintenance and cleaning?</w:t>
            </w:r>
          </w:p>
          <w:p w14:paraId="1F6852AF" w14:textId="77777777" w:rsidR="00A4220A" w:rsidRPr="00580498" w:rsidRDefault="00A4220A" w:rsidP="003E4B9F">
            <w:pPr>
              <w:numPr>
                <w:ilvl w:val="0"/>
                <w:numId w:val="15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Why is it important to research home-maintenance equipment?</w:t>
            </w:r>
          </w:p>
          <w:p w14:paraId="0038CF55" w14:textId="77777777" w:rsidR="00A4220A" w:rsidRPr="00580498" w:rsidRDefault="00A4220A" w:rsidP="003E4B9F">
            <w:pPr>
              <w:numPr>
                <w:ilvl w:val="0"/>
                <w:numId w:val="153"/>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are the advantages and disadvantages of renting vs. purchasing home-maintenance equipment?</w:t>
            </w:r>
          </w:p>
          <w:p w14:paraId="1E76957F"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Communication</w:t>
            </w:r>
          </w:p>
          <w:p w14:paraId="4651E3A8" w14:textId="77777777" w:rsidR="00A4220A" w:rsidRPr="00580498" w:rsidRDefault="00A4220A" w:rsidP="003E4B9F">
            <w:pPr>
              <w:numPr>
                <w:ilvl w:val="0"/>
                <w:numId w:val="15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When is it important for family members to share cleaning and maintenance tasks? Why?</w:t>
            </w:r>
          </w:p>
          <w:p w14:paraId="4E9786F0" w14:textId="77777777" w:rsidR="00A4220A" w:rsidRPr="00580498" w:rsidRDefault="00A4220A" w:rsidP="003E4B9F">
            <w:pPr>
              <w:numPr>
                <w:ilvl w:val="0"/>
                <w:numId w:val="154"/>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What phrases do manufacturers and sellers of home-maintenance equipment use to make their equipment appealing to buyers?</w:t>
            </w:r>
          </w:p>
          <w:p w14:paraId="26207609"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Leadership</w:t>
            </w:r>
          </w:p>
          <w:p w14:paraId="465D10BC" w14:textId="2D4757A4" w:rsidR="00A4220A" w:rsidRPr="00580498" w:rsidRDefault="00A4220A" w:rsidP="003E4B9F">
            <w:pPr>
              <w:numPr>
                <w:ilvl w:val="0"/>
                <w:numId w:val="15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can household responsibilities and tasks</w:t>
            </w:r>
            <w:r>
              <w:rPr>
                <w:rFonts w:ascii="Times New Roman" w:eastAsia="Times New Roman" w:hAnsi="Times New Roman" w:cs="Times New Roman"/>
                <w:sz w:val="24"/>
                <w:szCs w:val="24"/>
              </w:rPr>
              <w:t xml:space="preserve"> be divided</w:t>
            </w:r>
            <w:r w:rsidRPr="00580498">
              <w:rPr>
                <w:rFonts w:ascii="Times New Roman" w:eastAsia="Times New Roman" w:hAnsi="Times New Roman" w:cs="Times New Roman"/>
                <w:sz w:val="24"/>
                <w:szCs w:val="24"/>
              </w:rPr>
              <w:t>? How can leadership skills help?</w:t>
            </w:r>
          </w:p>
          <w:p w14:paraId="7B57D17D" w14:textId="240B461C" w:rsidR="00A4220A" w:rsidRPr="00580498" w:rsidRDefault="00A4220A" w:rsidP="003E4B9F">
            <w:pPr>
              <w:numPr>
                <w:ilvl w:val="0"/>
                <w:numId w:val="155"/>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factors should </w:t>
            </w:r>
            <w:r>
              <w:rPr>
                <w:rFonts w:ascii="Times New Roman" w:eastAsia="Times New Roman" w:hAnsi="Times New Roman" w:cs="Times New Roman"/>
                <w:sz w:val="24"/>
                <w:szCs w:val="24"/>
              </w:rPr>
              <w:t>one</w:t>
            </w:r>
            <w:r w:rsidRPr="00580498">
              <w:rPr>
                <w:rFonts w:ascii="Times New Roman" w:eastAsia="Times New Roman" w:hAnsi="Times New Roman" w:cs="Times New Roman"/>
                <w:sz w:val="24"/>
                <w:szCs w:val="24"/>
              </w:rPr>
              <w:t xml:space="preserve"> consider when determining if the home-maintenance task can be completed on </w:t>
            </w:r>
            <w:r>
              <w:rPr>
                <w:rFonts w:ascii="Times New Roman" w:eastAsia="Times New Roman" w:hAnsi="Times New Roman" w:cs="Times New Roman"/>
                <w:sz w:val="24"/>
                <w:szCs w:val="24"/>
              </w:rPr>
              <w:t>one’s</w:t>
            </w:r>
            <w:r w:rsidRPr="00580498">
              <w:rPr>
                <w:rFonts w:ascii="Times New Roman" w:eastAsia="Times New Roman" w:hAnsi="Times New Roman" w:cs="Times New Roman"/>
                <w:sz w:val="24"/>
                <w:szCs w:val="24"/>
              </w:rPr>
              <w:t xml:space="preserve"> own or if someone</w:t>
            </w:r>
            <w:r>
              <w:rPr>
                <w:rFonts w:ascii="Times New Roman" w:eastAsia="Times New Roman" w:hAnsi="Times New Roman" w:cs="Times New Roman"/>
                <w:sz w:val="24"/>
                <w:szCs w:val="24"/>
              </w:rPr>
              <w:t xml:space="preserve"> should be hired</w:t>
            </w:r>
            <w:r w:rsidRPr="00580498">
              <w:rPr>
                <w:rFonts w:ascii="Times New Roman" w:eastAsia="Times New Roman" w:hAnsi="Times New Roman" w:cs="Times New Roman"/>
                <w:sz w:val="24"/>
                <w:szCs w:val="24"/>
              </w:rPr>
              <w:t>?</w:t>
            </w:r>
          </w:p>
          <w:p w14:paraId="730C9667" w14:textId="77777777" w:rsidR="00A4220A" w:rsidRPr="00580498" w:rsidRDefault="00A4220A" w:rsidP="00A4220A">
            <w:pPr>
              <w:rPr>
                <w:rFonts w:ascii="Times New Roman" w:eastAsia="Times New Roman" w:hAnsi="Times New Roman" w:cs="Times New Roman"/>
                <w:b/>
                <w:bCs/>
                <w:sz w:val="24"/>
                <w:szCs w:val="24"/>
              </w:rPr>
            </w:pPr>
            <w:r w:rsidRPr="00580498">
              <w:rPr>
                <w:rFonts w:ascii="Times New Roman" w:eastAsia="Times New Roman" w:hAnsi="Times New Roman" w:cs="Times New Roman"/>
                <w:b/>
                <w:bCs/>
                <w:sz w:val="24"/>
                <w:szCs w:val="24"/>
              </w:rPr>
              <w:t>Management</w:t>
            </w:r>
          </w:p>
          <w:p w14:paraId="44F2E022" w14:textId="5F8D67F4" w:rsidR="00A4220A" w:rsidRPr="00580498"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 xml:space="preserve">What steps </w:t>
            </w:r>
            <w:r>
              <w:rPr>
                <w:rFonts w:ascii="Times New Roman" w:eastAsia="Times New Roman" w:hAnsi="Times New Roman" w:cs="Times New Roman"/>
                <w:sz w:val="24"/>
                <w:szCs w:val="24"/>
              </w:rPr>
              <w:t>are needed</w:t>
            </w:r>
            <w:r w:rsidRPr="00580498">
              <w:rPr>
                <w:rFonts w:ascii="Times New Roman" w:eastAsia="Times New Roman" w:hAnsi="Times New Roman" w:cs="Times New Roman"/>
                <w:sz w:val="24"/>
                <w:szCs w:val="24"/>
              </w:rPr>
              <w:t xml:space="preserve"> if homeowners are unable to repair/</w:t>
            </w:r>
            <w:r>
              <w:rPr>
                <w:rFonts w:ascii="Times New Roman" w:eastAsia="Times New Roman" w:hAnsi="Times New Roman" w:cs="Times New Roman"/>
                <w:sz w:val="24"/>
                <w:szCs w:val="24"/>
              </w:rPr>
              <w:t xml:space="preserve"> and </w:t>
            </w:r>
            <w:r w:rsidRPr="00580498">
              <w:rPr>
                <w:rFonts w:ascii="Times New Roman" w:eastAsia="Times New Roman" w:hAnsi="Times New Roman" w:cs="Times New Roman"/>
                <w:sz w:val="24"/>
                <w:szCs w:val="24"/>
              </w:rPr>
              <w:t>maintain their home?</w:t>
            </w:r>
          </w:p>
          <w:p w14:paraId="348D55CA" w14:textId="77777777" w:rsidR="00A4220A" w:rsidRPr="00580498"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lastRenderedPageBreak/>
              <w:t>What factors should one consider when determining who to hire to perform home-maintenance tasks?</w:t>
            </w:r>
          </w:p>
          <w:p w14:paraId="2D20ED44" w14:textId="77777777" w:rsidR="00A4220A" w:rsidRPr="00580498"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does a homeowner budget for home maintenance?</w:t>
            </w:r>
          </w:p>
          <w:p w14:paraId="7BE20055" w14:textId="23A06139" w:rsidR="00A4220A" w:rsidRPr="00C41F01" w:rsidRDefault="00A4220A" w:rsidP="003E4B9F">
            <w:pPr>
              <w:numPr>
                <w:ilvl w:val="0"/>
                <w:numId w:val="156"/>
              </w:numPr>
              <w:rPr>
                <w:rFonts w:ascii="Times New Roman" w:eastAsia="Times New Roman" w:hAnsi="Times New Roman" w:cs="Times New Roman"/>
                <w:sz w:val="24"/>
                <w:szCs w:val="24"/>
              </w:rPr>
            </w:pPr>
            <w:r w:rsidRPr="00580498">
              <w:rPr>
                <w:rFonts w:ascii="Times New Roman" w:eastAsia="Times New Roman" w:hAnsi="Times New Roman" w:cs="Times New Roman"/>
                <w:sz w:val="24"/>
                <w:szCs w:val="24"/>
              </w:rPr>
              <w:t>How can safe storage of appliance warranties assist with home maintenance and efficiency?</w:t>
            </w:r>
          </w:p>
        </w:tc>
        <w:tc>
          <w:tcPr>
            <w:tcW w:w="2741" w:type="dxa"/>
          </w:tcPr>
          <w:p w14:paraId="3DF21584" w14:textId="53AD0E72"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 xml:space="preserve">English: 9.RV, 9.RI, 9.C, 9.LU, 10.RV, 10.RI, 10.C, 10.LU, 11.RV, 11.RI, 11.C, 11.LU, </w:t>
            </w:r>
            <w:r w:rsidRPr="004D36DC">
              <w:rPr>
                <w:rFonts w:ascii="Times New Roman" w:eastAsia="Times New Roman" w:hAnsi="Times New Roman" w:cs="Times New Roman"/>
                <w:sz w:val="24"/>
                <w:szCs w:val="24"/>
              </w:rPr>
              <w:lastRenderedPageBreak/>
              <w:t>12.RV, 12.RI, 12.C, 12.LU</w:t>
            </w:r>
          </w:p>
        </w:tc>
        <w:tc>
          <w:tcPr>
            <w:tcW w:w="2863" w:type="dxa"/>
          </w:tcPr>
          <w:p w14:paraId="02D55E5D" w14:textId="5DFC9522"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Families First</w:t>
            </w:r>
          </w:p>
          <w:p w14:paraId="4E91C11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8A98F1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BE40A6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Development</w:t>
            </w:r>
          </w:p>
          <w:p w14:paraId="666FD41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B28DC9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9A42D7B" w14:textId="77777777" w:rsidR="00A4220A" w:rsidRPr="00337C03" w:rsidRDefault="00A4220A" w:rsidP="00A4220A">
            <w:pPr>
              <w:pStyle w:val="ListParagraph"/>
              <w:widowControl w:val="0"/>
              <w:autoSpaceDE w:val="0"/>
              <w:autoSpaceDN w:val="0"/>
              <w:adjustRightInd w:val="0"/>
              <w:rPr>
                <w:rFonts w:ascii="Times New Roman" w:hAnsi="Times New Roman" w:cs="Times New Roman"/>
                <w:sz w:val="24"/>
                <w:szCs w:val="24"/>
              </w:rPr>
            </w:pPr>
          </w:p>
          <w:p w14:paraId="4A71953C"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0276F891"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92A7705"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5D24B1F7"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63CC3595"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2C3081B4" w14:textId="77777777" w:rsidR="00A4220A" w:rsidRPr="00337C03" w:rsidRDefault="00A4220A" w:rsidP="00A4220A">
            <w:pPr>
              <w:pStyle w:val="ListParagraph"/>
              <w:rPr>
                <w:rFonts w:ascii="Times New Roman" w:hAnsi="Times New Roman" w:cs="Times New Roman"/>
                <w:sz w:val="24"/>
                <w:szCs w:val="24"/>
              </w:rPr>
            </w:pPr>
          </w:p>
          <w:p w14:paraId="5BEC916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D942E43"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58BF7922"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497016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D76AE99" w14:textId="77777777" w:rsidR="00A4220A" w:rsidRPr="00337C03" w:rsidRDefault="00A4220A" w:rsidP="00A4220A">
            <w:pPr>
              <w:rPr>
                <w:rFonts w:ascii="Times New Roman" w:hAnsi="Times New Roman" w:cs="Times New Roman"/>
                <w:b/>
                <w:sz w:val="24"/>
                <w:szCs w:val="24"/>
                <w:u w:val="single"/>
              </w:rPr>
            </w:pPr>
          </w:p>
          <w:p w14:paraId="7D1517B8"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2D3BDCA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C8D321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7FC8398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3F53FCD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4175CE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F540ED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5DAEB9B"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3E321125" w14:textId="3A8D3FE6" w:rsidTr="002643FE">
        <w:tblPrEx>
          <w:tblCellMar>
            <w:left w:w="115" w:type="dxa"/>
            <w:right w:w="115" w:type="dxa"/>
          </w:tblCellMar>
        </w:tblPrEx>
        <w:tc>
          <w:tcPr>
            <w:tcW w:w="737" w:type="dxa"/>
          </w:tcPr>
          <w:p w14:paraId="202AE339" w14:textId="77777777"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p w14:paraId="2F31DD20" w14:textId="6DD986C8" w:rsidR="00A4220A" w:rsidRPr="007B4DF8" w:rsidRDefault="00A4220A" w:rsidP="00A4220A">
            <w:pPr>
              <w:spacing w:before="40" w:afterLines="40" w:after="96"/>
              <w:rPr>
                <w:rFonts w:ascii="Times New Roman" w:eastAsia="Times New Roman" w:hAnsi="Times New Roman" w:cs="Times New Roman"/>
                <w:sz w:val="24"/>
                <w:szCs w:val="24"/>
              </w:rPr>
            </w:pPr>
          </w:p>
        </w:tc>
        <w:tc>
          <w:tcPr>
            <w:tcW w:w="3668" w:type="dxa"/>
            <w:hideMark/>
          </w:tcPr>
          <w:p w14:paraId="0FAAD7DA" w14:textId="5E63A15A"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Design a living environment to meet personal, family, and financial needs. </w:t>
            </w:r>
          </w:p>
        </w:tc>
        <w:tc>
          <w:tcPr>
            <w:tcW w:w="4648" w:type="dxa"/>
          </w:tcPr>
          <w:p w14:paraId="7E70E02C" w14:textId="77777777" w:rsidR="00A4220A" w:rsidRDefault="00A4220A" w:rsidP="00A4220A">
            <w:p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Design should account for the following needs and suggest ways in which these needs influence housing and furnishing decisions and ways in which living spaces influence human interaction, stress, and well-being:</w:t>
            </w:r>
          </w:p>
          <w:p w14:paraId="424AA674" w14:textId="77777777" w:rsidR="00A4220A" w:rsidRPr="008D07B6" w:rsidRDefault="00A4220A" w:rsidP="00A4220A">
            <w:pPr>
              <w:rPr>
                <w:rFonts w:ascii="Times New Roman" w:eastAsia="Times New Roman" w:hAnsi="Times New Roman" w:cs="Times New Roman"/>
                <w:bCs/>
                <w:sz w:val="24"/>
                <w:szCs w:val="24"/>
              </w:rPr>
            </w:pPr>
          </w:p>
          <w:p w14:paraId="4B54FF14"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Physical needs of shelter and protection from the environment</w:t>
            </w:r>
          </w:p>
          <w:p w14:paraId="16CA8F4A"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Safety needs</w:t>
            </w:r>
          </w:p>
          <w:p w14:paraId="73E7C85F"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Emotional needs</w:t>
            </w:r>
          </w:p>
          <w:p w14:paraId="1DFED116"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Social needs</w:t>
            </w:r>
          </w:p>
          <w:p w14:paraId="53A7F41C"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Privacy needs</w:t>
            </w:r>
          </w:p>
          <w:p w14:paraId="6D4CBC12"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Self-expression needs</w:t>
            </w:r>
          </w:p>
          <w:p w14:paraId="33D7FFF1" w14:textId="77777777"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Self-fulfillment needs</w:t>
            </w:r>
          </w:p>
          <w:p w14:paraId="3C898EE0" w14:textId="4ED9D5EE" w:rsidR="00A4220A" w:rsidRPr="008D07B6" w:rsidRDefault="00A4220A" w:rsidP="003E4B9F">
            <w:pPr>
              <w:numPr>
                <w:ilvl w:val="0"/>
                <w:numId w:val="157"/>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Budgetary needs</w:t>
            </w:r>
          </w:p>
          <w:p w14:paraId="6A541C8E" w14:textId="77777777" w:rsidR="00A4220A" w:rsidRPr="008B6353" w:rsidRDefault="00A4220A" w:rsidP="0054133F">
            <w:pPr>
              <w:ind w:left="720"/>
              <w:rPr>
                <w:rFonts w:ascii="Times New Roman" w:eastAsia="Times New Roman" w:hAnsi="Times New Roman" w:cs="Times New Roman"/>
                <w:bCs/>
                <w:sz w:val="24"/>
                <w:szCs w:val="24"/>
              </w:rPr>
            </w:pPr>
          </w:p>
          <w:p w14:paraId="1C94D9A8" w14:textId="53D94AB7" w:rsidR="00A4220A" w:rsidRPr="008F404C" w:rsidRDefault="00A4220A" w:rsidP="00A4220A">
            <w:pPr>
              <w:rPr>
                <w:rFonts w:ascii="Times New Roman" w:eastAsia="Times New Roman" w:hAnsi="Times New Roman" w:cs="Times New Roman"/>
                <w:b/>
                <w:sz w:val="24"/>
                <w:szCs w:val="24"/>
              </w:rPr>
            </w:pPr>
            <w:r w:rsidRPr="008F404C">
              <w:rPr>
                <w:rFonts w:ascii="Times New Roman" w:eastAsia="Times New Roman" w:hAnsi="Times New Roman" w:cs="Times New Roman"/>
                <w:b/>
                <w:sz w:val="24"/>
                <w:szCs w:val="24"/>
              </w:rPr>
              <w:t>Teacher Resource</w:t>
            </w:r>
            <w:r>
              <w:rPr>
                <w:rFonts w:ascii="Times New Roman" w:eastAsia="Times New Roman" w:hAnsi="Times New Roman" w:cs="Times New Roman"/>
                <w:b/>
                <w:sz w:val="24"/>
                <w:szCs w:val="24"/>
              </w:rPr>
              <w:t>s</w:t>
            </w:r>
            <w:r w:rsidRPr="008F404C">
              <w:rPr>
                <w:rFonts w:ascii="Times New Roman" w:eastAsia="Times New Roman" w:hAnsi="Times New Roman" w:cs="Times New Roman"/>
                <w:b/>
                <w:sz w:val="24"/>
                <w:szCs w:val="24"/>
              </w:rPr>
              <w:t xml:space="preserve">: </w:t>
            </w:r>
          </w:p>
          <w:p w14:paraId="38917306" w14:textId="15F0E095" w:rsidR="00A4220A" w:rsidRPr="00777870" w:rsidRDefault="00A4220A" w:rsidP="003E4B9F">
            <w:pPr>
              <w:pStyle w:val="ListParagraph"/>
              <w:numPr>
                <w:ilvl w:val="0"/>
                <w:numId w:val="239"/>
              </w:numPr>
              <w:rPr>
                <w:rFonts w:ascii="Times New Roman" w:eastAsia="Times New Roman" w:hAnsi="Times New Roman" w:cs="Times New Roman"/>
                <w:bCs/>
                <w:sz w:val="24"/>
                <w:szCs w:val="24"/>
              </w:rPr>
            </w:pPr>
            <w:hyperlink r:id="rId66" w:history="1">
              <w:r w:rsidRPr="00B93267">
                <w:rPr>
                  <w:rStyle w:val="Hyperlink"/>
                  <w:rFonts w:ascii="Times New Roman" w:eastAsia="Times New Roman" w:hAnsi="Times New Roman" w:cs="Times New Roman"/>
                  <w:bCs/>
                  <w:sz w:val="24"/>
                  <w:szCs w:val="24"/>
                </w:rPr>
                <w:t>Planner 5D</w:t>
              </w:r>
            </w:hyperlink>
          </w:p>
          <w:p w14:paraId="28277D45" w14:textId="5773BCB2" w:rsidR="00A4220A" w:rsidRPr="00FD6941" w:rsidRDefault="00A4220A" w:rsidP="003E4B9F">
            <w:pPr>
              <w:pStyle w:val="ListParagraph"/>
              <w:numPr>
                <w:ilvl w:val="0"/>
                <w:numId w:val="239"/>
              </w:numPr>
              <w:rPr>
                <w:rFonts w:ascii="Times New Roman" w:eastAsia="Times New Roman" w:hAnsi="Times New Roman" w:cs="Times New Roman"/>
                <w:bCs/>
                <w:sz w:val="24"/>
                <w:szCs w:val="24"/>
              </w:rPr>
            </w:pPr>
            <w:hyperlink r:id="rId67" w:history="1">
              <w:r w:rsidRPr="00777870">
                <w:rPr>
                  <w:rStyle w:val="Hyperlink"/>
                  <w:rFonts w:ascii="Times New Roman" w:hAnsi="Times New Roman" w:cs="Times New Roman"/>
                  <w:sz w:val="24"/>
                  <w:szCs w:val="24"/>
                </w:rPr>
                <w:t>Cleaning Tips</w:t>
              </w:r>
            </w:hyperlink>
            <w:r w:rsidRPr="00777870">
              <w:rPr>
                <w:rFonts w:ascii="Times New Roman" w:eastAsia="Times New Roman" w:hAnsi="Times New Roman" w:cs="Times New Roman"/>
                <w:sz w:val="24"/>
                <w:szCs w:val="24"/>
              </w:rPr>
              <w:t>, American Cleaning Institute (ACI)</w:t>
            </w:r>
          </w:p>
        </w:tc>
        <w:tc>
          <w:tcPr>
            <w:tcW w:w="4053" w:type="dxa"/>
          </w:tcPr>
          <w:p w14:paraId="4E4D3CFA" w14:textId="77777777" w:rsidR="00A4220A" w:rsidRPr="008D07B6" w:rsidRDefault="00A4220A" w:rsidP="00A4220A">
            <w:pPr>
              <w:spacing w:before="40" w:afterLines="40" w:after="96"/>
              <w:rPr>
                <w:rFonts w:ascii="Times New Roman" w:eastAsia="Times New Roman" w:hAnsi="Times New Roman" w:cs="Times New Roman"/>
                <w:bCs/>
                <w:sz w:val="24"/>
                <w:szCs w:val="24"/>
              </w:rPr>
            </w:pPr>
            <w:r w:rsidRPr="008D07B6">
              <w:rPr>
                <w:rFonts w:ascii="Times New Roman" w:eastAsia="Times New Roman" w:hAnsi="Times New Roman" w:cs="Times New Roman"/>
                <w:b/>
                <w:bCs/>
                <w:sz w:val="24"/>
                <w:szCs w:val="24"/>
              </w:rPr>
              <w:t>Process/Skill Questions:</w:t>
            </w:r>
          </w:p>
          <w:p w14:paraId="04291791"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
                <w:sz w:val="24"/>
                <w:szCs w:val="24"/>
              </w:rPr>
              <w:t>Thinking</w:t>
            </w:r>
          </w:p>
          <w:p w14:paraId="3779D9DD" w14:textId="77777777" w:rsidR="00A4220A" w:rsidRPr="008D07B6" w:rsidRDefault="00A4220A" w:rsidP="003E4B9F">
            <w:pPr>
              <w:numPr>
                <w:ilvl w:val="0"/>
                <w:numId w:val="158"/>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Why is housing important to individuals? Families? Society?</w:t>
            </w:r>
          </w:p>
          <w:p w14:paraId="58A7B200" w14:textId="77777777" w:rsidR="00A4220A" w:rsidRPr="008D07B6" w:rsidRDefault="00A4220A" w:rsidP="003E4B9F">
            <w:pPr>
              <w:numPr>
                <w:ilvl w:val="0"/>
                <w:numId w:val="158"/>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happens when housing does not meet the needs of individuals and families?</w:t>
            </w:r>
          </w:p>
          <w:p w14:paraId="3464851D" w14:textId="77777777" w:rsidR="00A4220A" w:rsidRPr="008D07B6" w:rsidRDefault="00A4220A" w:rsidP="003E4B9F">
            <w:pPr>
              <w:numPr>
                <w:ilvl w:val="0"/>
                <w:numId w:val="158"/>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could cause an individual’s or family’s housing needs to change?</w:t>
            </w:r>
          </w:p>
          <w:p w14:paraId="0F537E95"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Cs/>
                <w:sz w:val="24"/>
                <w:szCs w:val="24"/>
              </w:rPr>
              <w:t> </w:t>
            </w:r>
            <w:r w:rsidRPr="008D07B6">
              <w:rPr>
                <w:rFonts w:ascii="Times New Roman" w:eastAsia="Times New Roman" w:hAnsi="Times New Roman" w:cs="Times New Roman"/>
                <w:b/>
                <w:sz w:val="24"/>
                <w:szCs w:val="24"/>
              </w:rPr>
              <w:t>Communication</w:t>
            </w:r>
          </w:p>
          <w:p w14:paraId="112BD3D4" w14:textId="77777777"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Why is it important for families to share responsibilities?</w:t>
            </w:r>
          </w:p>
          <w:p w14:paraId="596A1A3F" w14:textId="77777777"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happens when different family members have varying approaches for completing household tasks?</w:t>
            </w:r>
          </w:p>
          <w:p w14:paraId="567DBF7F" w14:textId="5B616038"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How </w:t>
            </w:r>
            <w:r>
              <w:rPr>
                <w:rFonts w:ascii="Times New Roman" w:eastAsia="Times New Roman" w:hAnsi="Times New Roman" w:cs="Times New Roman"/>
                <w:bCs/>
                <w:sz w:val="24"/>
                <w:szCs w:val="24"/>
              </w:rPr>
              <w:t>does one</w:t>
            </w:r>
            <w:r w:rsidRPr="008D07B6">
              <w:rPr>
                <w:rFonts w:ascii="Times New Roman" w:eastAsia="Times New Roman" w:hAnsi="Times New Roman" w:cs="Times New Roman"/>
                <w:bCs/>
                <w:sz w:val="24"/>
                <w:szCs w:val="24"/>
              </w:rPr>
              <w:t xml:space="preserve"> form attitudes regarding </w:t>
            </w:r>
            <w:r>
              <w:rPr>
                <w:rFonts w:ascii="Times New Roman" w:eastAsia="Times New Roman" w:hAnsi="Times New Roman" w:cs="Times New Roman"/>
                <w:bCs/>
                <w:sz w:val="24"/>
                <w:szCs w:val="24"/>
              </w:rPr>
              <w:t xml:space="preserve">what is acceptable and/or required in </w:t>
            </w:r>
            <w:r w:rsidRPr="008D07B6">
              <w:rPr>
                <w:rFonts w:ascii="Times New Roman" w:eastAsia="Times New Roman" w:hAnsi="Times New Roman" w:cs="Times New Roman"/>
                <w:bCs/>
                <w:sz w:val="24"/>
                <w:szCs w:val="24"/>
              </w:rPr>
              <w:t>the living environment?</w:t>
            </w:r>
          </w:p>
          <w:p w14:paraId="31285875" w14:textId="77777777" w:rsidR="00A4220A" w:rsidRPr="008D07B6" w:rsidRDefault="00A4220A" w:rsidP="003E4B9F">
            <w:pPr>
              <w:numPr>
                <w:ilvl w:val="0"/>
                <w:numId w:val="159"/>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What elements of design and space allocations need to be </w:t>
            </w:r>
            <w:r w:rsidRPr="008D07B6">
              <w:rPr>
                <w:rFonts w:ascii="Times New Roman" w:eastAsia="Times New Roman" w:hAnsi="Times New Roman" w:cs="Times New Roman"/>
                <w:bCs/>
                <w:sz w:val="24"/>
                <w:szCs w:val="24"/>
              </w:rPr>
              <w:lastRenderedPageBreak/>
              <w:t>justified for home living spaces?</w:t>
            </w:r>
          </w:p>
          <w:p w14:paraId="73D65ADD"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
                <w:sz w:val="24"/>
                <w:szCs w:val="24"/>
              </w:rPr>
              <w:t>Leadership</w:t>
            </w:r>
          </w:p>
          <w:p w14:paraId="0168D2BD" w14:textId="77777777" w:rsidR="00A4220A" w:rsidRPr="008D07B6" w:rsidRDefault="00A4220A" w:rsidP="003E4B9F">
            <w:pPr>
              <w:numPr>
                <w:ilvl w:val="0"/>
                <w:numId w:val="160"/>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do design plans ensure that family members meet their needs for privacy and self-fulfillment?</w:t>
            </w:r>
          </w:p>
          <w:p w14:paraId="2D695947" w14:textId="1F3D0FAE" w:rsidR="00A4220A" w:rsidRPr="008D07B6" w:rsidRDefault="00A4220A" w:rsidP="003E4B9F">
            <w:pPr>
              <w:numPr>
                <w:ilvl w:val="0"/>
                <w:numId w:val="160"/>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What housing characteristics would support the emotional needs of </w:t>
            </w:r>
            <w:r>
              <w:rPr>
                <w:rFonts w:ascii="Times New Roman" w:eastAsia="Times New Roman" w:hAnsi="Times New Roman" w:cs="Times New Roman"/>
                <w:bCs/>
                <w:sz w:val="24"/>
                <w:szCs w:val="24"/>
              </w:rPr>
              <w:t xml:space="preserve">one’s </w:t>
            </w:r>
            <w:r w:rsidRPr="008D07B6">
              <w:rPr>
                <w:rFonts w:ascii="Times New Roman" w:eastAsia="Times New Roman" w:hAnsi="Times New Roman" w:cs="Times New Roman"/>
                <w:bCs/>
                <w:sz w:val="24"/>
                <w:szCs w:val="24"/>
              </w:rPr>
              <w:t>family?</w:t>
            </w:r>
          </w:p>
          <w:p w14:paraId="3D92D09C" w14:textId="416BA509" w:rsidR="00A4220A" w:rsidRPr="008D07B6" w:rsidRDefault="00A4220A" w:rsidP="003E4B9F">
            <w:pPr>
              <w:numPr>
                <w:ilvl w:val="0"/>
                <w:numId w:val="160"/>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 xml:space="preserve">What leadership skills can </w:t>
            </w:r>
            <w:r>
              <w:rPr>
                <w:rFonts w:ascii="Times New Roman" w:eastAsia="Times New Roman" w:hAnsi="Times New Roman" w:cs="Times New Roman"/>
                <w:bCs/>
                <w:sz w:val="24"/>
                <w:szCs w:val="24"/>
              </w:rPr>
              <w:t>one</w:t>
            </w:r>
            <w:r w:rsidRPr="008D07B6">
              <w:rPr>
                <w:rFonts w:ascii="Times New Roman" w:eastAsia="Times New Roman" w:hAnsi="Times New Roman" w:cs="Times New Roman"/>
                <w:bCs/>
                <w:sz w:val="24"/>
                <w:szCs w:val="24"/>
              </w:rPr>
              <w:t xml:space="preserve"> use to ensure that housing meets the family’s technology needs?</w:t>
            </w:r>
          </w:p>
          <w:p w14:paraId="4459D184" w14:textId="77777777" w:rsidR="00A4220A" w:rsidRPr="008D07B6" w:rsidRDefault="00A4220A" w:rsidP="00A4220A">
            <w:pPr>
              <w:rPr>
                <w:rFonts w:ascii="Times New Roman" w:eastAsia="Times New Roman" w:hAnsi="Times New Roman" w:cs="Times New Roman"/>
                <w:b/>
                <w:sz w:val="24"/>
                <w:szCs w:val="24"/>
              </w:rPr>
            </w:pPr>
            <w:r w:rsidRPr="008D07B6">
              <w:rPr>
                <w:rFonts w:ascii="Times New Roman" w:eastAsia="Times New Roman" w:hAnsi="Times New Roman" w:cs="Times New Roman"/>
                <w:b/>
                <w:sz w:val="24"/>
                <w:szCs w:val="24"/>
              </w:rPr>
              <w:t>Management</w:t>
            </w:r>
          </w:p>
          <w:p w14:paraId="44C79935" w14:textId="77777777" w:rsidR="00A4220A" w:rsidRPr="008D07B6"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much space is needed for social, work, and private activities?</w:t>
            </w:r>
          </w:p>
          <w:p w14:paraId="384D6171" w14:textId="0B437B57" w:rsidR="00A4220A" w:rsidRPr="008D07B6"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What management skills do</w:t>
            </w:r>
            <w:r>
              <w:rPr>
                <w:rFonts w:ascii="Times New Roman" w:eastAsia="Times New Roman" w:hAnsi="Times New Roman" w:cs="Times New Roman"/>
                <w:bCs/>
                <w:sz w:val="24"/>
                <w:szCs w:val="24"/>
              </w:rPr>
              <w:t>es one</w:t>
            </w:r>
            <w:r w:rsidRPr="008D07B6">
              <w:rPr>
                <w:rFonts w:ascii="Times New Roman" w:eastAsia="Times New Roman" w:hAnsi="Times New Roman" w:cs="Times New Roman"/>
                <w:bCs/>
                <w:sz w:val="24"/>
                <w:szCs w:val="24"/>
              </w:rPr>
              <w:t xml:space="preserve"> need to plan housing and furnishing purchases?</w:t>
            </w:r>
          </w:p>
          <w:p w14:paraId="0BA00811" w14:textId="77777777" w:rsidR="00A4220A" w:rsidRPr="008D07B6"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does a family know when home renovations are required?</w:t>
            </w:r>
          </w:p>
          <w:p w14:paraId="166690B7" w14:textId="57C45394" w:rsidR="00A4220A" w:rsidRPr="00C41F01" w:rsidRDefault="00A4220A" w:rsidP="003E4B9F">
            <w:pPr>
              <w:numPr>
                <w:ilvl w:val="0"/>
                <w:numId w:val="161"/>
              </w:numPr>
              <w:rPr>
                <w:rFonts w:ascii="Times New Roman" w:eastAsia="Times New Roman" w:hAnsi="Times New Roman" w:cs="Times New Roman"/>
                <w:bCs/>
                <w:sz w:val="24"/>
                <w:szCs w:val="24"/>
              </w:rPr>
            </w:pPr>
            <w:r w:rsidRPr="008D07B6">
              <w:rPr>
                <w:rFonts w:ascii="Times New Roman" w:eastAsia="Times New Roman" w:hAnsi="Times New Roman" w:cs="Times New Roman"/>
                <w:bCs/>
                <w:sz w:val="24"/>
                <w:szCs w:val="24"/>
              </w:rPr>
              <w:t>How does a family budget for home renovations and improvements?</w:t>
            </w:r>
          </w:p>
        </w:tc>
        <w:tc>
          <w:tcPr>
            <w:tcW w:w="2741" w:type="dxa"/>
          </w:tcPr>
          <w:p w14:paraId="52269DF5" w14:textId="4DCB196A" w:rsidR="00A4220A" w:rsidRPr="00337C03" w:rsidRDefault="00A4220A" w:rsidP="00A4220A">
            <w:pPr>
              <w:rPr>
                <w:rFonts w:ascii="Times New Roman" w:hAnsi="Times New Roman" w:cs="Times New Roman"/>
                <w:sz w:val="24"/>
                <w:szCs w:val="24"/>
              </w:rPr>
            </w:pPr>
            <w:r w:rsidRPr="004D36DC">
              <w:rPr>
                <w:rFonts w:ascii="Times New Roman" w:eastAsia="Times New Roman" w:hAnsi="Times New Roman" w:cs="Times New Roman"/>
                <w:bCs/>
                <w:sz w:val="24"/>
                <w:szCs w:val="24"/>
              </w:rPr>
              <w:lastRenderedPageBreak/>
              <w:t>English: 9.C, 9.LU, 9.W, 10.C, 10.LU, 10.W, 11.C, 11.LU, 11.W, 12.C, 12.LU, 12.W</w:t>
            </w:r>
          </w:p>
        </w:tc>
        <w:tc>
          <w:tcPr>
            <w:tcW w:w="2863" w:type="dxa"/>
          </w:tcPr>
          <w:p w14:paraId="58D89E3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93ADF2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328FAAF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C9EB0B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EEEB81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719597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28A280A" w14:textId="77777777" w:rsidR="00A4220A" w:rsidRPr="00337C03" w:rsidRDefault="00A4220A" w:rsidP="00A4220A">
            <w:pPr>
              <w:rPr>
                <w:rFonts w:ascii="Times New Roman" w:hAnsi="Times New Roman" w:cs="Times New Roman"/>
                <w:sz w:val="24"/>
                <w:szCs w:val="24"/>
              </w:rPr>
            </w:pPr>
          </w:p>
          <w:p w14:paraId="70A79486"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67F9C147"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378B082"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81864C2" w14:textId="77777777" w:rsidR="00A4220A" w:rsidRDefault="00A4220A" w:rsidP="00A4220A">
            <w:pPr>
              <w:rPr>
                <w:rFonts w:ascii="Times New Roman" w:hAnsi="Times New Roman" w:cs="Times New Roman"/>
                <w:b/>
                <w:sz w:val="24"/>
                <w:szCs w:val="24"/>
                <w:u w:val="single"/>
              </w:rPr>
            </w:pPr>
          </w:p>
          <w:p w14:paraId="57D05B94" w14:textId="77777777" w:rsidR="00845814" w:rsidRPr="00337C03" w:rsidRDefault="00845814" w:rsidP="00A4220A">
            <w:pPr>
              <w:rPr>
                <w:rFonts w:ascii="Times New Roman" w:hAnsi="Times New Roman" w:cs="Times New Roman"/>
                <w:b/>
                <w:sz w:val="24"/>
                <w:szCs w:val="24"/>
                <w:u w:val="single"/>
              </w:rPr>
            </w:pPr>
          </w:p>
          <w:p w14:paraId="5ADE584B"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EEE0BC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Interior Design</w:t>
            </w:r>
          </w:p>
          <w:p w14:paraId="2D47165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B316FF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2A0EE1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2DB756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834947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Check the website for Skill Events</w:t>
            </w:r>
          </w:p>
          <w:p w14:paraId="57D922EF" w14:textId="171B25ED" w:rsidR="00A4220A" w:rsidRPr="00337C03" w:rsidRDefault="00A4220A" w:rsidP="00A4220A">
            <w:pPr>
              <w:spacing w:before="40" w:afterLines="40" w:after="96"/>
              <w:rPr>
                <w:rFonts w:ascii="Times New Roman" w:eastAsia="Times New Roman" w:hAnsi="Times New Roman" w:cs="Times New Roman"/>
                <w:bCs/>
                <w:sz w:val="24"/>
                <w:szCs w:val="24"/>
              </w:rPr>
            </w:pPr>
          </w:p>
        </w:tc>
      </w:tr>
      <w:tr w:rsidR="00A4220A" w:rsidRPr="007B4DF8" w14:paraId="27E85716" w14:textId="7AF8F3E5" w:rsidTr="002643FE">
        <w:tblPrEx>
          <w:tblCellMar>
            <w:left w:w="115" w:type="dxa"/>
            <w:right w:w="115" w:type="dxa"/>
          </w:tblCellMar>
        </w:tblPrEx>
        <w:tc>
          <w:tcPr>
            <w:tcW w:w="737" w:type="dxa"/>
            <w:shd w:val="clear" w:color="auto" w:fill="AEAAAA" w:themeFill="background2" w:themeFillShade="BF"/>
          </w:tcPr>
          <w:p w14:paraId="508BBA72"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20AA1325" w14:textId="45CF919E" w:rsidR="00A4220A" w:rsidRPr="007B4DF8" w:rsidRDefault="00A4220A" w:rsidP="00A4220A">
            <w:pPr>
              <w:spacing w:before="40" w:afterLines="40" w:after="96"/>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Obtaining and Maintaining Clothing for Self and Family</w:t>
            </w:r>
          </w:p>
        </w:tc>
        <w:tc>
          <w:tcPr>
            <w:tcW w:w="4648" w:type="dxa"/>
            <w:shd w:val="clear" w:color="auto" w:fill="AEAAAA" w:themeFill="background2" w:themeFillShade="BF"/>
          </w:tcPr>
          <w:p w14:paraId="37AD3C79"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0BF5B31F"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7CC8C523" w14:textId="77777777" w:rsidR="00A4220A" w:rsidRPr="00337C03" w:rsidRDefault="00A4220A" w:rsidP="00A4220A">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21C89AD3" w14:textId="2E8699D8" w:rsidR="00A4220A" w:rsidRPr="00337C03" w:rsidRDefault="00A4220A" w:rsidP="00A4220A">
            <w:pPr>
              <w:spacing w:before="40" w:afterLines="40" w:after="96"/>
              <w:rPr>
                <w:rFonts w:ascii="Times New Roman" w:eastAsia="Times New Roman" w:hAnsi="Times New Roman" w:cs="Times New Roman"/>
                <w:b/>
                <w:bCs/>
                <w:sz w:val="24"/>
                <w:szCs w:val="24"/>
              </w:rPr>
            </w:pPr>
          </w:p>
        </w:tc>
      </w:tr>
      <w:tr w:rsidR="00A4220A" w:rsidRPr="007B4DF8" w14:paraId="520FC7B5" w14:textId="52FD339B" w:rsidTr="002643FE">
        <w:tblPrEx>
          <w:tblCellMar>
            <w:left w:w="115" w:type="dxa"/>
            <w:right w:w="115" w:type="dxa"/>
          </w:tblCellMar>
        </w:tblPrEx>
        <w:tc>
          <w:tcPr>
            <w:tcW w:w="737" w:type="dxa"/>
          </w:tcPr>
          <w:p w14:paraId="1229CFC8" w14:textId="4BCCDA68"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668" w:type="dxa"/>
            <w:hideMark/>
          </w:tcPr>
          <w:p w14:paraId="1761B6F2" w14:textId="1B7C7F3C"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factors to consider when selecting clothing. </w:t>
            </w:r>
          </w:p>
        </w:tc>
        <w:tc>
          <w:tcPr>
            <w:tcW w:w="4648" w:type="dxa"/>
          </w:tcPr>
          <w:p w14:paraId="1AD4A5EA" w14:textId="77777777" w:rsidR="00A4220A" w:rsidRDefault="00A4220A" w:rsidP="00A4220A">
            <w:pPr>
              <w:pStyle w:val="NoSpacing"/>
              <w:rPr>
                <w:rFonts w:ascii="Times New Roman" w:hAnsi="Times New Roman" w:cs="Times New Roman"/>
                <w:bCs/>
                <w:sz w:val="24"/>
                <w:szCs w:val="24"/>
              </w:rPr>
            </w:pPr>
            <w:r w:rsidRPr="008D07B6">
              <w:rPr>
                <w:rFonts w:ascii="Times New Roman" w:hAnsi="Times New Roman" w:cs="Times New Roman"/>
                <w:bCs/>
                <w:sz w:val="24"/>
                <w:szCs w:val="24"/>
              </w:rPr>
              <w:t>Identification should include</w:t>
            </w:r>
          </w:p>
          <w:p w14:paraId="5EB8E55C" w14:textId="77777777" w:rsidR="00A4220A" w:rsidRPr="008D07B6" w:rsidRDefault="00A4220A" w:rsidP="00A4220A">
            <w:pPr>
              <w:pStyle w:val="NoSpacing"/>
              <w:rPr>
                <w:rFonts w:ascii="Times New Roman" w:hAnsi="Times New Roman" w:cs="Times New Roman"/>
                <w:bCs/>
                <w:sz w:val="24"/>
                <w:szCs w:val="24"/>
              </w:rPr>
            </w:pPr>
          </w:p>
          <w:p w14:paraId="6AEDC777" w14:textId="446048FC"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the occasion</w:t>
            </w:r>
            <w:r>
              <w:rPr>
                <w:rFonts w:ascii="Times New Roman" w:hAnsi="Times New Roman" w:cs="Times New Roman"/>
                <w:bCs/>
                <w:sz w:val="24"/>
                <w:szCs w:val="24"/>
              </w:rPr>
              <w:t xml:space="preserve"> (i.e., formal, business, lounge, casual)</w:t>
            </w:r>
          </w:p>
          <w:p w14:paraId="3F0A08AE" w14:textId="77777777"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clothing style, fad, or fashion</w:t>
            </w:r>
          </w:p>
          <w:p w14:paraId="7EFBDD24" w14:textId="77777777" w:rsidR="00A4220A"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comfort and fit</w:t>
            </w:r>
          </w:p>
          <w:p w14:paraId="7966876F" w14:textId="4D448E31" w:rsidR="00A4220A" w:rsidRPr="005375AF" w:rsidRDefault="00A4220A" w:rsidP="003E4B9F">
            <w:pPr>
              <w:pStyle w:val="NoSpacing"/>
              <w:numPr>
                <w:ilvl w:val="0"/>
                <w:numId w:val="162"/>
              </w:numPr>
              <w:rPr>
                <w:rFonts w:ascii="Times New Roman" w:hAnsi="Times New Roman" w:cs="Times New Roman"/>
                <w:bCs/>
                <w:sz w:val="24"/>
                <w:szCs w:val="24"/>
                <w:lang w:val="fr-FR"/>
              </w:rPr>
            </w:pPr>
            <w:r w:rsidRPr="005375AF">
              <w:rPr>
                <w:rFonts w:ascii="Times New Roman" w:hAnsi="Times New Roman" w:cs="Times New Roman"/>
                <w:bCs/>
                <w:sz w:val="24"/>
                <w:szCs w:val="24"/>
                <w:lang w:val="fr-FR"/>
              </w:rPr>
              <w:lastRenderedPageBreak/>
              <w:t xml:space="preserve">textile (i.e., </w:t>
            </w:r>
            <w:proofErr w:type="spellStart"/>
            <w:r w:rsidRPr="005375AF">
              <w:rPr>
                <w:rFonts w:ascii="Times New Roman" w:hAnsi="Times New Roman" w:cs="Times New Roman"/>
                <w:bCs/>
                <w:sz w:val="24"/>
                <w:szCs w:val="24"/>
                <w:lang w:val="fr-FR"/>
              </w:rPr>
              <w:t>environmental</w:t>
            </w:r>
            <w:proofErr w:type="spellEnd"/>
            <w:r w:rsidRPr="005375AF">
              <w:rPr>
                <w:rFonts w:ascii="Times New Roman" w:hAnsi="Times New Roman" w:cs="Times New Roman"/>
                <w:bCs/>
                <w:sz w:val="24"/>
                <w:szCs w:val="24"/>
                <w:lang w:val="fr-FR"/>
              </w:rPr>
              <w:t xml:space="preserve"> </w:t>
            </w:r>
            <w:r>
              <w:rPr>
                <w:rFonts w:ascii="Times New Roman" w:hAnsi="Times New Roman" w:cs="Times New Roman"/>
                <w:bCs/>
                <w:sz w:val="24"/>
                <w:szCs w:val="24"/>
                <w:lang w:val="fr-FR"/>
              </w:rPr>
              <w:t xml:space="preserve">affect, </w:t>
            </w:r>
            <w:proofErr w:type="spellStart"/>
            <w:r>
              <w:rPr>
                <w:rFonts w:ascii="Times New Roman" w:hAnsi="Times New Roman" w:cs="Times New Roman"/>
                <w:bCs/>
                <w:sz w:val="24"/>
                <w:szCs w:val="24"/>
                <w:lang w:val="fr-FR"/>
              </w:rPr>
              <w:t>flammability</w:t>
            </w:r>
            <w:proofErr w:type="spellEnd"/>
            <w:r>
              <w:rPr>
                <w:rFonts w:ascii="Times New Roman" w:hAnsi="Times New Roman" w:cs="Times New Roman"/>
                <w:bCs/>
                <w:sz w:val="24"/>
                <w:szCs w:val="24"/>
                <w:lang w:val="fr-FR"/>
              </w:rPr>
              <w:t>)</w:t>
            </w:r>
          </w:p>
          <w:p w14:paraId="1F5F976E" w14:textId="5DFA9C3D"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quality of construction</w:t>
            </w:r>
            <w:r>
              <w:rPr>
                <w:rFonts w:ascii="Times New Roman" w:hAnsi="Times New Roman" w:cs="Times New Roman"/>
                <w:bCs/>
                <w:sz w:val="24"/>
                <w:szCs w:val="24"/>
              </w:rPr>
              <w:t xml:space="preserve"> </w:t>
            </w:r>
          </w:p>
          <w:p w14:paraId="2979227F" w14:textId="77777777" w:rsidR="00A4220A" w:rsidRPr="008D07B6" w:rsidRDefault="00A4220A" w:rsidP="003E4B9F">
            <w:pPr>
              <w:pStyle w:val="NoSpacing"/>
              <w:numPr>
                <w:ilvl w:val="0"/>
                <w:numId w:val="162"/>
              </w:numPr>
              <w:rPr>
                <w:rFonts w:ascii="Times New Roman" w:hAnsi="Times New Roman" w:cs="Times New Roman"/>
                <w:bCs/>
                <w:sz w:val="24"/>
                <w:szCs w:val="24"/>
              </w:rPr>
            </w:pPr>
            <w:r w:rsidRPr="008D07B6">
              <w:rPr>
                <w:rFonts w:ascii="Times New Roman" w:hAnsi="Times New Roman" w:cs="Times New Roman"/>
                <w:bCs/>
                <w:sz w:val="24"/>
                <w:szCs w:val="24"/>
              </w:rPr>
              <w:t>cost of purchase and cost per wear.</w:t>
            </w:r>
          </w:p>
          <w:p w14:paraId="1AB40E20" w14:textId="3AE2C0C1" w:rsidR="00A4220A" w:rsidRPr="007B4DF8" w:rsidRDefault="00A4220A" w:rsidP="00A4220A">
            <w:pPr>
              <w:pStyle w:val="NoSpacing"/>
              <w:rPr>
                <w:rFonts w:ascii="Times New Roman" w:hAnsi="Times New Roman" w:cs="Times New Roman"/>
                <w:bCs/>
                <w:sz w:val="24"/>
                <w:szCs w:val="24"/>
              </w:rPr>
            </w:pPr>
          </w:p>
        </w:tc>
        <w:tc>
          <w:tcPr>
            <w:tcW w:w="4053" w:type="dxa"/>
          </w:tcPr>
          <w:p w14:paraId="00A87CE4" w14:textId="5ACBEB47" w:rsidR="00A4220A" w:rsidRPr="00854B5B" w:rsidRDefault="00A4220A" w:rsidP="00A4220A">
            <w:pPr>
              <w:pStyle w:val="NoSpacing"/>
              <w:spacing w:after="60"/>
              <w:rPr>
                <w:rFonts w:ascii="Times New Roman" w:hAnsi="Times New Roman" w:cs="Times New Roman"/>
                <w:b/>
                <w:bCs/>
                <w:sz w:val="24"/>
                <w:szCs w:val="24"/>
              </w:rPr>
            </w:pPr>
            <w:r w:rsidRPr="00854B5B">
              <w:rPr>
                <w:rFonts w:ascii="Times New Roman" w:hAnsi="Times New Roman" w:cs="Times New Roman"/>
                <w:b/>
                <w:bCs/>
                <w:sz w:val="24"/>
                <w:szCs w:val="24"/>
              </w:rPr>
              <w:lastRenderedPageBreak/>
              <w:t>Process/Skill Questions:</w:t>
            </w:r>
          </w:p>
          <w:p w14:paraId="6D31DDBB"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Thinking</w:t>
            </w:r>
          </w:p>
          <w:p w14:paraId="7C3E854A" w14:textId="77777777"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t>How is personal image reflected in the clothes people wear?</w:t>
            </w:r>
          </w:p>
          <w:p w14:paraId="058C50A3" w14:textId="77777777"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lastRenderedPageBreak/>
              <w:t>Why are clothing choices sometimes a source of conflict in families?</w:t>
            </w:r>
          </w:p>
          <w:p w14:paraId="1E07292B" w14:textId="3B232D01"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t xml:space="preserve">How can clothing affect those with sensory challenges? </w:t>
            </w:r>
          </w:p>
          <w:p w14:paraId="4E47A51D" w14:textId="2199C9F7" w:rsidR="00A4220A" w:rsidRPr="00854B5B" w:rsidRDefault="00A4220A" w:rsidP="003E4B9F">
            <w:pPr>
              <w:pStyle w:val="NoSpacing"/>
              <w:numPr>
                <w:ilvl w:val="0"/>
                <w:numId w:val="163"/>
              </w:numPr>
              <w:rPr>
                <w:rFonts w:ascii="Times New Roman" w:hAnsi="Times New Roman" w:cs="Times New Roman"/>
                <w:bCs/>
                <w:sz w:val="24"/>
                <w:szCs w:val="24"/>
              </w:rPr>
            </w:pPr>
            <w:r w:rsidRPr="00854B5B">
              <w:rPr>
                <w:rFonts w:ascii="Times New Roman" w:hAnsi="Times New Roman" w:cs="Times New Roman"/>
                <w:bCs/>
                <w:sz w:val="24"/>
                <w:szCs w:val="24"/>
              </w:rPr>
              <w:t xml:space="preserve">How do clothing needs change through the lifespan? </w:t>
            </w:r>
          </w:p>
          <w:p w14:paraId="72FE2E4A"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Communication</w:t>
            </w:r>
          </w:p>
          <w:p w14:paraId="1C42CC1D" w14:textId="77777777" w:rsidR="00A4220A" w:rsidRPr="00854B5B" w:rsidRDefault="00A4220A" w:rsidP="003E4B9F">
            <w:pPr>
              <w:pStyle w:val="NoSpacing"/>
              <w:numPr>
                <w:ilvl w:val="0"/>
                <w:numId w:val="164"/>
              </w:numPr>
              <w:rPr>
                <w:rFonts w:ascii="Times New Roman" w:hAnsi="Times New Roman" w:cs="Times New Roman"/>
                <w:bCs/>
                <w:sz w:val="24"/>
                <w:szCs w:val="24"/>
              </w:rPr>
            </w:pPr>
            <w:r w:rsidRPr="00854B5B">
              <w:rPr>
                <w:rFonts w:ascii="Times New Roman" w:hAnsi="Times New Roman" w:cs="Times New Roman"/>
                <w:bCs/>
                <w:sz w:val="24"/>
                <w:szCs w:val="24"/>
              </w:rPr>
              <w:t>What message does clothing selection convey to employers and co-workers? To teachers? To classmates? To friends?</w:t>
            </w:r>
          </w:p>
          <w:p w14:paraId="499D387F" w14:textId="674572A2" w:rsidR="00A4220A" w:rsidRPr="00854B5B" w:rsidRDefault="00A4220A" w:rsidP="003E4B9F">
            <w:pPr>
              <w:pStyle w:val="NoSpacing"/>
              <w:numPr>
                <w:ilvl w:val="0"/>
                <w:numId w:val="164"/>
              </w:numPr>
              <w:rPr>
                <w:rFonts w:ascii="Times New Roman" w:hAnsi="Times New Roman" w:cs="Times New Roman"/>
                <w:bCs/>
                <w:sz w:val="24"/>
                <w:szCs w:val="24"/>
              </w:rPr>
            </w:pPr>
            <w:r w:rsidRPr="00854B5B">
              <w:rPr>
                <w:rFonts w:ascii="Times New Roman" w:hAnsi="Times New Roman" w:cs="Times New Roman"/>
                <w:bCs/>
                <w:sz w:val="24"/>
                <w:szCs w:val="24"/>
              </w:rPr>
              <w:t>What criteria does one use when deciding whether one’s clothing choices are appropriate?</w:t>
            </w:r>
          </w:p>
          <w:p w14:paraId="2F8D3050"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Leadership</w:t>
            </w:r>
          </w:p>
          <w:p w14:paraId="56832E2D" w14:textId="521D987D" w:rsidR="00A4220A" w:rsidRPr="00854B5B" w:rsidRDefault="00A4220A" w:rsidP="003E4B9F">
            <w:pPr>
              <w:pStyle w:val="NoSpacing"/>
              <w:numPr>
                <w:ilvl w:val="0"/>
                <w:numId w:val="165"/>
              </w:numPr>
              <w:rPr>
                <w:rFonts w:ascii="Times New Roman" w:hAnsi="Times New Roman" w:cs="Times New Roman"/>
                <w:bCs/>
                <w:sz w:val="24"/>
                <w:szCs w:val="24"/>
              </w:rPr>
            </w:pPr>
            <w:r w:rsidRPr="00854B5B">
              <w:rPr>
                <w:rFonts w:ascii="Times New Roman" w:hAnsi="Times New Roman" w:cs="Times New Roman"/>
                <w:bCs/>
                <w:sz w:val="24"/>
                <w:szCs w:val="24"/>
              </w:rPr>
              <w:t>How does one’s clothing selection enhance one’s professionalism?</w:t>
            </w:r>
          </w:p>
          <w:p w14:paraId="018F4845" w14:textId="37E646E4" w:rsidR="00A4220A" w:rsidRPr="00854B5B" w:rsidRDefault="00A4220A" w:rsidP="003E4B9F">
            <w:pPr>
              <w:pStyle w:val="NoSpacing"/>
              <w:numPr>
                <w:ilvl w:val="0"/>
                <w:numId w:val="165"/>
              </w:numPr>
              <w:rPr>
                <w:rFonts w:ascii="Times New Roman" w:hAnsi="Times New Roman" w:cs="Times New Roman"/>
                <w:bCs/>
                <w:sz w:val="24"/>
                <w:szCs w:val="24"/>
              </w:rPr>
            </w:pPr>
            <w:r w:rsidRPr="00854B5B">
              <w:rPr>
                <w:rFonts w:ascii="Times New Roman" w:hAnsi="Times New Roman" w:cs="Times New Roman"/>
                <w:bCs/>
                <w:sz w:val="24"/>
                <w:szCs w:val="24"/>
              </w:rPr>
              <w:t>What happens when one’s choice of clothing is inappropriate in a particular setting?</w:t>
            </w:r>
          </w:p>
          <w:p w14:paraId="70D44353" w14:textId="77777777" w:rsidR="00A4220A" w:rsidRPr="00854B5B" w:rsidRDefault="00A4220A" w:rsidP="00A4220A">
            <w:pPr>
              <w:pStyle w:val="NoSpacing"/>
              <w:rPr>
                <w:rFonts w:ascii="Times New Roman" w:hAnsi="Times New Roman" w:cs="Times New Roman"/>
                <w:b/>
                <w:sz w:val="24"/>
                <w:szCs w:val="24"/>
              </w:rPr>
            </w:pPr>
            <w:r w:rsidRPr="00854B5B">
              <w:rPr>
                <w:rFonts w:ascii="Times New Roman" w:hAnsi="Times New Roman" w:cs="Times New Roman"/>
                <w:b/>
                <w:sz w:val="24"/>
                <w:szCs w:val="24"/>
              </w:rPr>
              <w:t>Management</w:t>
            </w:r>
          </w:p>
          <w:p w14:paraId="77DD50B0" w14:textId="77777777" w:rsidR="0054133F" w:rsidRPr="0054133F" w:rsidRDefault="00A4220A" w:rsidP="0054133F">
            <w:pPr>
              <w:pStyle w:val="ListParagraph"/>
              <w:numPr>
                <w:ilvl w:val="0"/>
                <w:numId w:val="244"/>
              </w:numPr>
              <w:spacing w:line="300" w:lineRule="atLeast"/>
              <w:rPr>
                <w:rFonts w:ascii="Times New Roman" w:hAnsi="Times New Roman" w:cs="Times New Roman"/>
                <w:bCs/>
                <w:sz w:val="24"/>
                <w:szCs w:val="24"/>
              </w:rPr>
            </w:pPr>
            <w:r w:rsidRPr="00777870">
              <w:rPr>
                <w:rFonts w:ascii="Times New Roman" w:eastAsia="Times New Roman" w:hAnsi="Times New Roman" w:cs="Times New Roman"/>
                <w:sz w:val="24"/>
                <w:szCs w:val="24"/>
              </w:rPr>
              <w:t xml:space="preserve">How can organizing </w:t>
            </w:r>
            <w:r>
              <w:rPr>
                <w:rFonts w:ascii="Times New Roman" w:eastAsia="Times New Roman" w:hAnsi="Times New Roman" w:cs="Times New Roman"/>
                <w:sz w:val="24"/>
                <w:szCs w:val="24"/>
              </w:rPr>
              <w:t>one’s</w:t>
            </w:r>
            <w:r w:rsidRPr="00777870">
              <w:rPr>
                <w:rFonts w:ascii="Times New Roman" w:eastAsia="Times New Roman" w:hAnsi="Times New Roman" w:cs="Times New Roman"/>
                <w:sz w:val="24"/>
                <w:szCs w:val="24"/>
              </w:rPr>
              <w:t xml:space="preserve"> wardrobe </w:t>
            </w:r>
            <w:r>
              <w:rPr>
                <w:rFonts w:ascii="Times New Roman" w:eastAsia="Times New Roman" w:hAnsi="Times New Roman" w:cs="Times New Roman"/>
                <w:sz w:val="24"/>
                <w:szCs w:val="24"/>
              </w:rPr>
              <w:t xml:space="preserve">facilitate appropriate </w:t>
            </w:r>
            <w:r w:rsidRPr="00777870">
              <w:rPr>
                <w:rFonts w:ascii="Times New Roman" w:eastAsia="Times New Roman" w:hAnsi="Times New Roman" w:cs="Times New Roman"/>
                <w:sz w:val="24"/>
                <w:szCs w:val="24"/>
              </w:rPr>
              <w:t xml:space="preserve">clothing </w:t>
            </w:r>
            <w:r>
              <w:rPr>
                <w:rFonts w:ascii="Times New Roman" w:eastAsia="Times New Roman" w:hAnsi="Times New Roman" w:cs="Times New Roman"/>
                <w:sz w:val="24"/>
                <w:szCs w:val="24"/>
              </w:rPr>
              <w:t>selection</w:t>
            </w:r>
            <w:r w:rsidRPr="00777870">
              <w:rPr>
                <w:rFonts w:ascii="Times New Roman" w:eastAsia="Times New Roman" w:hAnsi="Times New Roman" w:cs="Times New Roman"/>
                <w:sz w:val="24"/>
                <w:szCs w:val="24"/>
              </w:rPr>
              <w:t>?</w:t>
            </w:r>
          </w:p>
          <w:p w14:paraId="2D277B8D" w14:textId="0F84E1F6" w:rsidR="00A4220A" w:rsidRPr="00854B5B" w:rsidRDefault="00A4220A" w:rsidP="0054133F">
            <w:pPr>
              <w:pStyle w:val="ListParagraph"/>
              <w:numPr>
                <w:ilvl w:val="0"/>
                <w:numId w:val="244"/>
              </w:numPr>
              <w:spacing w:line="300" w:lineRule="atLeast"/>
              <w:rPr>
                <w:rFonts w:ascii="Times New Roman" w:hAnsi="Times New Roman" w:cs="Times New Roman"/>
                <w:bCs/>
                <w:sz w:val="24"/>
                <w:szCs w:val="24"/>
              </w:rPr>
            </w:pPr>
            <w:r w:rsidRPr="00777870">
              <w:rPr>
                <w:rFonts w:ascii="Times New Roman" w:eastAsia="Times New Roman" w:hAnsi="Times New Roman" w:cs="Times New Roman"/>
                <w:sz w:val="24"/>
                <w:szCs w:val="24"/>
              </w:rPr>
              <w:t xml:space="preserve">When faced with two suitable options, what decision-making strategies can help </w:t>
            </w:r>
            <w:r>
              <w:rPr>
                <w:rFonts w:ascii="Times New Roman" w:eastAsia="Times New Roman" w:hAnsi="Times New Roman" w:cs="Times New Roman"/>
                <w:sz w:val="24"/>
                <w:szCs w:val="24"/>
              </w:rPr>
              <w:t>one</w:t>
            </w:r>
            <w:r w:rsidRPr="00777870">
              <w:rPr>
                <w:rFonts w:ascii="Times New Roman" w:eastAsia="Times New Roman" w:hAnsi="Times New Roman" w:cs="Times New Roman"/>
                <w:sz w:val="24"/>
                <w:szCs w:val="24"/>
              </w:rPr>
              <w:t xml:space="preserve"> choose the best one?</w:t>
            </w:r>
          </w:p>
        </w:tc>
        <w:tc>
          <w:tcPr>
            <w:tcW w:w="2741" w:type="dxa"/>
          </w:tcPr>
          <w:p w14:paraId="5406FCE5" w14:textId="5AD4CBC1"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bCs/>
                <w:sz w:val="24"/>
                <w:szCs w:val="24"/>
              </w:rPr>
              <w:lastRenderedPageBreak/>
              <w:t>English: 9.RV, 9.RI, 10.RV, 10.RI, 11.RV, 11.RI, 12.RV, 12.RI</w:t>
            </w:r>
          </w:p>
        </w:tc>
        <w:tc>
          <w:tcPr>
            <w:tcW w:w="2863" w:type="dxa"/>
          </w:tcPr>
          <w:p w14:paraId="3491DDA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AF0AE4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E59A6A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05AAFC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2173D9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0A295D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85AED43" w14:textId="77777777" w:rsidR="00A4220A" w:rsidRPr="00337C03" w:rsidRDefault="00A4220A" w:rsidP="00A4220A">
            <w:pPr>
              <w:pStyle w:val="ListParagraph"/>
              <w:rPr>
                <w:rFonts w:ascii="Times New Roman" w:hAnsi="Times New Roman" w:cs="Times New Roman"/>
                <w:sz w:val="24"/>
                <w:szCs w:val="24"/>
              </w:rPr>
            </w:pPr>
          </w:p>
          <w:p w14:paraId="434CF7E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AD0686F"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84357A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A862F6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48D47F4B" w14:textId="77777777" w:rsidR="00A4220A" w:rsidRDefault="00A4220A" w:rsidP="00A4220A">
            <w:pPr>
              <w:rPr>
                <w:rFonts w:ascii="Times New Roman" w:hAnsi="Times New Roman" w:cs="Times New Roman"/>
                <w:b/>
                <w:sz w:val="24"/>
                <w:szCs w:val="24"/>
                <w:u w:val="single"/>
              </w:rPr>
            </w:pPr>
          </w:p>
          <w:p w14:paraId="04616A27" w14:textId="77777777" w:rsidR="00845814" w:rsidRPr="00337C03" w:rsidRDefault="00845814" w:rsidP="00A4220A">
            <w:pPr>
              <w:rPr>
                <w:rFonts w:ascii="Times New Roman" w:hAnsi="Times New Roman" w:cs="Times New Roman"/>
                <w:b/>
                <w:sz w:val="24"/>
                <w:szCs w:val="24"/>
                <w:u w:val="single"/>
              </w:rPr>
            </w:pPr>
          </w:p>
          <w:p w14:paraId="1B243F08"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5892E72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16B9B2E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6D123B6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F7E1B0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3DF234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258FE8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B2999E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6B196A7"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29F8C35C" w14:textId="75ED5A3C" w:rsidTr="002643FE">
        <w:tblPrEx>
          <w:tblCellMar>
            <w:left w:w="115" w:type="dxa"/>
            <w:right w:w="115" w:type="dxa"/>
          </w:tblCellMar>
        </w:tblPrEx>
        <w:tc>
          <w:tcPr>
            <w:tcW w:w="737" w:type="dxa"/>
          </w:tcPr>
          <w:p w14:paraId="0E954FD2" w14:textId="25DEBC98"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73</w:t>
            </w:r>
          </w:p>
          <w:p w14:paraId="601D1465" w14:textId="3D0F1A7A" w:rsidR="00A4220A" w:rsidRPr="007B4DF8" w:rsidRDefault="00A4220A" w:rsidP="00A4220A">
            <w:pPr>
              <w:spacing w:before="40" w:afterLines="40" w:after="96"/>
              <w:rPr>
                <w:rFonts w:ascii="Times New Roman" w:eastAsia="Times New Roman" w:hAnsi="Times New Roman" w:cs="Times New Roman"/>
                <w:sz w:val="24"/>
                <w:szCs w:val="24"/>
              </w:rPr>
            </w:pPr>
          </w:p>
        </w:tc>
        <w:tc>
          <w:tcPr>
            <w:tcW w:w="3668" w:type="dxa"/>
            <w:hideMark/>
          </w:tcPr>
          <w:p w14:paraId="426D4AF6" w14:textId="6914DADC"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clothing maintenance. </w:t>
            </w:r>
          </w:p>
        </w:tc>
        <w:tc>
          <w:tcPr>
            <w:tcW w:w="4648" w:type="dxa"/>
          </w:tcPr>
          <w:p w14:paraId="5D04CC23" w14:textId="7F887CDD" w:rsidR="00A4220A" w:rsidRDefault="00A4220A" w:rsidP="00A4220A">
            <w:pPr>
              <w:pStyle w:val="NoSpacing"/>
              <w:rPr>
                <w:rFonts w:ascii="Times New Roman" w:hAnsi="Times New Roman" w:cs="Times New Roman"/>
                <w:sz w:val="24"/>
                <w:szCs w:val="24"/>
              </w:rPr>
            </w:pPr>
            <w:r w:rsidRPr="008D07B6">
              <w:rPr>
                <w:rFonts w:ascii="Times New Roman" w:hAnsi="Times New Roman" w:cs="Times New Roman"/>
                <w:sz w:val="24"/>
                <w:szCs w:val="24"/>
              </w:rPr>
              <w:t xml:space="preserve">Demonstration </w:t>
            </w:r>
            <w:r>
              <w:rPr>
                <w:rFonts w:ascii="Times New Roman" w:hAnsi="Times New Roman" w:cs="Times New Roman"/>
                <w:sz w:val="24"/>
                <w:szCs w:val="24"/>
              </w:rPr>
              <w:t>should</w:t>
            </w:r>
            <w:r w:rsidRPr="008D07B6">
              <w:rPr>
                <w:rFonts w:ascii="Times New Roman" w:hAnsi="Times New Roman" w:cs="Times New Roman"/>
                <w:sz w:val="24"/>
                <w:szCs w:val="24"/>
              </w:rPr>
              <w:t xml:space="preserve"> include </w:t>
            </w:r>
          </w:p>
          <w:p w14:paraId="642E0ACC" w14:textId="77777777" w:rsidR="00A4220A" w:rsidRPr="008D07B6" w:rsidRDefault="00A4220A" w:rsidP="00A4220A">
            <w:pPr>
              <w:pStyle w:val="NoSpacing"/>
              <w:rPr>
                <w:rFonts w:ascii="Times New Roman" w:hAnsi="Times New Roman" w:cs="Times New Roman"/>
                <w:sz w:val="24"/>
                <w:szCs w:val="24"/>
              </w:rPr>
            </w:pPr>
          </w:p>
          <w:p w14:paraId="5018BF56" w14:textId="62A17D62" w:rsidR="00A4220A" w:rsidRDefault="00A4220A" w:rsidP="003E4B9F">
            <w:pPr>
              <w:pStyle w:val="NoSpacing"/>
              <w:numPr>
                <w:ilvl w:val="0"/>
                <w:numId w:val="167"/>
              </w:numPr>
              <w:rPr>
                <w:rFonts w:ascii="Times New Roman" w:hAnsi="Times New Roman" w:cs="Times New Roman"/>
                <w:sz w:val="24"/>
                <w:szCs w:val="24"/>
              </w:rPr>
            </w:pPr>
            <w:r>
              <w:rPr>
                <w:rFonts w:ascii="Times New Roman" w:hAnsi="Times New Roman" w:cs="Times New Roman"/>
                <w:sz w:val="24"/>
                <w:szCs w:val="24"/>
              </w:rPr>
              <w:t>interpreting care labels and instructions</w:t>
            </w:r>
          </w:p>
          <w:p w14:paraId="1C18432B" w14:textId="12DBB154" w:rsidR="00A4220A" w:rsidRDefault="00A4220A" w:rsidP="003E4B9F">
            <w:pPr>
              <w:pStyle w:val="NoSpacing"/>
              <w:numPr>
                <w:ilvl w:val="0"/>
                <w:numId w:val="167"/>
              </w:numPr>
              <w:rPr>
                <w:rFonts w:ascii="Times New Roman" w:hAnsi="Times New Roman" w:cs="Times New Roman"/>
                <w:sz w:val="24"/>
                <w:szCs w:val="24"/>
              </w:rPr>
            </w:pPr>
            <w:r w:rsidRPr="008D07B6">
              <w:rPr>
                <w:rFonts w:ascii="Times New Roman" w:hAnsi="Times New Roman" w:cs="Times New Roman"/>
                <w:sz w:val="24"/>
                <w:szCs w:val="24"/>
              </w:rPr>
              <w:t>launderin</w:t>
            </w:r>
            <w:r>
              <w:rPr>
                <w:rFonts w:ascii="Times New Roman" w:hAnsi="Times New Roman" w:cs="Times New Roman"/>
                <w:sz w:val="24"/>
                <w:szCs w:val="24"/>
              </w:rPr>
              <w:t xml:space="preserve">g, including sorting, </w:t>
            </w:r>
            <w:r w:rsidRPr="008D07B6">
              <w:rPr>
                <w:rFonts w:ascii="Times New Roman" w:hAnsi="Times New Roman" w:cs="Times New Roman"/>
                <w:sz w:val="24"/>
                <w:szCs w:val="24"/>
              </w:rPr>
              <w:t xml:space="preserve">washing, drying, folding, ironing, steaming, </w:t>
            </w:r>
            <w:r>
              <w:rPr>
                <w:rFonts w:ascii="Times New Roman" w:hAnsi="Times New Roman" w:cs="Times New Roman"/>
                <w:sz w:val="24"/>
                <w:szCs w:val="24"/>
              </w:rPr>
              <w:t>caring for different fabrics per instructions</w:t>
            </w:r>
          </w:p>
          <w:p w14:paraId="33EF5B07" w14:textId="112E9569" w:rsidR="00A4220A" w:rsidRPr="008D07B6" w:rsidRDefault="00A4220A" w:rsidP="003E4B9F">
            <w:pPr>
              <w:pStyle w:val="NoSpacing"/>
              <w:numPr>
                <w:ilvl w:val="0"/>
                <w:numId w:val="167"/>
              </w:numPr>
              <w:rPr>
                <w:rFonts w:ascii="Times New Roman" w:hAnsi="Times New Roman" w:cs="Times New Roman"/>
                <w:sz w:val="24"/>
                <w:szCs w:val="24"/>
              </w:rPr>
            </w:pPr>
            <w:r>
              <w:rPr>
                <w:rFonts w:ascii="Times New Roman" w:hAnsi="Times New Roman" w:cs="Times New Roman"/>
                <w:sz w:val="24"/>
                <w:szCs w:val="24"/>
              </w:rPr>
              <w:t>cleaning shoes and accessories</w:t>
            </w:r>
          </w:p>
          <w:p w14:paraId="4C8FE424" w14:textId="10A0BC68" w:rsidR="00A4220A" w:rsidRDefault="00A4220A" w:rsidP="003E4B9F">
            <w:pPr>
              <w:pStyle w:val="NoSpacing"/>
              <w:numPr>
                <w:ilvl w:val="0"/>
                <w:numId w:val="167"/>
              </w:numPr>
              <w:rPr>
                <w:rFonts w:ascii="Times New Roman" w:hAnsi="Times New Roman" w:cs="Times New Roman"/>
                <w:sz w:val="24"/>
                <w:szCs w:val="24"/>
              </w:rPr>
            </w:pPr>
            <w:r>
              <w:rPr>
                <w:rFonts w:ascii="Times New Roman" w:hAnsi="Times New Roman" w:cs="Times New Roman"/>
                <w:sz w:val="24"/>
                <w:szCs w:val="24"/>
              </w:rPr>
              <w:t>storing clothing (i.e., hanging, folding).</w:t>
            </w:r>
          </w:p>
          <w:p w14:paraId="72A5DF78" w14:textId="77777777" w:rsidR="00A4220A" w:rsidRDefault="00A4220A" w:rsidP="00A4220A">
            <w:pPr>
              <w:pStyle w:val="NoSpacing"/>
              <w:rPr>
                <w:rFonts w:ascii="Times New Roman" w:hAnsi="Times New Roman" w:cs="Times New Roman"/>
                <w:sz w:val="24"/>
                <w:szCs w:val="24"/>
              </w:rPr>
            </w:pPr>
          </w:p>
          <w:p w14:paraId="1F64F465" w14:textId="77777777" w:rsidR="00A4220A"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Teacher Resource</w:t>
            </w:r>
            <w:r>
              <w:rPr>
                <w:rFonts w:ascii="Times New Roman" w:hAnsi="Times New Roman" w:cs="Times New Roman"/>
                <w:b/>
                <w:bCs/>
                <w:sz w:val="24"/>
                <w:szCs w:val="24"/>
              </w:rPr>
              <w:t>:</w:t>
            </w:r>
          </w:p>
          <w:p w14:paraId="75E1A1E5" w14:textId="016890B1" w:rsidR="00A4220A" w:rsidRPr="00777870" w:rsidRDefault="00A4220A" w:rsidP="00DD1955">
            <w:pPr>
              <w:pStyle w:val="NoSpacing"/>
              <w:ind w:left="360"/>
              <w:rPr>
                <w:rFonts w:ascii="Times New Roman" w:hAnsi="Times New Roman" w:cs="Times New Roman"/>
                <w:b/>
                <w:bCs/>
                <w:sz w:val="24"/>
                <w:szCs w:val="24"/>
              </w:rPr>
            </w:pPr>
            <w:hyperlink r:id="rId68" w:history="1">
              <w:r w:rsidRPr="00FA624B">
                <w:rPr>
                  <w:rFonts w:ascii="Times New Roman" w:hAnsi="Times New Roman" w:cs="Times New Roman"/>
                  <w:color w:val="4472C4" w:themeColor="accent1"/>
                  <w:sz w:val="24"/>
                  <w:szCs w:val="24"/>
                </w:rPr>
                <w:t>Clean Clothes</w:t>
              </w:r>
              <w:r w:rsidRPr="00777870">
                <w:rPr>
                  <w:rFonts w:ascii="Times New Roman" w:hAnsi="Times New Roman" w:cs="Times New Roman"/>
                  <w:sz w:val="24"/>
                  <w:szCs w:val="24"/>
                </w:rPr>
                <w:t>,</w:t>
              </w:r>
            </w:hyperlink>
            <w:r w:rsidRPr="00777870">
              <w:rPr>
                <w:rFonts w:ascii="Times New Roman" w:hAnsi="Times New Roman" w:cs="Times New Roman"/>
                <w:sz w:val="24"/>
                <w:szCs w:val="24"/>
              </w:rPr>
              <w:t xml:space="preserve"> American Cleaning Institute (ACI)</w:t>
            </w:r>
          </w:p>
        </w:tc>
        <w:tc>
          <w:tcPr>
            <w:tcW w:w="4053" w:type="dxa"/>
          </w:tcPr>
          <w:p w14:paraId="151838BF" w14:textId="77777777" w:rsidR="00A4220A" w:rsidRPr="00854B5B" w:rsidRDefault="00A4220A" w:rsidP="00A4220A">
            <w:pPr>
              <w:pStyle w:val="NoSpacing"/>
              <w:spacing w:after="60"/>
              <w:rPr>
                <w:rFonts w:ascii="Times New Roman" w:hAnsi="Times New Roman" w:cs="Times New Roman"/>
                <w:sz w:val="24"/>
                <w:szCs w:val="24"/>
              </w:rPr>
            </w:pPr>
            <w:r w:rsidRPr="00854B5B">
              <w:rPr>
                <w:rFonts w:ascii="Times New Roman" w:hAnsi="Times New Roman" w:cs="Times New Roman"/>
                <w:b/>
                <w:bCs/>
                <w:sz w:val="24"/>
                <w:szCs w:val="24"/>
              </w:rPr>
              <w:t>Process/Skill Questions:</w:t>
            </w:r>
          </w:p>
          <w:p w14:paraId="5D45AF0F"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Thinking</w:t>
            </w:r>
          </w:p>
          <w:p w14:paraId="6BF70745" w14:textId="23837E8A" w:rsidR="00A4220A" w:rsidRPr="00854B5B" w:rsidRDefault="00A4220A" w:rsidP="003E4B9F">
            <w:pPr>
              <w:pStyle w:val="NoSpacing"/>
              <w:numPr>
                <w:ilvl w:val="0"/>
                <w:numId w:val="168"/>
              </w:numPr>
              <w:rPr>
                <w:rFonts w:ascii="Times New Roman" w:hAnsi="Times New Roman" w:cs="Times New Roman"/>
                <w:sz w:val="24"/>
                <w:szCs w:val="24"/>
              </w:rPr>
            </w:pPr>
            <w:r w:rsidRPr="00854B5B">
              <w:rPr>
                <w:rFonts w:ascii="Times New Roman" w:hAnsi="Times New Roman" w:cs="Times New Roman"/>
                <w:sz w:val="24"/>
                <w:szCs w:val="24"/>
              </w:rPr>
              <w:t xml:space="preserve">What criteria </w:t>
            </w:r>
            <w:r>
              <w:rPr>
                <w:rFonts w:ascii="Times New Roman" w:hAnsi="Times New Roman" w:cs="Times New Roman"/>
                <w:sz w:val="24"/>
                <w:szCs w:val="24"/>
              </w:rPr>
              <w:t>should one</w:t>
            </w:r>
            <w:r w:rsidRPr="00854B5B">
              <w:rPr>
                <w:rFonts w:ascii="Times New Roman" w:hAnsi="Times New Roman" w:cs="Times New Roman"/>
                <w:sz w:val="24"/>
                <w:szCs w:val="24"/>
              </w:rPr>
              <w:t xml:space="preserve"> use to evaluate clothing maintenance, minor repairs, and basic clothing construction?</w:t>
            </w:r>
          </w:p>
          <w:p w14:paraId="7EDEC545" w14:textId="260C2D49" w:rsidR="00A4220A" w:rsidRPr="00854B5B" w:rsidRDefault="00A4220A" w:rsidP="003E4B9F">
            <w:pPr>
              <w:pStyle w:val="NoSpacing"/>
              <w:numPr>
                <w:ilvl w:val="0"/>
                <w:numId w:val="168"/>
              </w:numPr>
              <w:rPr>
                <w:rFonts w:ascii="Times New Roman" w:hAnsi="Times New Roman" w:cs="Times New Roman"/>
                <w:sz w:val="24"/>
                <w:szCs w:val="24"/>
              </w:rPr>
            </w:pPr>
            <w:r w:rsidRPr="00854B5B">
              <w:rPr>
                <w:rFonts w:ascii="Times New Roman" w:hAnsi="Times New Roman" w:cs="Times New Roman"/>
                <w:sz w:val="24"/>
                <w:szCs w:val="24"/>
              </w:rPr>
              <w:t>What will happen if one cannot take care of one’s clothing?</w:t>
            </w:r>
          </w:p>
          <w:p w14:paraId="4342D4CA"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Communication</w:t>
            </w:r>
          </w:p>
          <w:p w14:paraId="06387C52" w14:textId="0A818B02" w:rsidR="00A4220A" w:rsidRPr="00777870" w:rsidRDefault="00A4220A" w:rsidP="003E4B9F">
            <w:pPr>
              <w:pStyle w:val="NoSpacing"/>
              <w:numPr>
                <w:ilvl w:val="0"/>
                <w:numId w:val="169"/>
              </w:numPr>
              <w:rPr>
                <w:rFonts w:ascii="Times New Roman" w:hAnsi="Times New Roman" w:cs="Times New Roman"/>
                <w:sz w:val="24"/>
                <w:szCs w:val="24"/>
              </w:rPr>
            </w:pPr>
            <w:r w:rsidRPr="00854B5B">
              <w:rPr>
                <w:rFonts w:ascii="Times New Roman" w:hAnsi="Times New Roman" w:cs="Times New Roman"/>
                <w:bCs/>
                <w:sz w:val="24"/>
                <w:szCs w:val="24"/>
              </w:rPr>
              <w:t xml:space="preserve">Why is </w:t>
            </w:r>
            <w:r>
              <w:rPr>
                <w:rFonts w:ascii="Times New Roman" w:hAnsi="Times New Roman" w:cs="Times New Roman"/>
                <w:bCs/>
                <w:sz w:val="24"/>
                <w:szCs w:val="24"/>
              </w:rPr>
              <w:t xml:space="preserve">interpreting </w:t>
            </w:r>
            <w:r w:rsidRPr="00854B5B">
              <w:rPr>
                <w:rFonts w:ascii="Times New Roman" w:hAnsi="Times New Roman" w:cs="Times New Roman"/>
                <w:bCs/>
                <w:sz w:val="24"/>
                <w:szCs w:val="24"/>
              </w:rPr>
              <w:t>the care label important in clothing maintenance?</w:t>
            </w:r>
          </w:p>
          <w:p w14:paraId="75EA126F" w14:textId="09E3E991" w:rsidR="00A4220A" w:rsidRPr="00854B5B" w:rsidRDefault="00A4220A" w:rsidP="003E4B9F">
            <w:pPr>
              <w:pStyle w:val="NoSpacing"/>
              <w:numPr>
                <w:ilvl w:val="0"/>
                <w:numId w:val="169"/>
              </w:numPr>
              <w:rPr>
                <w:rFonts w:ascii="Times New Roman" w:hAnsi="Times New Roman" w:cs="Times New Roman"/>
                <w:sz w:val="24"/>
                <w:szCs w:val="24"/>
              </w:rPr>
            </w:pPr>
            <w:r w:rsidRPr="00854B5B">
              <w:rPr>
                <w:rFonts w:ascii="Times New Roman" w:hAnsi="Times New Roman" w:cs="Times New Roman"/>
                <w:sz w:val="24"/>
                <w:szCs w:val="24"/>
              </w:rPr>
              <w:t xml:space="preserve">What communication skills does one need to </w:t>
            </w:r>
            <w:r>
              <w:rPr>
                <w:rFonts w:ascii="Times New Roman" w:hAnsi="Times New Roman" w:cs="Times New Roman"/>
                <w:sz w:val="24"/>
                <w:szCs w:val="24"/>
              </w:rPr>
              <w:t>share</w:t>
            </w:r>
            <w:r w:rsidRPr="00854B5B">
              <w:rPr>
                <w:rFonts w:ascii="Times New Roman" w:hAnsi="Times New Roman" w:cs="Times New Roman"/>
                <w:sz w:val="24"/>
                <w:szCs w:val="24"/>
              </w:rPr>
              <w:t xml:space="preserve"> instructions for performing clothing maintenance, minor repair tasks, and basic clothing construction tasks?</w:t>
            </w:r>
          </w:p>
          <w:p w14:paraId="2FD23059" w14:textId="77777777" w:rsidR="00A4220A" w:rsidRPr="00854B5B" w:rsidRDefault="00A4220A" w:rsidP="003E4B9F">
            <w:pPr>
              <w:pStyle w:val="NoSpacing"/>
              <w:numPr>
                <w:ilvl w:val="0"/>
                <w:numId w:val="169"/>
              </w:numPr>
              <w:rPr>
                <w:rFonts w:ascii="Times New Roman" w:hAnsi="Times New Roman" w:cs="Times New Roman"/>
                <w:sz w:val="24"/>
                <w:szCs w:val="24"/>
              </w:rPr>
            </w:pPr>
            <w:r w:rsidRPr="00854B5B">
              <w:rPr>
                <w:rFonts w:ascii="Times New Roman" w:hAnsi="Times New Roman" w:cs="Times New Roman"/>
                <w:sz w:val="24"/>
                <w:szCs w:val="24"/>
              </w:rPr>
              <w:t>What special vocabulary terms are associated with these instructions?</w:t>
            </w:r>
          </w:p>
          <w:p w14:paraId="2D95A245"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Leadership</w:t>
            </w:r>
          </w:p>
          <w:p w14:paraId="607F0609" w14:textId="77777777" w:rsidR="00A4220A" w:rsidRPr="00854B5B" w:rsidRDefault="00A4220A" w:rsidP="003E4B9F">
            <w:pPr>
              <w:pStyle w:val="NoSpacing"/>
              <w:numPr>
                <w:ilvl w:val="0"/>
                <w:numId w:val="170"/>
              </w:numPr>
              <w:rPr>
                <w:rFonts w:ascii="Times New Roman" w:hAnsi="Times New Roman" w:cs="Times New Roman"/>
                <w:sz w:val="24"/>
                <w:szCs w:val="24"/>
              </w:rPr>
            </w:pPr>
            <w:r w:rsidRPr="00854B5B">
              <w:rPr>
                <w:rFonts w:ascii="Times New Roman" w:hAnsi="Times New Roman" w:cs="Times New Roman"/>
                <w:sz w:val="24"/>
                <w:szCs w:val="24"/>
              </w:rPr>
              <w:t>What career opportunities are available for people who have the skills to perform clothing maintenance, minor repair tasks, and basic clothing construction tasks?</w:t>
            </w:r>
          </w:p>
          <w:p w14:paraId="0FD88224" w14:textId="77777777" w:rsidR="00A4220A" w:rsidRPr="00854B5B" w:rsidRDefault="00A4220A" w:rsidP="00A4220A">
            <w:pPr>
              <w:pStyle w:val="NoSpacing"/>
              <w:rPr>
                <w:rFonts w:ascii="Times New Roman" w:hAnsi="Times New Roman" w:cs="Times New Roman"/>
                <w:b/>
                <w:bCs/>
                <w:sz w:val="24"/>
                <w:szCs w:val="24"/>
              </w:rPr>
            </w:pPr>
            <w:r w:rsidRPr="00854B5B">
              <w:rPr>
                <w:rFonts w:ascii="Times New Roman" w:hAnsi="Times New Roman" w:cs="Times New Roman"/>
                <w:b/>
                <w:bCs/>
                <w:sz w:val="24"/>
                <w:szCs w:val="24"/>
              </w:rPr>
              <w:t>Management</w:t>
            </w:r>
          </w:p>
          <w:p w14:paraId="14FD64C3" w14:textId="77777777" w:rsidR="00A4220A" w:rsidRPr="00854B5B" w:rsidRDefault="00A4220A" w:rsidP="003E4B9F">
            <w:pPr>
              <w:pStyle w:val="NoSpacing"/>
              <w:numPr>
                <w:ilvl w:val="0"/>
                <w:numId w:val="166"/>
              </w:numPr>
              <w:rPr>
                <w:rFonts w:ascii="Times New Roman" w:hAnsi="Times New Roman" w:cs="Times New Roman"/>
                <w:bCs/>
                <w:sz w:val="24"/>
                <w:szCs w:val="24"/>
              </w:rPr>
            </w:pPr>
            <w:r w:rsidRPr="00854B5B">
              <w:rPr>
                <w:rFonts w:ascii="Times New Roman" w:hAnsi="Times New Roman" w:cs="Times New Roman"/>
                <w:bCs/>
                <w:sz w:val="24"/>
                <w:szCs w:val="24"/>
              </w:rPr>
              <w:t>What routine steps can one take to keep one’s clothing in good condition?</w:t>
            </w:r>
          </w:p>
          <w:p w14:paraId="6798DF1E" w14:textId="660AA505" w:rsidR="00A4220A" w:rsidRPr="00854B5B" w:rsidRDefault="00A4220A" w:rsidP="003E4B9F">
            <w:pPr>
              <w:pStyle w:val="NoSpacing"/>
              <w:numPr>
                <w:ilvl w:val="0"/>
                <w:numId w:val="171"/>
              </w:numPr>
              <w:rPr>
                <w:rFonts w:ascii="Times New Roman" w:hAnsi="Times New Roman" w:cs="Times New Roman"/>
                <w:sz w:val="24"/>
                <w:szCs w:val="24"/>
              </w:rPr>
            </w:pPr>
            <w:r w:rsidRPr="00854B5B">
              <w:rPr>
                <w:rFonts w:ascii="Times New Roman" w:hAnsi="Times New Roman" w:cs="Times New Roman"/>
                <w:sz w:val="24"/>
                <w:szCs w:val="24"/>
              </w:rPr>
              <w:t xml:space="preserve">What time-management techniques can help one stay </w:t>
            </w:r>
            <w:r w:rsidRPr="00854B5B">
              <w:rPr>
                <w:rFonts w:ascii="Times New Roman" w:hAnsi="Times New Roman" w:cs="Times New Roman"/>
                <w:sz w:val="24"/>
                <w:szCs w:val="24"/>
              </w:rPr>
              <w:lastRenderedPageBreak/>
              <w:t>efficient in efforts to make, repair, and maintain clothing?</w:t>
            </w:r>
          </w:p>
          <w:p w14:paraId="34718D39" w14:textId="77777777" w:rsidR="00A4220A" w:rsidRPr="00854B5B" w:rsidRDefault="00A4220A" w:rsidP="00A4220A">
            <w:pPr>
              <w:pStyle w:val="NoSpacing"/>
              <w:rPr>
                <w:rFonts w:ascii="Times New Roman" w:hAnsi="Times New Roman" w:cs="Times New Roman"/>
                <w:sz w:val="24"/>
                <w:szCs w:val="24"/>
              </w:rPr>
            </w:pPr>
          </w:p>
        </w:tc>
        <w:tc>
          <w:tcPr>
            <w:tcW w:w="2741" w:type="dxa"/>
          </w:tcPr>
          <w:p w14:paraId="20096BDE" w14:textId="6B3A5BF2"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sz w:val="24"/>
                <w:szCs w:val="24"/>
              </w:rPr>
              <w:lastRenderedPageBreak/>
              <w:t>English: 9.RV, 9.RI, 10.RV, 10.RI, 11.RV, 11.RI, 12.RV, 12.RI</w:t>
            </w:r>
          </w:p>
        </w:tc>
        <w:tc>
          <w:tcPr>
            <w:tcW w:w="2863" w:type="dxa"/>
          </w:tcPr>
          <w:p w14:paraId="1ED0DD95"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DD16C6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6388BF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725FBB0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D9621D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39D983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FE53EAA" w14:textId="77777777" w:rsidR="00A4220A" w:rsidRPr="00337C03" w:rsidRDefault="00A4220A" w:rsidP="00A4220A">
            <w:pPr>
              <w:pStyle w:val="ListParagraph"/>
              <w:rPr>
                <w:rFonts w:ascii="Times New Roman" w:hAnsi="Times New Roman" w:cs="Times New Roman"/>
                <w:sz w:val="24"/>
                <w:szCs w:val="24"/>
              </w:rPr>
            </w:pPr>
          </w:p>
          <w:p w14:paraId="08A1BA95"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F7F89CC"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AD61C4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3074FA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A8738D7" w14:textId="77777777" w:rsidR="00A4220A" w:rsidRDefault="00A4220A" w:rsidP="00A4220A">
            <w:pPr>
              <w:rPr>
                <w:rFonts w:ascii="Times New Roman" w:hAnsi="Times New Roman" w:cs="Times New Roman"/>
                <w:b/>
                <w:sz w:val="24"/>
                <w:szCs w:val="24"/>
                <w:u w:val="single"/>
              </w:rPr>
            </w:pPr>
          </w:p>
          <w:p w14:paraId="2C54B17F" w14:textId="77777777" w:rsidR="00DA1A37" w:rsidRPr="00337C03" w:rsidRDefault="00DA1A37" w:rsidP="00A4220A">
            <w:pPr>
              <w:rPr>
                <w:rFonts w:ascii="Times New Roman" w:hAnsi="Times New Roman" w:cs="Times New Roman"/>
                <w:b/>
                <w:sz w:val="24"/>
                <w:szCs w:val="24"/>
                <w:u w:val="single"/>
              </w:rPr>
            </w:pPr>
          </w:p>
          <w:p w14:paraId="609C906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15BD83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6B8397C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3263157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E3C7F6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1EF88B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2D5C1A6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Sustainability Challenge</w:t>
            </w:r>
          </w:p>
          <w:p w14:paraId="416E10C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685711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DAB9A45" w14:textId="77777777" w:rsidR="00A4220A" w:rsidRPr="00337C03" w:rsidRDefault="00A4220A" w:rsidP="00A4220A">
            <w:pPr>
              <w:pStyle w:val="NoSpacing"/>
              <w:rPr>
                <w:rFonts w:ascii="Times New Roman" w:hAnsi="Times New Roman" w:cs="Times New Roman"/>
                <w:sz w:val="24"/>
                <w:szCs w:val="24"/>
              </w:rPr>
            </w:pPr>
          </w:p>
        </w:tc>
      </w:tr>
      <w:tr w:rsidR="00A4220A" w:rsidRPr="007B4DF8" w14:paraId="2262FA3F" w14:textId="77777777" w:rsidTr="002643FE">
        <w:tblPrEx>
          <w:tblCellMar>
            <w:left w:w="115" w:type="dxa"/>
            <w:right w:w="115" w:type="dxa"/>
          </w:tblCellMar>
        </w:tblPrEx>
        <w:tc>
          <w:tcPr>
            <w:tcW w:w="737" w:type="dxa"/>
          </w:tcPr>
          <w:p w14:paraId="4AE79056" w14:textId="7219E3A5" w:rsidR="00A4220A" w:rsidRPr="0030783E" w:rsidRDefault="00A4220A" w:rsidP="00A4220A">
            <w:pPr>
              <w:spacing w:before="40" w:afterLines="40" w:after="96"/>
              <w:rPr>
                <w:rFonts w:ascii="Times New Roman" w:eastAsia="Times New Roman" w:hAnsi="Times New Roman" w:cs="Times New Roman"/>
                <w:sz w:val="24"/>
                <w:szCs w:val="24"/>
              </w:rPr>
            </w:pPr>
            <w:r w:rsidRPr="0030783E">
              <w:rPr>
                <w:rFonts w:ascii="Times New Roman" w:eastAsia="Times New Roman" w:hAnsi="Times New Roman" w:cs="Times New Roman"/>
                <w:sz w:val="24"/>
                <w:szCs w:val="24"/>
              </w:rPr>
              <w:t>74</w:t>
            </w:r>
          </w:p>
        </w:tc>
        <w:tc>
          <w:tcPr>
            <w:tcW w:w="3668" w:type="dxa"/>
          </w:tcPr>
          <w:p w14:paraId="30990344" w14:textId="3970BF06" w:rsidR="00A4220A" w:rsidRPr="0030783E" w:rsidRDefault="00A4220A" w:rsidP="00A4220A">
            <w:pPr>
              <w:spacing w:before="40" w:afterLines="40" w:after="96"/>
              <w:rPr>
                <w:rFonts w:ascii="Times New Roman" w:eastAsia="Times New Roman" w:hAnsi="Times New Roman" w:cs="Times New Roman"/>
                <w:sz w:val="24"/>
                <w:szCs w:val="24"/>
              </w:rPr>
            </w:pPr>
            <w:r w:rsidRPr="0030783E">
              <w:rPr>
                <w:rFonts w:ascii="Times New Roman" w:eastAsia="Times New Roman" w:hAnsi="Times New Roman" w:cs="Times New Roman"/>
                <w:sz w:val="24"/>
                <w:szCs w:val="24"/>
              </w:rPr>
              <w:t xml:space="preserve">Demonstrate clothing repair. </w:t>
            </w:r>
          </w:p>
        </w:tc>
        <w:tc>
          <w:tcPr>
            <w:tcW w:w="4648" w:type="dxa"/>
          </w:tcPr>
          <w:p w14:paraId="355D19E1" w14:textId="77777777" w:rsidR="00A4220A" w:rsidRPr="0030783E" w:rsidRDefault="00A4220A" w:rsidP="00A4220A">
            <w:pPr>
              <w:pStyle w:val="NoSpacing"/>
              <w:rPr>
                <w:rFonts w:ascii="Times New Roman" w:hAnsi="Times New Roman" w:cs="Times New Roman"/>
                <w:sz w:val="24"/>
                <w:szCs w:val="24"/>
              </w:rPr>
            </w:pPr>
            <w:r w:rsidRPr="0030783E">
              <w:rPr>
                <w:rFonts w:ascii="Times New Roman" w:hAnsi="Times New Roman" w:cs="Times New Roman"/>
                <w:sz w:val="24"/>
                <w:szCs w:val="24"/>
              </w:rPr>
              <w:t xml:space="preserve">Demonstration may include </w:t>
            </w:r>
          </w:p>
          <w:p w14:paraId="4FB69844" w14:textId="77777777" w:rsidR="00A4220A" w:rsidRPr="0030783E" w:rsidRDefault="00A4220A" w:rsidP="00A4220A">
            <w:pPr>
              <w:pStyle w:val="NoSpacing"/>
              <w:rPr>
                <w:rFonts w:ascii="Times New Roman" w:hAnsi="Times New Roman" w:cs="Times New Roman"/>
                <w:sz w:val="24"/>
                <w:szCs w:val="24"/>
              </w:rPr>
            </w:pPr>
          </w:p>
          <w:p w14:paraId="2AFC4624" w14:textId="4169A238" w:rsidR="00A4220A" w:rsidRPr="0030783E" w:rsidRDefault="00A4220A" w:rsidP="003E4B9F">
            <w:pPr>
              <w:pStyle w:val="NoSpacing"/>
              <w:numPr>
                <w:ilvl w:val="0"/>
                <w:numId w:val="229"/>
              </w:numPr>
              <w:rPr>
                <w:rFonts w:ascii="Times New Roman" w:hAnsi="Times New Roman" w:cs="Times New Roman"/>
                <w:sz w:val="24"/>
                <w:szCs w:val="24"/>
              </w:rPr>
            </w:pPr>
            <w:r w:rsidRPr="0030783E">
              <w:rPr>
                <w:rFonts w:ascii="Times New Roman" w:hAnsi="Times New Roman" w:cs="Times New Roman"/>
                <w:sz w:val="24"/>
                <w:szCs w:val="24"/>
              </w:rPr>
              <w:t>constructing―using basic machine and hand stitching</w:t>
            </w:r>
          </w:p>
          <w:p w14:paraId="2B1B99F6" w14:textId="77777777" w:rsidR="00A4220A" w:rsidRPr="0030783E" w:rsidRDefault="00A4220A" w:rsidP="003E4B9F">
            <w:pPr>
              <w:pStyle w:val="NoSpacing"/>
              <w:numPr>
                <w:ilvl w:val="0"/>
                <w:numId w:val="229"/>
              </w:numPr>
              <w:rPr>
                <w:rFonts w:ascii="Times New Roman" w:hAnsi="Times New Roman" w:cs="Times New Roman"/>
                <w:sz w:val="24"/>
                <w:szCs w:val="24"/>
              </w:rPr>
            </w:pPr>
            <w:r w:rsidRPr="0030783E">
              <w:rPr>
                <w:rFonts w:ascii="Times New Roman" w:hAnsi="Times New Roman" w:cs="Times New Roman"/>
                <w:sz w:val="24"/>
                <w:szCs w:val="24"/>
              </w:rPr>
              <w:t>repairing―attaching buttons, snaps, hooks and eyes; re-stitching split seams; concealing tears and rips; re-sewing zippers; hemming garments.</w:t>
            </w:r>
          </w:p>
          <w:p w14:paraId="791F213D" w14:textId="77777777" w:rsidR="00A4220A" w:rsidRPr="0030783E" w:rsidRDefault="00A4220A" w:rsidP="00A4220A">
            <w:pPr>
              <w:pStyle w:val="NoSpacing"/>
              <w:rPr>
                <w:rFonts w:ascii="Times New Roman" w:hAnsi="Times New Roman" w:cs="Times New Roman"/>
                <w:sz w:val="24"/>
                <w:szCs w:val="24"/>
              </w:rPr>
            </w:pPr>
          </w:p>
        </w:tc>
        <w:tc>
          <w:tcPr>
            <w:tcW w:w="4053" w:type="dxa"/>
          </w:tcPr>
          <w:p w14:paraId="5CEE45C3" w14:textId="77777777" w:rsidR="00A4220A" w:rsidRPr="00777870" w:rsidRDefault="00A4220A" w:rsidP="00A4220A">
            <w:pPr>
              <w:pStyle w:val="NoSpacing"/>
              <w:spacing w:after="60"/>
              <w:rPr>
                <w:rFonts w:ascii="Times New Roman" w:hAnsi="Times New Roman" w:cs="Times New Roman"/>
                <w:sz w:val="24"/>
                <w:szCs w:val="24"/>
              </w:rPr>
            </w:pPr>
            <w:r w:rsidRPr="00777870">
              <w:rPr>
                <w:rFonts w:ascii="Times New Roman" w:hAnsi="Times New Roman" w:cs="Times New Roman"/>
                <w:b/>
                <w:bCs/>
                <w:sz w:val="24"/>
                <w:szCs w:val="24"/>
              </w:rPr>
              <w:t>Process/Skill Questions:</w:t>
            </w:r>
          </w:p>
          <w:p w14:paraId="3BF72A0C" w14:textId="77777777" w:rsidR="00A4220A" w:rsidRPr="00777870" w:rsidRDefault="00A4220A" w:rsidP="00A4220A">
            <w:pPr>
              <w:pStyle w:val="NoSpacing"/>
              <w:spacing w:after="60"/>
              <w:jc w:val="both"/>
              <w:rPr>
                <w:rFonts w:ascii="Times New Roman" w:hAnsi="Times New Roman" w:cs="Times New Roman"/>
                <w:b/>
                <w:bCs/>
                <w:sz w:val="24"/>
                <w:szCs w:val="24"/>
              </w:rPr>
            </w:pPr>
            <w:r w:rsidRPr="00777870">
              <w:rPr>
                <w:rFonts w:ascii="Times New Roman" w:hAnsi="Times New Roman" w:cs="Times New Roman"/>
                <w:b/>
                <w:bCs/>
                <w:sz w:val="24"/>
                <w:szCs w:val="24"/>
              </w:rPr>
              <w:t>Thinking</w:t>
            </w:r>
          </w:p>
          <w:p w14:paraId="1414F0E5" w14:textId="77777777"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What factors may influence a choice to construct clothing for self and family rather than to purchase it?</w:t>
            </w:r>
          </w:p>
          <w:p w14:paraId="026A2F34" w14:textId="77777777"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 xml:space="preserve">What are other methods of clothing repair? </w:t>
            </w:r>
          </w:p>
          <w:p w14:paraId="3EA17F3C"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Communication</w:t>
            </w:r>
          </w:p>
          <w:p w14:paraId="61967701" w14:textId="681A4508"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What communication skills are needed to discuss whether to repair or replace a clothing item?</w:t>
            </w:r>
          </w:p>
          <w:p w14:paraId="549AF41E" w14:textId="619AB22D"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 xml:space="preserve">What communication skills does one need to explain how a piece of clothing will be repaired? </w:t>
            </w:r>
          </w:p>
          <w:p w14:paraId="57941324"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Leadership</w:t>
            </w:r>
          </w:p>
          <w:p w14:paraId="66AF29A9" w14:textId="77777777"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Can making one’s own clothes be a sign of independence and initiative? Why or why not?</w:t>
            </w:r>
          </w:p>
          <w:p w14:paraId="18B263B1" w14:textId="0C8127FF" w:rsidR="00A4220A" w:rsidRPr="00777870" w:rsidRDefault="00A4220A" w:rsidP="003E4B9F">
            <w:pPr>
              <w:pStyle w:val="NoSpacing"/>
              <w:numPr>
                <w:ilvl w:val="0"/>
                <w:numId w:val="245"/>
              </w:numPr>
              <w:rPr>
                <w:rFonts w:ascii="Times New Roman" w:hAnsi="Times New Roman" w:cs="Times New Roman"/>
                <w:sz w:val="24"/>
                <w:szCs w:val="24"/>
              </w:rPr>
            </w:pPr>
            <w:r w:rsidRPr="00777870">
              <w:rPr>
                <w:rFonts w:ascii="Times New Roman" w:hAnsi="Times New Roman" w:cs="Times New Roman"/>
                <w:sz w:val="24"/>
                <w:szCs w:val="24"/>
              </w:rPr>
              <w:t xml:space="preserve">How </w:t>
            </w:r>
            <w:r>
              <w:rPr>
                <w:rFonts w:ascii="Times New Roman" w:hAnsi="Times New Roman" w:cs="Times New Roman"/>
                <w:sz w:val="24"/>
                <w:szCs w:val="24"/>
              </w:rPr>
              <w:t>does one</w:t>
            </w:r>
            <w:r w:rsidRPr="00777870">
              <w:rPr>
                <w:rFonts w:ascii="Times New Roman" w:hAnsi="Times New Roman" w:cs="Times New Roman"/>
                <w:sz w:val="24"/>
                <w:szCs w:val="24"/>
              </w:rPr>
              <w:t xml:space="preserve"> choose the best repair option for a specific issue?</w:t>
            </w:r>
          </w:p>
          <w:p w14:paraId="68DE3393"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Management</w:t>
            </w:r>
          </w:p>
          <w:p w14:paraId="7C3D6C5D" w14:textId="38CA2A6C" w:rsidR="00A4220A" w:rsidRPr="00777870" w:rsidRDefault="00A4220A" w:rsidP="003E4B9F">
            <w:pPr>
              <w:pStyle w:val="NoSpacing"/>
              <w:numPr>
                <w:ilvl w:val="0"/>
                <w:numId w:val="245"/>
              </w:numPr>
              <w:spacing w:after="60"/>
              <w:rPr>
                <w:rFonts w:ascii="Times New Roman" w:hAnsi="Times New Roman" w:cs="Times New Roman"/>
                <w:b/>
                <w:bCs/>
                <w:sz w:val="24"/>
                <w:szCs w:val="24"/>
              </w:rPr>
            </w:pPr>
            <w:r w:rsidRPr="00777870">
              <w:rPr>
                <w:rFonts w:ascii="Times New Roman" w:hAnsi="Times New Roman" w:cs="Times New Roman"/>
                <w:sz w:val="24"/>
                <w:szCs w:val="24"/>
              </w:rPr>
              <w:t>When should a garment be repaired vs</w:t>
            </w:r>
            <w:r w:rsidR="00630EE2">
              <w:rPr>
                <w:rFonts w:ascii="Times New Roman" w:hAnsi="Times New Roman" w:cs="Times New Roman"/>
                <w:sz w:val="24"/>
                <w:szCs w:val="24"/>
              </w:rPr>
              <w:t>.</w:t>
            </w:r>
            <w:r w:rsidRPr="00777870">
              <w:rPr>
                <w:rFonts w:ascii="Times New Roman" w:hAnsi="Times New Roman" w:cs="Times New Roman"/>
                <w:sz w:val="24"/>
                <w:szCs w:val="24"/>
              </w:rPr>
              <w:t xml:space="preserve"> replaced?</w:t>
            </w:r>
          </w:p>
          <w:p w14:paraId="3A4B23B0" w14:textId="4A3A874D" w:rsidR="00A4220A" w:rsidRPr="00777870" w:rsidRDefault="00A4220A" w:rsidP="003E4B9F">
            <w:pPr>
              <w:pStyle w:val="NoSpacing"/>
              <w:numPr>
                <w:ilvl w:val="0"/>
                <w:numId w:val="245"/>
              </w:numPr>
              <w:spacing w:after="60"/>
              <w:rPr>
                <w:rFonts w:ascii="Times New Roman" w:hAnsi="Times New Roman" w:cs="Times New Roman"/>
                <w:b/>
                <w:bCs/>
                <w:sz w:val="24"/>
                <w:szCs w:val="24"/>
              </w:rPr>
            </w:pPr>
            <w:r w:rsidRPr="00777870">
              <w:rPr>
                <w:rFonts w:ascii="Times New Roman" w:hAnsi="Times New Roman" w:cs="Times New Roman"/>
                <w:sz w:val="24"/>
                <w:szCs w:val="24"/>
              </w:rPr>
              <w:t xml:space="preserve">What adjustments might </w:t>
            </w:r>
            <w:r>
              <w:rPr>
                <w:rFonts w:ascii="Times New Roman" w:hAnsi="Times New Roman" w:cs="Times New Roman"/>
                <w:sz w:val="24"/>
                <w:szCs w:val="24"/>
              </w:rPr>
              <w:t xml:space="preserve">one </w:t>
            </w:r>
            <w:r w:rsidRPr="00777870">
              <w:rPr>
                <w:rFonts w:ascii="Times New Roman" w:hAnsi="Times New Roman" w:cs="Times New Roman"/>
                <w:sz w:val="24"/>
                <w:szCs w:val="24"/>
              </w:rPr>
              <w:t>make during the repair process if something does</w:t>
            </w:r>
            <w:r>
              <w:rPr>
                <w:rFonts w:ascii="Times New Roman" w:hAnsi="Times New Roman" w:cs="Times New Roman"/>
                <w:sz w:val="24"/>
                <w:szCs w:val="24"/>
              </w:rPr>
              <w:t xml:space="preserve"> not</w:t>
            </w:r>
            <w:r w:rsidRPr="00777870">
              <w:rPr>
                <w:rFonts w:ascii="Times New Roman" w:hAnsi="Times New Roman" w:cs="Times New Roman"/>
                <w:sz w:val="24"/>
                <w:szCs w:val="24"/>
              </w:rPr>
              <w:t xml:space="preserve"> go as planned?</w:t>
            </w:r>
          </w:p>
        </w:tc>
        <w:tc>
          <w:tcPr>
            <w:tcW w:w="2741" w:type="dxa"/>
          </w:tcPr>
          <w:p w14:paraId="3F154B7E" w14:textId="618324D4" w:rsidR="00A4220A" w:rsidRPr="00337C03" w:rsidRDefault="00A4220A" w:rsidP="00A4220A">
            <w:pPr>
              <w:pStyle w:val="ListParagraph"/>
              <w:ind w:left="62"/>
              <w:rPr>
                <w:rFonts w:ascii="Times New Roman" w:hAnsi="Times New Roman" w:cs="Times New Roman"/>
                <w:sz w:val="24"/>
                <w:szCs w:val="24"/>
              </w:rPr>
            </w:pPr>
            <w:r w:rsidRPr="004D36DC">
              <w:rPr>
                <w:rFonts w:ascii="Times New Roman" w:hAnsi="Times New Roman" w:cs="Times New Roman"/>
                <w:sz w:val="24"/>
                <w:szCs w:val="24"/>
              </w:rPr>
              <w:t>English: 9.C, 9.LU 10.C, 10.LU, 11.C, 11.LU, 12.C, 12.LU</w:t>
            </w:r>
          </w:p>
        </w:tc>
        <w:tc>
          <w:tcPr>
            <w:tcW w:w="2863" w:type="dxa"/>
          </w:tcPr>
          <w:p w14:paraId="28C7AF7A"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FA3A18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378997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4A3AFB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698B84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0BE2497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32A4E7A" w14:textId="77777777" w:rsidR="00A4220A" w:rsidRPr="00337C03" w:rsidRDefault="00A4220A" w:rsidP="00A4220A">
            <w:pPr>
              <w:pStyle w:val="ListParagraph"/>
              <w:rPr>
                <w:rFonts w:ascii="Times New Roman" w:hAnsi="Times New Roman" w:cs="Times New Roman"/>
                <w:sz w:val="24"/>
                <w:szCs w:val="24"/>
              </w:rPr>
            </w:pPr>
          </w:p>
          <w:p w14:paraId="091160C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7ABAB6E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808332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D9FF993" w14:textId="77777777" w:rsidR="00A4220A" w:rsidRPr="00337C03" w:rsidRDefault="00A4220A" w:rsidP="00A4220A">
            <w:pPr>
              <w:rPr>
                <w:rFonts w:ascii="Times New Roman" w:hAnsi="Times New Roman" w:cs="Times New Roman"/>
                <w:sz w:val="24"/>
                <w:szCs w:val="24"/>
              </w:rPr>
            </w:pPr>
          </w:p>
          <w:p w14:paraId="1D364709" w14:textId="77777777" w:rsidR="00A4220A" w:rsidRPr="00337C03" w:rsidRDefault="00A4220A" w:rsidP="00A4220A">
            <w:pPr>
              <w:rPr>
                <w:rFonts w:ascii="Times New Roman" w:hAnsi="Times New Roman" w:cs="Times New Roman"/>
                <w:b/>
                <w:sz w:val="24"/>
                <w:szCs w:val="24"/>
                <w:u w:val="single"/>
              </w:rPr>
            </w:pPr>
          </w:p>
          <w:p w14:paraId="464FD473"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F9611B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3B33C1A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4B98E17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30F264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73BDED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0EE0934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87FEFD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FA4DA98" w14:textId="77777777" w:rsidR="00A4220A" w:rsidRPr="00337C03" w:rsidRDefault="00A4220A" w:rsidP="00A4220A">
            <w:pPr>
              <w:pStyle w:val="NoSpacing"/>
              <w:rPr>
                <w:rFonts w:ascii="Times New Roman" w:hAnsi="Times New Roman" w:cs="Times New Roman"/>
                <w:sz w:val="24"/>
                <w:szCs w:val="24"/>
              </w:rPr>
            </w:pPr>
          </w:p>
        </w:tc>
      </w:tr>
      <w:tr w:rsidR="00A4220A" w:rsidRPr="007B4DF8" w14:paraId="2C4016A7" w14:textId="77777777" w:rsidTr="002643FE">
        <w:tblPrEx>
          <w:tblCellMar>
            <w:left w:w="115" w:type="dxa"/>
            <w:right w:w="115" w:type="dxa"/>
          </w:tblCellMar>
        </w:tblPrEx>
        <w:tc>
          <w:tcPr>
            <w:tcW w:w="737" w:type="dxa"/>
          </w:tcPr>
          <w:p w14:paraId="7D44794C" w14:textId="0C8C1983"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p w14:paraId="64F8A9DD" w14:textId="3ECA4AA0" w:rsidR="00A4220A" w:rsidRDefault="00A4220A" w:rsidP="00A4220A">
            <w:pPr>
              <w:spacing w:before="40" w:afterLines="40" w:after="96"/>
              <w:rPr>
                <w:rFonts w:ascii="Times New Roman" w:eastAsia="Times New Roman" w:hAnsi="Times New Roman" w:cs="Times New Roman"/>
                <w:sz w:val="24"/>
                <w:szCs w:val="24"/>
              </w:rPr>
            </w:pPr>
          </w:p>
        </w:tc>
        <w:tc>
          <w:tcPr>
            <w:tcW w:w="3668" w:type="dxa"/>
          </w:tcPr>
          <w:p w14:paraId="329976AD" w14:textId="4033DC59"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basic construction skills.</w:t>
            </w:r>
          </w:p>
        </w:tc>
        <w:tc>
          <w:tcPr>
            <w:tcW w:w="4648" w:type="dxa"/>
          </w:tcPr>
          <w:p w14:paraId="20991834" w14:textId="77777777" w:rsidR="00A4220A" w:rsidRDefault="00A4220A" w:rsidP="00A4220A">
            <w:pPr>
              <w:pStyle w:val="NoSpacing"/>
              <w:rPr>
                <w:rFonts w:ascii="Times New Roman" w:hAnsi="Times New Roman" w:cs="Times New Roman"/>
                <w:bCs/>
                <w:sz w:val="24"/>
                <w:szCs w:val="24"/>
              </w:rPr>
            </w:pPr>
            <w:r w:rsidRPr="00095B88">
              <w:rPr>
                <w:rFonts w:ascii="Times New Roman" w:hAnsi="Times New Roman" w:cs="Times New Roman"/>
                <w:bCs/>
                <w:sz w:val="24"/>
                <w:szCs w:val="24"/>
              </w:rPr>
              <w:t>Demonstration should include</w:t>
            </w:r>
          </w:p>
          <w:p w14:paraId="2C423C83" w14:textId="77777777" w:rsidR="00A4220A" w:rsidRPr="00095B88" w:rsidRDefault="00A4220A" w:rsidP="00A4220A">
            <w:pPr>
              <w:pStyle w:val="NoSpacing"/>
              <w:rPr>
                <w:rFonts w:ascii="Times New Roman" w:hAnsi="Times New Roman" w:cs="Times New Roman"/>
                <w:bCs/>
                <w:sz w:val="24"/>
                <w:szCs w:val="24"/>
              </w:rPr>
            </w:pPr>
          </w:p>
          <w:p w14:paraId="04183B38"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pattern making</w:t>
            </w:r>
          </w:p>
          <w:p w14:paraId="30A48DB7"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fitting techniques</w:t>
            </w:r>
          </w:p>
          <w:p w14:paraId="33DD6C10"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cutting</w:t>
            </w:r>
          </w:p>
          <w:p w14:paraId="50877FB2" w14:textId="77777777" w:rsidR="00A4220A" w:rsidRPr="00095B88"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hand and machine sewing</w:t>
            </w:r>
          </w:p>
          <w:p w14:paraId="793AC05A" w14:textId="77777777" w:rsidR="00A4220A" w:rsidRDefault="00A4220A" w:rsidP="003E4B9F">
            <w:pPr>
              <w:pStyle w:val="NoSpacing"/>
              <w:numPr>
                <w:ilvl w:val="0"/>
                <w:numId w:val="231"/>
              </w:numPr>
              <w:rPr>
                <w:rFonts w:ascii="Times New Roman" w:hAnsi="Times New Roman" w:cs="Times New Roman"/>
                <w:bCs/>
                <w:sz w:val="24"/>
                <w:szCs w:val="24"/>
              </w:rPr>
            </w:pPr>
            <w:r w:rsidRPr="00095B88">
              <w:rPr>
                <w:rFonts w:ascii="Times New Roman" w:hAnsi="Times New Roman" w:cs="Times New Roman"/>
                <w:bCs/>
                <w:sz w:val="24"/>
                <w:szCs w:val="24"/>
              </w:rPr>
              <w:t>elements and principles of design.</w:t>
            </w:r>
          </w:p>
          <w:p w14:paraId="5DF24417" w14:textId="77777777" w:rsidR="00A4220A" w:rsidRPr="00095B88" w:rsidRDefault="00A4220A" w:rsidP="00A4220A">
            <w:pPr>
              <w:pStyle w:val="NoSpacing"/>
              <w:ind w:left="360"/>
              <w:rPr>
                <w:rFonts w:ascii="Times New Roman" w:hAnsi="Times New Roman" w:cs="Times New Roman"/>
                <w:bCs/>
                <w:sz w:val="24"/>
                <w:szCs w:val="24"/>
              </w:rPr>
            </w:pPr>
          </w:p>
          <w:p w14:paraId="322B08E3" w14:textId="77777777" w:rsidR="00A4220A" w:rsidRPr="00095B88" w:rsidRDefault="00A4220A" w:rsidP="00A4220A">
            <w:pPr>
              <w:pStyle w:val="NoSpacing"/>
              <w:rPr>
                <w:rFonts w:ascii="Times New Roman" w:hAnsi="Times New Roman" w:cs="Times New Roman"/>
                <w:bCs/>
                <w:sz w:val="24"/>
                <w:szCs w:val="24"/>
              </w:rPr>
            </w:pPr>
            <w:r w:rsidRPr="00095B88">
              <w:rPr>
                <w:rFonts w:ascii="Times New Roman" w:hAnsi="Times New Roman" w:cs="Times New Roman"/>
                <w:bCs/>
                <w:sz w:val="24"/>
                <w:szCs w:val="24"/>
              </w:rPr>
              <w:t>Demonstration should also include collaboration and creation of products using computerized operations and makerspace equipment such as embroidery machines, electronic cutters, three-dimensional (3D) printers, and sewing machines.</w:t>
            </w:r>
          </w:p>
          <w:p w14:paraId="446A9A32" w14:textId="77777777" w:rsidR="00A4220A" w:rsidRDefault="00A4220A" w:rsidP="00A4220A">
            <w:pPr>
              <w:pStyle w:val="NoSpacing"/>
              <w:rPr>
                <w:rFonts w:ascii="Times New Roman" w:hAnsi="Times New Roman" w:cs="Times New Roman"/>
                <w:sz w:val="24"/>
                <w:szCs w:val="24"/>
              </w:rPr>
            </w:pPr>
          </w:p>
        </w:tc>
        <w:tc>
          <w:tcPr>
            <w:tcW w:w="4053" w:type="dxa"/>
          </w:tcPr>
          <w:p w14:paraId="3800C0D6" w14:textId="77777777" w:rsidR="00A4220A" w:rsidRPr="00777870" w:rsidRDefault="00A4220A" w:rsidP="00A4220A">
            <w:pPr>
              <w:pStyle w:val="NoSpacing"/>
              <w:spacing w:after="60"/>
              <w:rPr>
                <w:rFonts w:ascii="Times New Roman" w:hAnsi="Times New Roman" w:cs="Times New Roman"/>
                <w:b/>
                <w:bCs/>
                <w:sz w:val="24"/>
                <w:szCs w:val="24"/>
              </w:rPr>
            </w:pPr>
            <w:r w:rsidRPr="00777870">
              <w:rPr>
                <w:rFonts w:ascii="Times New Roman" w:hAnsi="Times New Roman" w:cs="Times New Roman"/>
                <w:b/>
                <w:bCs/>
                <w:sz w:val="24"/>
                <w:szCs w:val="24"/>
              </w:rPr>
              <w:t>Process/Skill Questions:</w:t>
            </w:r>
          </w:p>
          <w:p w14:paraId="0FF29974"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Thinking</w:t>
            </w:r>
          </w:p>
          <w:p w14:paraId="68F5A418" w14:textId="77777777" w:rsidR="00A4220A" w:rsidRPr="00777870" w:rsidRDefault="00A4220A" w:rsidP="003E4B9F">
            <w:pPr>
              <w:pStyle w:val="NoSpacing"/>
              <w:numPr>
                <w:ilvl w:val="0"/>
                <w:numId w:val="232"/>
              </w:numPr>
              <w:rPr>
                <w:rFonts w:ascii="Times New Roman" w:hAnsi="Times New Roman" w:cs="Times New Roman"/>
                <w:sz w:val="24"/>
                <w:szCs w:val="24"/>
              </w:rPr>
            </w:pPr>
            <w:r w:rsidRPr="00777870">
              <w:rPr>
                <w:rFonts w:ascii="Times New Roman" w:hAnsi="Times New Roman" w:cs="Times New Roman"/>
                <w:sz w:val="24"/>
                <w:szCs w:val="24"/>
              </w:rPr>
              <w:t>What are the desired outcomes in producing apparel?</w:t>
            </w:r>
          </w:p>
          <w:p w14:paraId="32A52C53" w14:textId="77777777" w:rsidR="00A4220A" w:rsidRPr="00777870" w:rsidRDefault="00A4220A" w:rsidP="003E4B9F">
            <w:pPr>
              <w:pStyle w:val="NoSpacing"/>
              <w:numPr>
                <w:ilvl w:val="0"/>
                <w:numId w:val="232"/>
              </w:numPr>
              <w:rPr>
                <w:rFonts w:ascii="Times New Roman" w:hAnsi="Times New Roman" w:cs="Times New Roman"/>
                <w:sz w:val="24"/>
                <w:szCs w:val="24"/>
              </w:rPr>
            </w:pPr>
            <w:r w:rsidRPr="00777870">
              <w:rPr>
                <w:rFonts w:ascii="Times New Roman" w:hAnsi="Times New Roman" w:cs="Times New Roman"/>
                <w:sz w:val="24"/>
                <w:szCs w:val="24"/>
              </w:rPr>
              <w:t>How are construction and alteration similar? How are they different?</w:t>
            </w:r>
          </w:p>
          <w:p w14:paraId="05A22C72"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Communication</w:t>
            </w:r>
          </w:p>
          <w:p w14:paraId="398FBF0C" w14:textId="77777777" w:rsidR="00A4220A" w:rsidRPr="00777870" w:rsidRDefault="00A4220A" w:rsidP="003E4B9F">
            <w:pPr>
              <w:pStyle w:val="NoSpacing"/>
              <w:numPr>
                <w:ilvl w:val="0"/>
                <w:numId w:val="233"/>
              </w:numPr>
              <w:rPr>
                <w:rFonts w:ascii="Times New Roman" w:hAnsi="Times New Roman" w:cs="Times New Roman"/>
                <w:sz w:val="24"/>
                <w:szCs w:val="24"/>
              </w:rPr>
            </w:pPr>
            <w:r w:rsidRPr="00777870">
              <w:rPr>
                <w:rFonts w:ascii="Times New Roman" w:hAnsi="Times New Roman" w:cs="Times New Roman"/>
                <w:sz w:val="24"/>
                <w:szCs w:val="24"/>
              </w:rPr>
              <w:t>Why is it important to listen carefully to the customer before undertaking an alteration job?</w:t>
            </w:r>
          </w:p>
          <w:p w14:paraId="5AA0FA96" w14:textId="77777777" w:rsidR="00A4220A" w:rsidRPr="00777870" w:rsidRDefault="00A4220A" w:rsidP="003E4B9F">
            <w:pPr>
              <w:pStyle w:val="NoSpacing"/>
              <w:numPr>
                <w:ilvl w:val="0"/>
                <w:numId w:val="233"/>
              </w:numPr>
              <w:rPr>
                <w:rFonts w:ascii="Times New Roman" w:hAnsi="Times New Roman" w:cs="Times New Roman"/>
                <w:sz w:val="24"/>
                <w:szCs w:val="24"/>
              </w:rPr>
            </w:pPr>
            <w:r w:rsidRPr="00777870">
              <w:rPr>
                <w:rFonts w:ascii="Times New Roman" w:hAnsi="Times New Roman" w:cs="Times New Roman"/>
                <w:sz w:val="24"/>
                <w:szCs w:val="24"/>
              </w:rPr>
              <w:t>What communication skills are essential during apparel construction?</w:t>
            </w:r>
          </w:p>
          <w:p w14:paraId="6CBA346A"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Leadership</w:t>
            </w:r>
          </w:p>
          <w:p w14:paraId="3E79C43D" w14:textId="77777777" w:rsidR="00A4220A" w:rsidRPr="00777870" w:rsidRDefault="00A4220A" w:rsidP="003E4B9F">
            <w:pPr>
              <w:pStyle w:val="NoSpacing"/>
              <w:numPr>
                <w:ilvl w:val="0"/>
                <w:numId w:val="234"/>
              </w:numPr>
              <w:rPr>
                <w:rFonts w:ascii="Times New Roman" w:hAnsi="Times New Roman" w:cs="Times New Roman"/>
                <w:sz w:val="24"/>
                <w:szCs w:val="24"/>
              </w:rPr>
            </w:pPr>
            <w:r w:rsidRPr="00777870">
              <w:rPr>
                <w:rFonts w:ascii="Times New Roman" w:hAnsi="Times New Roman" w:cs="Times New Roman"/>
                <w:sz w:val="24"/>
                <w:szCs w:val="24"/>
              </w:rPr>
              <w:t>What criteria should be established for producing apparel?</w:t>
            </w:r>
          </w:p>
          <w:p w14:paraId="606A2A34" w14:textId="77777777" w:rsidR="00A4220A" w:rsidRPr="00777870" w:rsidRDefault="00A4220A" w:rsidP="003E4B9F">
            <w:pPr>
              <w:pStyle w:val="NoSpacing"/>
              <w:numPr>
                <w:ilvl w:val="0"/>
                <w:numId w:val="234"/>
              </w:numPr>
              <w:rPr>
                <w:rFonts w:ascii="Times New Roman" w:hAnsi="Times New Roman" w:cs="Times New Roman"/>
                <w:sz w:val="24"/>
                <w:szCs w:val="24"/>
              </w:rPr>
            </w:pPr>
            <w:r w:rsidRPr="00777870">
              <w:rPr>
                <w:rFonts w:ascii="Times New Roman" w:hAnsi="Times New Roman" w:cs="Times New Roman"/>
                <w:sz w:val="24"/>
                <w:szCs w:val="24"/>
              </w:rPr>
              <w:t>What suggestions might a garment producer suggest to a customer?</w:t>
            </w:r>
          </w:p>
          <w:p w14:paraId="63E2091F" w14:textId="77777777" w:rsidR="00A4220A" w:rsidRPr="00777870" w:rsidRDefault="00A4220A" w:rsidP="00A4220A">
            <w:pPr>
              <w:pStyle w:val="NoSpacing"/>
              <w:rPr>
                <w:rFonts w:ascii="Times New Roman" w:hAnsi="Times New Roman" w:cs="Times New Roman"/>
                <w:b/>
                <w:bCs/>
                <w:sz w:val="24"/>
                <w:szCs w:val="24"/>
              </w:rPr>
            </w:pPr>
            <w:r w:rsidRPr="00777870">
              <w:rPr>
                <w:rFonts w:ascii="Times New Roman" w:hAnsi="Times New Roman" w:cs="Times New Roman"/>
                <w:b/>
                <w:bCs/>
                <w:sz w:val="24"/>
                <w:szCs w:val="24"/>
              </w:rPr>
              <w:t>Management</w:t>
            </w:r>
          </w:p>
          <w:p w14:paraId="7184CA3E" w14:textId="77777777" w:rsidR="00A4220A" w:rsidRPr="00777870" w:rsidRDefault="00A4220A" w:rsidP="003E4B9F">
            <w:pPr>
              <w:pStyle w:val="NoSpacing"/>
              <w:numPr>
                <w:ilvl w:val="0"/>
                <w:numId w:val="235"/>
              </w:numPr>
              <w:rPr>
                <w:rFonts w:ascii="Times New Roman" w:hAnsi="Times New Roman" w:cs="Times New Roman"/>
                <w:sz w:val="24"/>
                <w:szCs w:val="24"/>
              </w:rPr>
            </w:pPr>
            <w:r w:rsidRPr="00777870">
              <w:rPr>
                <w:rFonts w:ascii="Times New Roman" w:hAnsi="Times New Roman" w:cs="Times New Roman"/>
                <w:sz w:val="24"/>
                <w:szCs w:val="24"/>
              </w:rPr>
              <w:t>What planning and materials are needed before garment construction can begin?</w:t>
            </w:r>
          </w:p>
          <w:p w14:paraId="48AA57B7" w14:textId="0E4FA084" w:rsidR="00A4220A" w:rsidRPr="00777870" w:rsidRDefault="00A4220A" w:rsidP="003E4B9F">
            <w:pPr>
              <w:pStyle w:val="NoSpacing"/>
              <w:numPr>
                <w:ilvl w:val="0"/>
                <w:numId w:val="235"/>
              </w:numPr>
              <w:spacing w:after="60"/>
              <w:rPr>
                <w:rFonts w:ascii="Times New Roman" w:hAnsi="Times New Roman" w:cs="Times New Roman"/>
                <w:b/>
                <w:bCs/>
                <w:sz w:val="24"/>
                <w:szCs w:val="24"/>
              </w:rPr>
            </w:pPr>
            <w:r w:rsidRPr="00777870">
              <w:rPr>
                <w:rFonts w:ascii="Times New Roman" w:hAnsi="Times New Roman" w:cs="Times New Roman"/>
                <w:sz w:val="24"/>
                <w:szCs w:val="24"/>
              </w:rPr>
              <w:t>How is technology used in basic construction?</w:t>
            </w:r>
          </w:p>
        </w:tc>
        <w:tc>
          <w:tcPr>
            <w:tcW w:w="2741" w:type="dxa"/>
          </w:tcPr>
          <w:p w14:paraId="628C734C" w14:textId="00431622" w:rsidR="00A4220A" w:rsidRPr="00337C03" w:rsidRDefault="00A4220A" w:rsidP="00A4220A">
            <w:pPr>
              <w:rPr>
                <w:rFonts w:ascii="Times New Roman" w:hAnsi="Times New Roman" w:cs="Times New Roman"/>
                <w:b/>
                <w:sz w:val="24"/>
                <w:szCs w:val="24"/>
                <w:u w:val="single"/>
              </w:rPr>
            </w:pPr>
            <w:r w:rsidRPr="004D36DC">
              <w:rPr>
                <w:rFonts w:ascii="Times New Roman" w:hAnsi="Times New Roman" w:cs="Times New Roman"/>
                <w:sz w:val="24"/>
                <w:szCs w:val="24"/>
              </w:rPr>
              <w:t>English: 9.C, 9.LU 10.C, 10.LU, 11.C, 11.LU, 12.C, 12.LU</w:t>
            </w:r>
          </w:p>
        </w:tc>
        <w:tc>
          <w:tcPr>
            <w:tcW w:w="2863" w:type="dxa"/>
          </w:tcPr>
          <w:p w14:paraId="6174EFFB" w14:textId="2EFE082D"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E27645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8408C7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F59493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2F5A54E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777721D"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C61A0B7" w14:textId="77777777" w:rsidR="00A4220A" w:rsidRPr="00337C03" w:rsidRDefault="00A4220A" w:rsidP="00A4220A">
            <w:pPr>
              <w:pStyle w:val="ListParagraph"/>
              <w:rPr>
                <w:rFonts w:ascii="Times New Roman" w:hAnsi="Times New Roman" w:cs="Times New Roman"/>
                <w:sz w:val="24"/>
                <w:szCs w:val="24"/>
              </w:rPr>
            </w:pPr>
          </w:p>
          <w:p w14:paraId="167F31E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8AA753D"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E60647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2FB6274" w14:textId="77777777" w:rsidR="00A4220A" w:rsidRDefault="00A4220A" w:rsidP="00A4220A">
            <w:pPr>
              <w:rPr>
                <w:rFonts w:ascii="Times New Roman" w:hAnsi="Times New Roman" w:cs="Times New Roman"/>
                <w:b/>
                <w:sz w:val="24"/>
                <w:szCs w:val="24"/>
                <w:u w:val="single"/>
              </w:rPr>
            </w:pPr>
          </w:p>
          <w:p w14:paraId="5A806DC0" w14:textId="77777777" w:rsidR="00DA1A37" w:rsidRPr="00337C03" w:rsidRDefault="00DA1A37" w:rsidP="00A4220A">
            <w:pPr>
              <w:rPr>
                <w:rFonts w:ascii="Times New Roman" w:hAnsi="Times New Roman" w:cs="Times New Roman"/>
                <w:b/>
                <w:sz w:val="24"/>
                <w:szCs w:val="24"/>
                <w:u w:val="single"/>
              </w:rPr>
            </w:pPr>
          </w:p>
          <w:p w14:paraId="40FCD69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3EC0CED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Fashion Construction</w:t>
            </w:r>
          </w:p>
          <w:p w14:paraId="05CB2D1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Fashion Design</w:t>
            </w:r>
          </w:p>
          <w:p w14:paraId="5E8D032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62BDB89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35E79A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A6CDEF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Repurpose and Redesign</w:t>
            </w:r>
          </w:p>
          <w:p w14:paraId="3DB3976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DC34DA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49F3E25E" w14:textId="10E3ECD1" w:rsidR="00A4220A" w:rsidRPr="00337C03" w:rsidRDefault="00A4220A" w:rsidP="00A4220A">
            <w:pPr>
              <w:pStyle w:val="NoSpacing"/>
              <w:rPr>
                <w:rFonts w:ascii="Times New Roman" w:hAnsi="Times New Roman" w:cs="Times New Roman"/>
                <w:sz w:val="24"/>
                <w:szCs w:val="24"/>
              </w:rPr>
            </w:pPr>
          </w:p>
        </w:tc>
      </w:tr>
      <w:tr w:rsidR="00A4220A" w:rsidRPr="007B4DF8" w14:paraId="7EEB28C7" w14:textId="7A1828BB" w:rsidTr="002643FE">
        <w:tblPrEx>
          <w:tblCellMar>
            <w:left w:w="115" w:type="dxa"/>
            <w:right w:w="115" w:type="dxa"/>
          </w:tblCellMar>
        </w:tblPrEx>
        <w:tc>
          <w:tcPr>
            <w:tcW w:w="737" w:type="dxa"/>
            <w:shd w:val="clear" w:color="auto" w:fill="AEAAAA" w:themeFill="background2" w:themeFillShade="BF"/>
          </w:tcPr>
          <w:p w14:paraId="76F04BB4"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36ACF075" w14:textId="77777777" w:rsidR="00A4220A" w:rsidRPr="007B4DF8" w:rsidRDefault="00A4220A" w:rsidP="00A4220A">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Planning, Preparing, and Serving Nutritious Foods</w:t>
            </w:r>
          </w:p>
        </w:tc>
        <w:tc>
          <w:tcPr>
            <w:tcW w:w="4648" w:type="dxa"/>
            <w:shd w:val="clear" w:color="auto" w:fill="AEAAAA" w:themeFill="background2" w:themeFillShade="BF"/>
          </w:tcPr>
          <w:p w14:paraId="23918276"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2046A70F"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6D497D5D" w14:textId="77777777" w:rsidR="00A4220A" w:rsidRPr="00337C03" w:rsidRDefault="00A4220A" w:rsidP="00A4220A">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476B6AC0" w14:textId="4130195B" w:rsidR="00A4220A" w:rsidRPr="00337C03" w:rsidRDefault="00A4220A" w:rsidP="00A4220A">
            <w:pPr>
              <w:spacing w:before="40" w:afterLines="40" w:after="96"/>
              <w:rPr>
                <w:rFonts w:ascii="Times New Roman" w:eastAsia="Times New Roman" w:hAnsi="Times New Roman" w:cs="Times New Roman"/>
                <w:b/>
                <w:bCs/>
                <w:sz w:val="24"/>
                <w:szCs w:val="24"/>
              </w:rPr>
            </w:pPr>
          </w:p>
        </w:tc>
      </w:tr>
      <w:tr w:rsidR="00A4220A" w:rsidRPr="007B4DF8" w14:paraId="7A8B32B6" w14:textId="638F5BA0" w:rsidTr="002643FE">
        <w:tblPrEx>
          <w:tblCellMar>
            <w:left w:w="115" w:type="dxa"/>
            <w:right w:w="115" w:type="dxa"/>
          </w:tblCellMar>
        </w:tblPrEx>
        <w:tc>
          <w:tcPr>
            <w:tcW w:w="737" w:type="dxa"/>
          </w:tcPr>
          <w:p w14:paraId="25E299F7" w14:textId="61C6863A"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76</w:t>
            </w:r>
          </w:p>
        </w:tc>
        <w:tc>
          <w:tcPr>
            <w:tcW w:w="3668" w:type="dxa"/>
            <w:hideMark/>
          </w:tcPr>
          <w:p w14:paraId="1E88631D" w14:textId="7B95336B"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grocery shopping strategies. </w:t>
            </w:r>
          </w:p>
        </w:tc>
        <w:tc>
          <w:tcPr>
            <w:tcW w:w="4648" w:type="dxa"/>
          </w:tcPr>
          <w:p w14:paraId="4E604877"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Identification should include</w:t>
            </w:r>
          </w:p>
          <w:p w14:paraId="418EED32" w14:textId="77777777" w:rsidR="00A4220A" w:rsidRPr="005D2A8B" w:rsidRDefault="00A4220A" w:rsidP="00A4220A">
            <w:pPr>
              <w:pStyle w:val="NoSpacing"/>
              <w:rPr>
                <w:rFonts w:ascii="Times New Roman" w:hAnsi="Times New Roman" w:cs="Times New Roman"/>
                <w:bCs/>
                <w:sz w:val="24"/>
                <w:szCs w:val="24"/>
              </w:rPr>
            </w:pPr>
          </w:p>
          <w:p w14:paraId="5EC8E767" w14:textId="358CD3F5"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making a list of items needed</w:t>
            </w:r>
          </w:p>
          <w:p w14:paraId="5C624304"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planning meals in advance</w:t>
            </w:r>
          </w:p>
          <w:p w14:paraId="40B1E02C"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selecting from availability of seasonal foods</w:t>
            </w:r>
          </w:p>
          <w:p w14:paraId="02F1CB29"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reviewing advertisements, coupons, and specials</w:t>
            </w:r>
          </w:p>
          <w:p w14:paraId="110B88D6" w14:textId="77777777" w:rsidR="00A4220A" w:rsidRPr="005D2A8B"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assessing cost-to-value for alternative brands and quantities</w:t>
            </w:r>
          </w:p>
          <w:p w14:paraId="6C7E62D1" w14:textId="77777777" w:rsidR="00A4220A" w:rsidRDefault="00A4220A" w:rsidP="003E4B9F">
            <w:pPr>
              <w:pStyle w:val="NoSpacing"/>
              <w:numPr>
                <w:ilvl w:val="0"/>
                <w:numId w:val="172"/>
              </w:numPr>
              <w:rPr>
                <w:rFonts w:ascii="Times New Roman" w:hAnsi="Times New Roman" w:cs="Times New Roman"/>
                <w:bCs/>
                <w:sz w:val="24"/>
                <w:szCs w:val="24"/>
              </w:rPr>
            </w:pPr>
            <w:r w:rsidRPr="005D2A8B">
              <w:rPr>
                <w:rFonts w:ascii="Times New Roman" w:hAnsi="Times New Roman" w:cs="Times New Roman"/>
                <w:bCs/>
                <w:sz w:val="24"/>
                <w:szCs w:val="24"/>
              </w:rPr>
              <w:t>assessing cost-to-value for shopping at alternative merchants or stores</w:t>
            </w:r>
          </w:p>
          <w:p w14:paraId="028D4247" w14:textId="437DD797" w:rsidR="00A4220A" w:rsidRPr="005D2A8B" w:rsidRDefault="00A4220A" w:rsidP="003E4B9F">
            <w:pPr>
              <w:pStyle w:val="NoSpacing"/>
              <w:numPr>
                <w:ilvl w:val="0"/>
                <w:numId w:val="172"/>
              </w:numPr>
              <w:rPr>
                <w:rFonts w:ascii="Times New Roman" w:hAnsi="Times New Roman" w:cs="Times New Roman"/>
                <w:bCs/>
                <w:sz w:val="24"/>
                <w:szCs w:val="24"/>
              </w:rPr>
            </w:pPr>
            <w:r>
              <w:rPr>
                <w:rFonts w:ascii="Times New Roman" w:hAnsi="Times New Roman" w:cs="Times New Roman"/>
                <w:bCs/>
                <w:sz w:val="24"/>
                <w:szCs w:val="24"/>
              </w:rPr>
              <w:t>shopping and purchasing online</w:t>
            </w:r>
            <w:r w:rsidRPr="005D2A8B">
              <w:rPr>
                <w:rFonts w:ascii="Times New Roman" w:hAnsi="Times New Roman" w:cs="Times New Roman"/>
                <w:bCs/>
                <w:sz w:val="24"/>
                <w:szCs w:val="24"/>
              </w:rPr>
              <w:t>.</w:t>
            </w:r>
          </w:p>
          <w:p w14:paraId="714F1D15" w14:textId="5C8875D9" w:rsidR="00A4220A" w:rsidRPr="007B4DF8" w:rsidRDefault="00A4220A" w:rsidP="00A4220A">
            <w:pPr>
              <w:pStyle w:val="NoSpacing"/>
              <w:rPr>
                <w:rFonts w:ascii="Times New Roman" w:hAnsi="Times New Roman" w:cs="Times New Roman"/>
                <w:bCs/>
                <w:sz w:val="24"/>
                <w:szCs w:val="24"/>
              </w:rPr>
            </w:pPr>
          </w:p>
        </w:tc>
        <w:tc>
          <w:tcPr>
            <w:tcW w:w="4053" w:type="dxa"/>
          </w:tcPr>
          <w:p w14:paraId="08CA8254" w14:textId="77777777" w:rsidR="00A4220A" w:rsidRPr="005D2A8B" w:rsidRDefault="00A4220A" w:rsidP="00A4220A">
            <w:pPr>
              <w:pStyle w:val="NoSpacing"/>
              <w:spacing w:after="60"/>
              <w:rPr>
                <w:rFonts w:ascii="Times New Roman" w:hAnsi="Times New Roman" w:cs="Times New Roman"/>
                <w:bCs/>
                <w:sz w:val="24"/>
                <w:szCs w:val="24"/>
              </w:rPr>
            </w:pPr>
            <w:r w:rsidRPr="005D2A8B">
              <w:rPr>
                <w:rFonts w:ascii="Times New Roman" w:hAnsi="Times New Roman" w:cs="Times New Roman"/>
                <w:b/>
                <w:bCs/>
                <w:sz w:val="24"/>
                <w:szCs w:val="24"/>
              </w:rPr>
              <w:t>Process/Skill Questions:</w:t>
            </w:r>
          </w:p>
          <w:p w14:paraId="5BF6772D"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1946EF10" w14:textId="77777777" w:rsidR="00A4220A" w:rsidRPr="005D2A8B" w:rsidRDefault="00A4220A" w:rsidP="003E4B9F">
            <w:pPr>
              <w:pStyle w:val="NoSpacing"/>
              <w:numPr>
                <w:ilvl w:val="0"/>
                <w:numId w:val="173"/>
              </w:numPr>
              <w:rPr>
                <w:rFonts w:ascii="Times New Roman" w:hAnsi="Times New Roman" w:cs="Times New Roman"/>
                <w:bCs/>
                <w:sz w:val="24"/>
                <w:szCs w:val="24"/>
              </w:rPr>
            </w:pPr>
            <w:r w:rsidRPr="005D2A8B">
              <w:rPr>
                <w:rFonts w:ascii="Times New Roman" w:hAnsi="Times New Roman" w:cs="Times New Roman"/>
                <w:bCs/>
                <w:sz w:val="24"/>
                <w:szCs w:val="24"/>
              </w:rPr>
              <w:t>Why is it important to plan a food budget?</w:t>
            </w:r>
          </w:p>
          <w:p w14:paraId="514DFA00" w14:textId="77777777" w:rsidR="00A4220A" w:rsidRPr="005D2A8B" w:rsidRDefault="00A4220A" w:rsidP="003E4B9F">
            <w:pPr>
              <w:pStyle w:val="NoSpacing"/>
              <w:numPr>
                <w:ilvl w:val="0"/>
                <w:numId w:val="173"/>
              </w:numPr>
              <w:rPr>
                <w:rFonts w:ascii="Times New Roman" w:hAnsi="Times New Roman" w:cs="Times New Roman"/>
                <w:bCs/>
                <w:sz w:val="24"/>
                <w:szCs w:val="24"/>
              </w:rPr>
            </w:pPr>
            <w:r w:rsidRPr="005D2A8B">
              <w:rPr>
                <w:rFonts w:ascii="Times New Roman" w:hAnsi="Times New Roman" w:cs="Times New Roman"/>
                <w:bCs/>
                <w:sz w:val="24"/>
                <w:szCs w:val="24"/>
              </w:rPr>
              <w:t>Why is it important to create a shopping list before going to the grocery store?</w:t>
            </w:r>
          </w:p>
          <w:p w14:paraId="377CACE4"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450166F7" w14:textId="77777777" w:rsidR="00A4220A" w:rsidRPr="005D2A8B" w:rsidRDefault="00A4220A" w:rsidP="003E4B9F">
            <w:pPr>
              <w:pStyle w:val="NoSpacing"/>
              <w:numPr>
                <w:ilvl w:val="0"/>
                <w:numId w:val="174"/>
              </w:numPr>
              <w:rPr>
                <w:rFonts w:ascii="Times New Roman" w:hAnsi="Times New Roman" w:cs="Times New Roman"/>
                <w:bCs/>
                <w:sz w:val="24"/>
                <w:szCs w:val="24"/>
              </w:rPr>
            </w:pPr>
            <w:r w:rsidRPr="005D2A8B">
              <w:rPr>
                <w:rFonts w:ascii="Times New Roman" w:hAnsi="Times New Roman" w:cs="Times New Roman"/>
                <w:bCs/>
                <w:sz w:val="24"/>
                <w:szCs w:val="24"/>
              </w:rPr>
              <w:t>When is comparison shopping especially important? Less important?</w:t>
            </w:r>
          </w:p>
          <w:p w14:paraId="61D7FE26"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363DF1A4" w14:textId="40DB7018" w:rsidR="00A4220A" w:rsidRPr="005D2A8B" w:rsidRDefault="00A4220A" w:rsidP="003E4B9F">
            <w:pPr>
              <w:pStyle w:val="NoSpacing"/>
              <w:numPr>
                <w:ilvl w:val="0"/>
                <w:numId w:val="175"/>
              </w:numPr>
              <w:rPr>
                <w:rFonts w:ascii="Times New Roman" w:hAnsi="Times New Roman" w:cs="Times New Roman"/>
                <w:bCs/>
                <w:sz w:val="24"/>
                <w:szCs w:val="24"/>
              </w:rPr>
            </w:pPr>
            <w:r w:rsidRPr="005D2A8B">
              <w:rPr>
                <w:rFonts w:ascii="Times New Roman" w:hAnsi="Times New Roman" w:cs="Times New Roman"/>
                <w:bCs/>
                <w:sz w:val="24"/>
                <w:szCs w:val="24"/>
              </w:rPr>
              <w:t>Why or why not</w:t>
            </w:r>
            <w:r w:rsidRPr="0030783E">
              <w:rPr>
                <w:rFonts w:ascii="Times New Roman" w:hAnsi="Times New Roman" w:cs="Times New Roman"/>
                <w:bCs/>
                <w:sz w:val="24"/>
                <w:szCs w:val="24"/>
              </w:rPr>
              <w:t xml:space="preserve"> </w:t>
            </w:r>
            <w:r>
              <w:rPr>
                <w:rFonts w:ascii="Times New Roman" w:hAnsi="Times New Roman" w:cs="Times New Roman"/>
                <w:bCs/>
                <w:sz w:val="24"/>
                <w:szCs w:val="24"/>
              </w:rPr>
              <w:t>i</w:t>
            </w:r>
            <w:r w:rsidRPr="005D2A8B">
              <w:rPr>
                <w:rFonts w:ascii="Times New Roman" w:hAnsi="Times New Roman" w:cs="Times New Roman"/>
                <w:bCs/>
                <w:sz w:val="24"/>
                <w:szCs w:val="24"/>
              </w:rPr>
              <w:t>s comparison shopping a consumer responsibility?</w:t>
            </w:r>
          </w:p>
          <w:p w14:paraId="016BE165"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Management</w:t>
            </w:r>
          </w:p>
          <w:p w14:paraId="22B297BD" w14:textId="77777777" w:rsidR="00A4220A" w:rsidRPr="005D2A8B" w:rsidRDefault="00A4220A" w:rsidP="003E4B9F">
            <w:pPr>
              <w:pStyle w:val="NoSpacing"/>
              <w:numPr>
                <w:ilvl w:val="0"/>
                <w:numId w:val="176"/>
              </w:numPr>
              <w:rPr>
                <w:rFonts w:ascii="Times New Roman" w:hAnsi="Times New Roman" w:cs="Times New Roman"/>
                <w:bCs/>
                <w:sz w:val="24"/>
                <w:szCs w:val="24"/>
              </w:rPr>
            </w:pPr>
            <w:r w:rsidRPr="005D2A8B">
              <w:rPr>
                <w:rFonts w:ascii="Times New Roman" w:hAnsi="Times New Roman" w:cs="Times New Roman"/>
                <w:bCs/>
                <w:sz w:val="24"/>
                <w:szCs w:val="24"/>
              </w:rPr>
              <w:t>What is the biggest challenge when trying to stay within a food budget?</w:t>
            </w:r>
          </w:p>
          <w:p w14:paraId="38740268" w14:textId="77777777" w:rsidR="00A4220A" w:rsidRPr="005D2A8B" w:rsidRDefault="00A4220A" w:rsidP="003E4B9F">
            <w:pPr>
              <w:pStyle w:val="NoSpacing"/>
              <w:numPr>
                <w:ilvl w:val="0"/>
                <w:numId w:val="176"/>
              </w:numPr>
              <w:rPr>
                <w:rFonts w:ascii="Times New Roman" w:hAnsi="Times New Roman" w:cs="Times New Roman"/>
                <w:bCs/>
                <w:sz w:val="24"/>
                <w:szCs w:val="24"/>
              </w:rPr>
            </w:pPr>
            <w:r w:rsidRPr="005D2A8B">
              <w:rPr>
                <w:rFonts w:ascii="Times New Roman" w:hAnsi="Times New Roman" w:cs="Times New Roman"/>
                <w:bCs/>
                <w:sz w:val="24"/>
                <w:szCs w:val="24"/>
              </w:rPr>
              <w:t>What consequences may result from not creating a shopping list prior to going to the store?</w:t>
            </w:r>
          </w:p>
          <w:p w14:paraId="628F653B" w14:textId="77777777" w:rsidR="00A4220A" w:rsidRPr="007B4DF8" w:rsidRDefault="00A4220A" w:rsidP="00A4220A">
            <w:pPr>
              <w:pStyle w:val="NoSpacing"/>
              <w:rPr>
                <w:rFonts w:ascii="Times New Roman" w:hAnsi="Times New Roman" w:cs="Times New Roman"/>
                <w:bCs/>
                <w:sz w:val="24"/>
                <w:szCs w:val="24"/>
              </w:rPr>
            </w:pPr>
          </w:p>
        </w:tc>
        <w:tc>
          <w:tcPr>
            <w:tcW w:w="2741" w:type="dxa"/>
          </w:tcPr>
          <w:p w14:paraId="468B926B" w14:textId="323AD659" w:rsidR="00A4220A" w:rsidRPr="00337C03" w:rsidRDefault="00A4220A" w:rsidP="00A4220A">
            <w:pPr>
              <w:rPr>
                <w:rFonts w:ascii="Times New Roman" w:hAnsi="Times New Roman" w:cs="Times New Roman"/>
                <w:b/>
                <w:sz w:val="24"/>
                <w:szCs w:val="24"/>
                <w:u w:val="single"/>
              </w:rPr>
            </w:pPr>
            <w:r w:rsidRPr="004D36DC">
              <w:rPr>
                <w:rFonts w:ascii="Times New Roman" w:hAnsi="Times New Roman" w:cs="Times New Roman"/>
                <w:bCs/>
                <w:sz w:val="24"/>
                <w:szCs w:val="24"/>
              </w:rPr>
              <w:t>English: 9.RV, 9.RI, 9.C, 9.LU, 10.RV, 10.RI, 10.C, 10.LU, 11.RV, 11.RI, 11.C, 11.LU, 12.RV, 12.RI, 12.C, 12.LU</w:t>
            </w:r>
          </w:p>
        </w:tc>
        <w:tc>
          <w:tcPr>
            <w:tcW w:w="2863" w:type="dxa"/>
          </w:tcPr>
          <w:p w14:paraId="2CB7AA35" w14:textId="375B59AA"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1D09886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1C18B8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4912FD9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7898004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7A50270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FF6BD1D" w14:textId="77777777" w:rsidR="00A4220A" w:rsidRPr="00337C03" w:rsidRDefault="00A4220A" w:rsidP="00A4220A">
            <w:pPr>
              <w:rPr>
                <w:rFonts w:ascii="Times New Roman" w:hAnsi="Times New Roman" w:cs="Times New Roman"/>
                <w:sz w:val="24"/>
                <w:szCs w:val="24"/>
              </w:rPr>
            </w:pPr>
          </w:p>
          <w:p w14:paraId="67C205E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Financial Fitness</w:t>
            </w:r>
          </w:p>
          <w:p w14:paraId="196A7A2B"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Earning</w:t>
            </w:r>
          </w:p>
          <w:p w14:paraId="24DD7D05"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Spending</w:t>
            </w:r>
          </w:p>
          <w:p w14:paraId="6011E189"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Saving</w:t>
            </w:r>
          </w:p>
          <w:p w14:paraId="290631DE" w14:textId="77777777" w:rsidR="00A4220A" w:rsidRPr="00337C03" w:rsidRDefault="00A4220A" w:rsidP="003E4B9F">
            <w:pPr>
              <w:pStyle w:val="ListParagraph"/>
              <w:widowControl w:val="0"/>
              <w:numPr>
                <w:ilvl w:val="0"/>
                <w:numId w:val="251"/>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Protecting</w:t>
            </w:r>
          </w:p>
          <w:p w14:paraId="6DB3D71B" w14:textId="77777777" w:rsidR="00A4220A" w:rsidRPr="00337C03" w:rsidRDefault="00A4220A" w:rsidP="00A4220A">
            <w:pPr>
              <w:pStyle w:val="ListParagraph"/>
              <w:rPr>
                <w:rFonts w:ascii="Times New Roman" w:hAnsi="Times New Roman" w:cs="Times New Roman"/>
                <w:sz w:val="24"/>
                <w:szCs w:val="24"/>
              </w:rPr>
            </w:pPr>
          </w:p>
          <w:p w14:paraId="27500F43"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56638E8"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DA205A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BBEDA2A" w14:textId="77777777" w:rsidR="00A4220A" w:rsidRPr="00337C03" w:rsidRDefault="00A4220A" w:rsidP="00A4220A">
            <w:pPr>
              <w:rPr>
                <w:rFonts w:ascii="Times New Roman" w:hAnsi="Times New Roman" w:cs="Times New Roman"/>
                <w:sz w:val="24"/>
                <w:szCs w:val="24"/>
              </w:rPr>
            </w:pPr>
          </w:p>
          <w:p w14:paraId="73C44DA7" w14:textId="77777777" w:rsidR="00A4220A" w:rsidRPr="00337C03" w:rsidRDefault="00A4220A" w:rsidP="00A4220A">
            <w:pPr>
              <w:rPr>
                <w:rFonts w:ascii="Times New Roman" w:hAnsi="Times New Roman" w:cs="Times New Roman"/>
                <w:b/>
                <w:sz w:val="24"/>
                <w:szCs w:val="24"/>
                <w:u w:val="single"/>
              </w:rPr>
            </w:pPr>
          </w:p>
          <w:p w14:paraId="4CE3FC0C"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149464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5319FD8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2720789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Personal Finance: Presented by EVERFI</w:t>
            </w:r>
          </w:p>
          <w:p w14:paraId="23C004F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88A463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BB4ED2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Check the website </w:t>
            </w:r>
            <w:r w:rsidRPr="00337C03">
              <w:rPr>
                <w:rFonts w:ascii="Times New Roman" w:hAnsi="Times New Roman" w:cs="Times New Roman"/>
                <w:sz w:val="24"/>
                <w:szCs w:val="24"/>
              </w:rPr>
              <w:lastRenderedPageBreak/>
              <w:t>for Skill Events</w:t>
            </w:r>
          </w:p>
          <w:p w14:paraId="0DBAF57A"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719CCDA0" w14:textId="5867EF75" w:rsidTr="002643FE">
        <w:tblPrEx>
          <w:tblCellMar>
            <w:left w:w="115" w:type="dxa"/>
            <w:right w:w="115" w:type="dxa"/>
          </w:tblCellMar>
        </w:tblPrEx>
        <w:tc>
          <w:tcPr>
            <w:tcW w:w="737" w:type="dxa"/>
          </w:tcPr>
          <w:p w14:paraId="12942C3C" w14:textId="783D06EB"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w:t>
            </w:r>
          </w:p>
        </w:tc>
        <w:tc>
          <w:tcPr>
            <w:tcW w:w="3668" w:type="dxa"/>
            <w:hideMark/>
          </w:tcPr>
          <w:p w14:paraId="4925745E" w14:textId="01396995"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Evaluate the nutritional information of various foods. </w:t>
            </w:r>
          </w:p>
        </w:tc>
        <w:tc>
          <w:tcPr>
            <w:tcW w:w="4648" w:type="dxa"/>
          </w:tcPr>
          <w:p w14:paraId="1755F63B"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Evaluation should include</w:t>
            </w:r>
          </w:p>
          <w:p w14:paraId="0C238EA4" w14:textId="77777777" w:rsidR="00A4220A" w:rsidRPr="005D2A8B" w:rsidRDefault="00A4220A" w:rsidP="00A4220A">
            <w:pPr>
              <w:pStyle w:val="NoSpacing"/>
              <w:rPr>
                <w:rFonts w:ascii="Times New Roman" w:hAnsi="Times New Roman" w:cs="Times New Roman"/>
                <w:bCs/>
                <w:sz w:val="24"/>
                <w:szCs w:val="24"/>
              </w:rPr>
            </w:pPr>
          </w:p>
          <w:p w14:paraId="57D3E3D0"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defining the term </w:t>
            </w:r>
            <w:r w:rsidRPr="005D2A8B">
              <w:rPr>
                <w:rFonts w:ascii="Times New Roman" w:hAnsi="Times New Roman" w:cs="Times New Roman"/>
                <w:bCs/>
                <w:i/>
                <w:iCs/>
                <w:sz w:val="24"/>
                <w:szCs w:val="24"/>
              </w:rPr>
              <w:t>nutrient</w:t>
            </w:r>
          </w:p>
          <w:p w14:paraId="76D78D1C" w14:textId="6890FC93"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 xml:space="preserve">identifying functions of the six </w:t>
            </w:r>
            <w:r>
              <w:rPr>
                <w:rFonts w:ascii="Times New Roman" w:hAnsi="Times New Roman" w:cs="Times New Roman"/>
                <w:bCs/>
                <w:sz w:val="24"/>
                <w:szCs w:val="24"/>
              </w:rPr>
              <w:t xml:space="preserve">essential </w:t>
            </w:r>
            <w:r w:rsidRPr="005D2A8B">
              <w:rPr>
                <w:rFonts w:ascii="Times New Roman" w:hAnsi="Times New Roman" w:cs="Times New Roman"/>
                <w:bCs/>
                <w:sz w:val="24"/>
                <w:szCs w:val="24"/>
              </w:rPr>
              <w:t>nutrients in the body</w:t>
            </w:r>
          </w:p>
          <w:p w14:paraId="464D5040"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determining sources of specific nutrients</w:t>
            </w:r>
          </w:p>
          <w:p w14:paraId="1F0C8271" w14:textId="7315D75C"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identifying nutritional needs throughout the life</w:t>
            </w:r>
            <w:r>
              <w:rPr>
                <w:rFonts w:ascii="Times New Roman" w:hAnsi="Times New Roman" w:cs="Times New Roman"/>
                <w:bCs/>
                <w:sz w:val="24"/>
                <w:szCs w:val="24"/>
              </w:rPr>
              <w:t>span</w:t>
            </w:r>
            <w:r w:rsidRPr="005D2A8B">
              <w:rPr>
                <w:rFonts w:ascii="Times New Roman" w:hAnsi="Times New Roman" w:cs="Times New Roman"/>
                <w:bCs/>
                <w:sz w:val="24"/>
                <w:szCs w:val="24"/>
              </w:rPr>
              <w:t xml:space="preserve"> and explaining how each nutrient contributes to an individual’s overall health</w:t>
            </w:r>
          </w:p>
          <w:p w14:paraId="3DF4DEB3"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identifying nutrient-dense foods</w:t>
            </w:r>
          </w:p>
          <w:p w14:paraId="761054F6"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stating consequences of too much and too little of specific nutrients</w:t>
            </w:r>
          </w:p>
          <w:p w14:paraId="6B985CB2" w14:textId="45D79A3E"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assessing sources of nutrition</w:t>
            </w:r>
            <w:r>
              <w:rPr>
                <w:rFonts w:ascii="Times New Roman" w:hAnsi="Times New Roman" w:cs="Times New Roman"/>
                <w:bCs/>
                <w:sz w:val="24"/>
                <w:szCs w:val="24"/>
              </w:rPr>
              <w:t>al</w:t>
            </w:r>
            <w:r w:rsidRPr="005D2A8B">
              <w:rPr>
                <w:rFonts w:ascii="Times New Roman" w:hAnsi="Times New Roman" w:cs="Times New Roman"/>
                <w:bCs/>
                <w:sz w:val="24"/>
                <w:szCs w:val="24"/>
              </w:rPr>
              <w:t xml:space="preserve"> information</w:t>
            </w:r>
          </w:p>
          <w:p w14:paraId="4F291844" w14:textId="77777777" w:rsidR="00A4220A" w:rsidRPr="005D2A8B"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comparing foods, using the nutrition-facts label, to make good food choices</w:t>
            </w:r>
          </w:p>
          <w:p w14:paraId="030F78AD" w14:textId="1E5AB77A" w:rsidR="00A4220A" w:rsidRDefault="00A4220A" w:rsidP="003E4B9F">
            <w:pPr>
              <w:pStyle w:val="NoSpacing"/>
              <w:numPr>
                <w:ilvl w:val="0"/>
                <w:numId w:val="177"/>
              </w:numPr>
              <w:rPr>
                <w:rFonts w:ascii="Times New Roman" w:hAnsi="Times New Roman" w:cs="Times New Roman"/>
                <w:bCs/>
                <w:sz w:val="24"/>
                <w:szCs w:val="24"/>
              </w:rPr>
            </w:pPr>
            <w:r w:rsidRPr="005D2A8B">
              <w:rPr>
                <w:rFonts w:ascii="Times New Roman" w:hAnsi="Times New Roman" w:cs="Times New Roman"/>
                <w:bCs/>
                <w:sz w:val="24"/>
                <w:szCs w:val="24"/>
              </w:rPr>
              <w:t>analyzing personal eating habits in relation to nutritional foods</w:t>
            </w:r>
            <w:r w:rsidRPr="0069281B">
              <w:rPr>
                <w:rFonts w:ascii="Times New Roman" w:hAnsi="Times New Roman" w:cs="Times New Roman"/>
                <w:bCs/>
                <w:sz w:val="24"/>
                <w:szCs w:val="24"/>
              </w:rPr>
              <w:t>.</w:t>
            </w:r>
          </w:p>
          <w:p w14:paraId="119EDBDA" w14:textId="77777777" w:rsidR="00A4220A" w:rsidRDefault="00A4220A" w:rsidP="00A4220A">
            <w:pPr>
              <w:pStyle w:val="NoSpacing"/>
              <w:ind w:left="720"/>
              <w:rPr>
                <w:rFonts w:ascii="Times New Roman" w:hAnsi="Times New Roman" w:cs="Times New Roman"/>
                <w:bCs/>
                <w:sz w:val="24"/>
                <w:szCs w:val="24"/>
              </w:rPr>
            </w:pPr>
          </w:p>
          <w:p w14:paraId="4C94F4D5" w14:textId="4AC7834E" w:rsidR="00A4220A" w:rsidRPr="00777870" w:rsidRDefault="00A4220A" w:rsidP="00A4220A">
            <w:pPr>
              <w:pStyle w:val="NoSpacing"/>
              <w:rPr>
                <w:rFonts w:ascii="Times New Roman" w:hAnsi="Times New Roman" w:cs="Times New Roman"/>
                <w:b/>
                <w:sz w:val="24"/>
                <w:szCs w:val="24"/>
              </w:rPr>
            </w:pPr>
            <w:r w:rsidRPr="00777870">
              <w:rPr>
                <w:rFonts w:ascii="Times New Roman" w:hAnsi="Times New Roman" w:cs="Times New Roman"/>
                <w:b/>
                <w:sz w:val="24"/>
                <w:szCs w:val="24"/>
              </w:rPr>
              <w:t>Teacher Resources:</w:t>
            </w:r>
          </w:p>
          <w:p w14:paraId="5091CFAA" w14:textId="6EA5004D" w:rsidR="00A4220A" w:rsidRDefault="00A4220A" w:rsidP="003E4B9F">
            <w:pPr>
              <w:pStyle w:val="NoSpacing"/>
              <w:numPr>
                <w:ilvl w:val="0"/>
                <w:numId w:val="242"/>
              </w:numPr>
              <w:rPr>
                <w:rFonts w:ascii="Times New Roman" w:hAnsi="Times New Roman" w:cs="Times New Roman"/>
                <w:bCs/>
                <w:sz w:val="24"/>
                <w:szCs w:val="24"/>
              </w:rPr>
            </w:pPr>
            <w:hyperlink r:id="rId69" w:history="1">
              <w:r w:rsidRPr="0069281B">
                <w:rPr>
                  <w:rStyle w:val="Hyperlink"/>
                  <w:rFonts w:ascii="Times New Roman" w:hAnsi="Times New Roman" w:cs="Times New Roman"/>
                  <w:bCs/>
                  <w:sz w:val="24"/>
                  <w:szCs w:val="24"/>
                </w:rPr>
                <w:t>Real Food</w:t>
              </w:r>
            </w:hyperlink>
            <w:r>
              <w:rPr>
                <w:rFonts w:ascii="Times New Roman" w:hAnsi="Times New Roman" w:cs="Times New Roman"/>
                <w:bCs/>
                <w:sz w:val="24"/>
                <w:szCs w:val="24"/>
              </w:rPr>
              <w:t>, U.S. Departments of Agriculture and Health and Human Services (USDA and HHS)</w:t>
            </w:r>
          </w:p>
          <w:p w14:paraId="5408C90D" w14:textId="5B3640BA" w:rsidR="00A4220A" w:rsidRDefault="00A4220A" w:rsidP="003E4B9F">
            <w:pPr>
              <w:pStyle w:val="NoSpacing"/>
              <w:numPr>
                <w:ilvl w:val="0"/>
                <w:numId w:val="242"/>
              </w:numPr>
              <w:rPr>
                <w:rFonts w:ascii="Times New Roman" w:hAnsi="Times New Roman" w:cs="Times New Roman"/>
                <w:bCs/>
                <w:sz w:val="24"/>
                <w:szCs w:val="24"/>
              </w:rPr>
            </w:pPr>
            <w:hyperlink r:id="rId70" w:history="1">
              <w:r w:rsidRPr="0069281B">
                <w:rPr>
                  <w:rStyle w:val="Hyperlink"/>
                  <w:rFonts w:ascii="Times New Roman" w:hAnsi="Times New Roman" w:cs="Times New Roman"/>
                  <w:bCs/>
                  <w:sz w:val="24"/>
                  <w:szCs w:val="24"/>
                </w:rPr>
                <w:t>Dietary Guidelines for Americans,</w:t>
              </w:r>
            </w:hyperlink>
            <w:r>
              <w:rPr>
                <w:rFonts w:ascii="Times New Roman" w:hAnsi="Times New Roman" w:cs="Times New Roman"/>
                <w:bCs/>
                <w:sz w:val="24"/>
                <w:szCs w:val="24"/>
              </w:rPr>
              <w:t xml:space="preserve"> USDA and HHS</w:t>
            </w:r>
          </w:p>
          <w:p w14:paraId="0E32C85D" w14:textId="128A5D38" w:rsidR="00A4220A" w:rsidRDefault="00A4220A" w:rsidP="003E4B9F">
            <w:pPr>
              <w:pStyle w:val="NoSpacing"/>
              <w:numPr>
                <w:ilvl w:val="0"/>
                <w:numId w:val="242"/>
              </w:numPr>
              <w:rPr>
                <w:rFonts w:ascii="Times New Roman" w:hAnsi="Times New Roman" w:cs="Times New Roman"/>
                <w:bCs/>
                <w:sz w:val="24"/>
                <w:szCs w:val="24"/>
              </w:rPr>
            </w:pPr>
            <w:hyperlink r:id="rId71" w:history="1">
              <w:r w:rsidRPr="0069281B">
                <w:rPr>
                  <w:rStyle w:val="Hyperlink"/>
                  <w:rFonts w:ascii="Times New Roman" w:hAnsi="Times New Roman" w:cs="Times New Roman"/>
                  <w:bCs/>
                  <w:sz w:val="24"/>
                  <w:szCs w:val="24"/>
                </w:rPr>
                <w:t>Essential Nutrients</w:t>
              </w:r>
            </w:hyperlink>
            <w:r>
              <w:rPr>
                <w:rFonts w:ascii="Times New Roman" w:hAnsi="Times New Roman" w:cs="Times New Roman"/>
                <w:bCs/>
                <w:sz w:val="24"/>
                <w:szCs w:val="24"/>
              </w:rPr>
              <w:t>, Academy of Nutrition and Dietetics</w:t>
            </w:r>
          </w:p>
          <w:p w14:paraId="3CEE048E" w14:textId="7A1DEA02" w:rsidR="00A4220A" w:rsidRPr="007B4DF8" w:rsidRDefault="00A4220A" w:rsidP="00A4220A">
            <w:pPr>
              <w:pStyle w:val="NoSpacing"/>
              <w:rPr>
                <w:rFonts w:ascii="Times New Roman" w:hAnsi="Times New Roman" w:cs="Times New Roman"/>
                <w:bCs/>
                <w:sz w:val="24"/>
                <w:szCs w:val="24"/>
              </w:rPr>
            </w:pPr>
          </w:p>
        </w:tc>
        <w:tc>
          <w:tcPr>
            <w:tcW w:w="4053" w:type="dxa"/>
          </w:tcPr>
          <w:p w14:paraId="0820A275" w14:textId="77777777" w:rsidR="00A4220A" w:rsidRPr="005D2A8B" w:rsidRDefault="00A4220A" w:rsidP="00A4220A">
            <w:pPr>
              <w:pStyle w:val="NoSpacing"/>
              <w:spacing w:after="60"/>
              <w:rPr>
                <w:rFonts w:ascii="Times New Roman" w:hAnsi="Times New Roman" w:cs="Times New Roman"/>
                <w:bCs/>
                <w:sz w:val="24"/>
                <w:szCs w:val="24"/>
              </w:rPr>
            </w:pPr>
            <w:r w:rsidRPr="005D2A8B">
              <w:rPr>
                <w:rFonts w:ascii="Times New Roman" w:hAnsi="Times New Roman" w:cs="Times New Roman"/>
                <w:b/>
                <w:bCs/>
                <w:sz w:val="24"/>
                <w:szCs w:val="24"/>
              </w:rPr>
              <w:t>Process/Skill Questions:</w:t>
            </w:r>
          </w:p>
          <w:p w14:paraId="670524AA"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4B5C7682" w14:textId="197936DA" w:rsidR="00A4220A" w:rsidRPr="005D2A8B" w:rsidRDefault="00A4220A" w:rsidP="003E4B9F">
            <w:pPr>
              <w:pStyle w:val="NoSpacing"/>
              <w:numPr>
                <w:ilvl w:val="0"/>
                <w:numId w:val="178"/>
              </w:numPr>
              <w:rPr>
                <w:rFonts w:ascii="Times New Roman" w:hAnsi="Times New Roman" w:cs="Times New Roman"/>
                <w:bCs/>
                <w:sz w:val="24"/>
                <w:szCs w:val="24"/>
              </w:rPr>
            </w:pPr>
            <w:r w:rsidRPr="005D2A8B">
              <w:rPr>
                <w:rFonts w:ascii="Times New Roman" w:hAnsi="Times New Roman" w:cs="Times New Roman"/>
                <w:bCs/>
                <w:sz w:val="24"/>
                <w:szCs w:val="24"/>
              </w:rPr>
              <w:t xml:space="preserve">Why should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be aware of nutrients and their functions?</w:t>
            </w:r>
          </w:p>
          <w:p w14:paraId="353B3085" w14:textId="3369310A" w:rsidR="00A4220A" w:rsidRPr="005D2A8B" w:rsidRDefault="00A4220A" w:rsidP="003E4B9F">
            <w:pPr>
              <w:pStyle w:val="NoSpacing"/>
              <w:numPr>
                <w:ilvl w:val="0"/>
                <w:numId w:val="178"/>
              </w:numPr>
              <w:rPr>
                <w:rFonts w:ascii="Times New Roman" w:hAnsi="Times New Roman" w:cs="Times New Roman"/>
                <w:bCs/>
                <w:sz w:val="24"/>
                <w:szCs w:val="24"/>
              </w:rPr>
            </w:pPr>
            <w:r w:rsidRPr="005D2A8B">
              <w:rPr>
                <w:rFonts w:ascii="Times New Roman" w:hAnsi="Times New Roman" w:cs="Times New Roman"/>
                <w:bCs/>
                <w:sz w:val="24"/>
                <w:szCs w:val="24"/>
              </w:rPr>
              <w:t xml:space="preserve">What can happen if </w:t>
            </w:r>
            <w:r>
              <w:rPr>
                <w:rFonts w:ascii="Times New Roman" w:hAnsi="Times New Roman" w:cs="Times New Roman"/>
                <w:bCs/>
                <w:sz w:val="24"/>
                <w:szCs w:val="24"/>
              </w:rPr>
              <w:t>one is</w:t>
            </w:r>
            <w:r w:rsidRPr="005D2A8B">
              <w:rPr>
                <w:rFonts w:ascii="Times New Roman" w:hAnsi="Times New Roman" w:cs="Times New Roman"/>
                <w:bCs/>
                <w:sz w:val="24"/>
                <w:szCs w:val="24"/>
              </w:rPr>
              <w:t xml:space="preserve"> deficient in nutrients?</w:t>
            </w:r>
          </w:p>
          <w:p w14:paraId="3AC1293F" w14:textId="21F193F0" w:rsidR="00A4220A" w:rsidRPr="005D2A8B" w:rsidRDefault="00A4220A" w:rsidP="003E4B9F">
            <w:pPr>
              <w:pStyle w:val="NoSpacing"/>
              <w:numPr>
                <w:ilvl w:val="0"/>
                <w:numId w:val="178"/>
              </w:numPr>
              <w:rPr>
                <w:rFonts w:ascii="Times New Roman" w:hAnsi="Times New Roman" w:cs="Times New Roman"/>
                <w:bCs/>
                <w:sz w:val="24"/>
                <w:szCs w:val="24"/>
              </w:rPr>
            </w:pPr>
            <w:r w:rsidRPr="005D2A8B">
              <w:rPr>
                <w:rFonts w:ascii="Times New Roman" w:hAnsi="Times New Roman" w:cs="Times New Roman"/>
                <w:bCs/>
                <w:sz w:val="24"/>
                <w:szCs w:val="24"/>
              </w:rPr>
              <w:t xml:space="preserve">Why should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be concerned that sources of nutrition information are reliable and reputable?</w:t>
            </w:r>
          </w:p>
          <w:p w14:paraId="1F5821F1"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131ADC0B" w14:textId="4BC52F69" w:rsidR="00A4220A" w:rsidRPr="005D2A8B" w:rsidRDefault="00A4220A" w:rsidP="003E4B9F">
            <w:pPr>
              <w:pStyle w:val="NoSpacing"/>
              <w:numPr>
                <w:ilvl w:val="0"/>
                <w:numId w:val="179"/>
              </w:numPr>
              <w:rPr>
                <w:rFonts w:ascii="Times New Roman" w:hAnsi="Times New Roman" w:cs="Times New Roman"/>
                <w:bCs/>
                <w:sz w:val="24"/>
                <w:szCs w:val="24"/>
              </w:rPr>
            </w:pPr>
            <w:r w:rsidRPr="005D2A8B">
              <w:rPr>
                <w:rFonts w:ascii="Times New Roman" w:hAnsi="Times New Roman" w:cs="Times New Roman"/>
                <w:bCs/>
                <w:sz w:val="24"/>
                <w:szCs w:val="24"/>
              </w:rPr>
              <w:t>What are sources of information about nutrients?</w:t>
            </w:r>
          </w:p>
          <w:p w14:paraId="08783C09" w14:textId="66B8A516" w:rsidR="00A4220A" w:rsidRPr="005D2A8B" w:rsidRDefault="00A4220A" w:rsidP="003E4B9F">
            <w:pPr>
              <w:pStyle w:val="NoSpacing"/>
              <w:numPr>
                <w:ilvl w:val="0"/>
                <w:numId w:val="179"/>
              </w:numPr>
              <w:rPr>
                <w:rFonts w:ascii="Times New Roman" w:hAnsi="Times New Roman" w:cs="Times New Roman"/>
                <w:bCs/>
                <w:sz w:val="24"/>
                <w:szCs w:val="24"/>
              </w:rPr>
            </w:pPr>
            <w:r w:rsidRPr="005D2A8B">
              <w:rPr>
                <w:rFonts w:ascii="Times New Roman" w:hAnsi="Times New Roman" w:cs="Times New Roman"/>
                <w:bCs/>
                <w:sz w:val="24"/>
                <w:szCs w:val="24"/>
              </w:rPr>
              <w:t xml:space="preserve">How can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determine if these sources are reliable?</w:t>
            </w:r>
          </w:p>
          <w:p w14:paraId="07A3D4ED" w14:textId="6B49C46B" w:rsidR="00A4220A" w:rsidRPr="005D2A8B" w:rsidRDefault="00A4220A" w:rsidP="003E4B9F">
            <w:pPr>
              <w:pStyle w:val="NoSpacing"/>
              <w:numPr>
                <w:ilvl w:val="0"/>
                <w:numId w:val="179"/>
              </w:numPr>
              <w:rPr>
                <w:rFonts w:ascii="Times New Roman" w:hAnsi="Times New Roman" w:cs="Times New Roman"/>
                <w:bCs/>
                <w:sz w:val="24"/>
                <w:szCs w:val="24"/>
              </w:rPr>
            </w:pPr>
            <w:r w:rsidRPr="005D2A8B">
              <w:rPr>
                <w:rFonts w:ascii="Times New Roman" w:hAnsi="Times New Roman" w:cs="Times New Roman"/>
                <w:bCs/>
                <w:sz w:val="24"/>
                <w:szCs w:val="24"/>
              </w:rPr>
              <w:t>Why do people tend to believe food-related information without verifying its accuracy? Why not? What are the arguments for and against taking large doses of specific nutrients (</w:t>
            </w:r>
            <w:r>
              <w:rPr>
                <w:rFonts w:ascii="Times New Roman" w:hAnsi="Times New Roman" w:cs="Times New Roman"/>
                <w:bCs/>
                <w:sz w:val="24"/>
                <w:szCs w:val="24"/>
              </w:rPr>
              <w:t>e.g.</w:t>
            </w:r>
            <w:r w:rsidRPr="005D2A8B">
              <w:rPr>
                <w:rFonts w:ascii="Times New Roman" w:hAnsi="Times New Roman" w:cs="Times New Roman"/>
                <w:bCs/>
                <w:sz w:val="24"/>
                <w:szCs w:val="24"/>
              </w:rPr>
              <w:t>, vitamins or minerals)?</w:t>
            </w:r>
          </w:p>
          <w:p w14:paraId="332C4FA8"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45F8A56A" w14:textId="77777777" w:rsidR="00A4220A" w:rsidRPr="005D2A8B" w:rsidRDefault="00A4220A" w:rsidP="003E4B9F">
            <w:pPr>
              <w:pStyle w:val="NoSpacing"/>
              <w:numPr>
                <w:ilvl w:val="0"/>
                <w:numId w:val="180"/>
              </w:numPr>
              <w:rPr>
                <w:rFonts w:ascii="Times New Roman" w:hAnsi="Times New Roman" w:cs="Times New Roman"/>
                <w:bCs/>
                <w:sz w:val="24"/>
                <w:szCs w:val="24"/>
              </w:rPr>
            </w:pPr>
            <w:r w:rsidRPr="005D2A8B">
              <w:rPr>
                <w:rFonts w:ascii="Times New Roman" w:hAnsi="Times New Roman" w:cs="Times New Roman"/>
                <w:bCs/>
                <w:sz w:val="24"/>
                <w:szCs w:val="24"/>
              </w:rPr>
              <w:t>Why should young adults be concerned about their nutrient intake?</w:t>
            </w:r>
          </w:p>
          <w:p w14:paraId="6EEEB4FD" w14:textId="0C624AA8" w:rsidR="00A4220A" w:rsidRPr="005D2A8B" w:rsidRDefault="00A4220A" w:rsidP="003E4B9F">
            <w:pPr>
              <w:pStyle w:val="NoSpacing"/>
              <w:numPr>
                <w:ilvl w:val="0"/>
                <w:numId w:val="180"/>
              </w:numPr>
              <w:rPr>
                <w:rFonts w:ascii="Times New Roman" w:hAnsi="Times New Roman" w:cs="Times New Roman"/>
                <w:bCs/>
                <w:sz w:val="24"/>
                <w:szCs w:val="24"/>
              </w:rPr>
            </w:pPr>
            <w:r w:rsidRPr="005D2A8B">
              <w:rPr>
                <w:rFonts w:ascii="Times New Roman" w:hAnsi="Times New Roman" w:cs="Times New Roman"/>
                <w:bCs/>
                <w:sz w:val="24"/>
                <w:szCs w:val="24"/>
              </w:rPr>
              <w:t>What is your responsibility in ensuring that you and your family members receive a sufficient daily dose of essential nutrients?</w:t>
            </w:r>
          </w:p>
          <w:p w14:paraId="56A233D0"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lastRenderedPageBreak/>
              <w:t>Management</w:t>
            </w:r>
          </w:p>
          <w:p w14:paraId="27AA8D9A" w14:textId="2DE7E93F" w:rsidR="00A4220A" w:rsidRPr="005D2A8B" w:rsidRDefault="00A4220A" w:rsidP="003E4B9F">
            <w:pPr>
              <w:pStyle w:val="NoSpacing"/>
              <w:numPr>
                <w:ilvl w:val="0"/>
                <w:numId w:val="181"/>
              </w:numPr>
              <w:rPr>
                <w:rFonts w:ascii="Times New Roman" w:hAnsi="Times New Roman" w:cs="Times New Roman"/>
                <w:bCs/>
                <w:sz w:val="24"/>
                <w:szCs w:val="24"/>
              </w:rPr>
            </w:pPr>
            <w:r w:rsidRPr="005D2A8B">
              <w:rPr>
                <w:rFonts w:ascii="Times New Roman" w:hAnsi="Times New Roman" w:cs="Times New Roman"/>
                <w:bCs/>
                <w:sz w:val="24"/>
                <w:szCs w:val="24"/>
              </w:rPr>
              <w:t>What management skills can ensure that</w:t>
            </w:r>
            <w:r>
              <w:rPr>
                <w:rFonts w:ascii="Times New Roman" w:hAnsi="Times New Roman" w:cs="Times New Roman"/>
                <w:bCs/>
                <w:sz w:val="24"/>
                <w:szCs w:val="24"/>
              </w:rPr>
              <w:t xml:space="preserve"> one’s</w:t>
            </w:r>
            <w:r w:rsidRPr="005D2A8B">
              <w:rPr>
                <w:rFonts w:ascii="Times New Roman" w:hAnsi="Times New Roman" w:cs="Times New Roman"/>
                <w:bCs/>
                <w:sz w:val="24"/>
                <w:szCs w:val="24"/>
              </w:rPr>
              <w:t xml:space="preserve"> diet includes enough of the right nutrients?</w:t>
            </w:r>
          </w:p>
          <w:p w14:paraId="6700153B" w14:textId="34EBDF2B" w:rsidR="00A4220A" w:rsidRPr="00A667AA" w:rsidRDefault="00A4220A" w:rsidP="003E4B9F">
            <w:pPr>
              <w:pStyle w:val="NoSpacing"/>
              <w:numPr>
                <w:ilvl w:val="0"/>
                <w:numId w:val="181"/>
              </w:numPr>
              <w:rPr>
                <w:rFonts w:ascii="Times New Roman" w:hAnsi="Times New Roman" w:cs="Times New Roman"/>
                <w:bCs/>
                <w:sz w:val="24"/>
                <w:szCs w:val="24"/>
              </w:rPr>
            </w:pPr>
            <w:r w:rsidRPr="005D2A8B">
              <w:rPr>
                <w:rFonts w:ascii="Times New Roman" w:hAnsi="Times New Roman" w:cs="Times New Roman"/>
                <w:bCs/>
                <w:sz w:val="24"/>
                <w:szCs w:val="24"/>
              </w:rPr>
              <w:t>What resources are available pertaining to the effects of nutrients on the body?</w:t>
            </w:r>
          </w:p>
        </w:tc>
        <w:tc>
          <w:tcPr>
            <w:tcW w:w="2741" w:type="dxa"/>
          </w:tcPr>
          <w:p w14:paraId="1AB1725E" w14:textId="3334BEA0" w:rsidR="00A4220A" w:rsidRPr="00337C03" w:rsidRDefault="00A4220A" w:rsidP="00A4220A">
            <w:pPr>
              <w:rPr>
                <w:rFonts w:ascii="Times New Roman" w:hAnsi="Times New Roman" w:cs="Times New Roman"/>
                <w:b/>
                <w:sz w:val="24"/>
                <w:szCs w:val="24"/>
                <w:u w:val="single"/>
              </w:rPr>
            </w:pPr>
            <w:r w:rsidRPr="004D36DC">
              <w:rPr>
                <w:rFonts w:ascii="Times New Roman" w:hAnsi="Times New Roman" w:cs="Times New Roman"/>
                <w:bCs/>
                <w:sz w:val="24"/>
                <w:szCs w:val="24"/>
              </w:rPr>
              <w:lastRenderedPageBreak/>
              <w:t>English: 9.RV, 9.RI, 9.C, 9.LU, 10.RV, 10.RI, 10.C, 10.LU, 11.DSR, 11.RV, 11.RI, 11.C, 11.LU, 12.RV, 12.RI, 12.C, 12.LU</w:t>
            </w:r>
          </w:p>
        </w:tc>
        <w:tc>
          <w:tcPr>
            <w:tcW w:w="2863" w:type="dxa"/>
          </w:tcPr>
          <w:p w14:paraId="0CB41D1F" w14:textId="737CED88"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4CDF07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1B9027D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455CFC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B11E41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868CA9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573089D3" w14:textId="77777777" w:rsidR="00A4220A" w:rsidRPr="00337C03" w:rsidRDefault="00A4220A" w:rsidP="00A4220A">
            <w:pPr>
              <w:pStyle w:val="ListParagraph"/>
              <w:widowControl w:val="0"/>
              <w:autoSpaceDE w:val="0"/>
              <w:autoSpaceDN w:val="0"/>
              <w:adjustRightInd w:val="0"/>
              <w:rPr>
                <w:rFonts w:ascii="Times New Roman" w:hAnsi="Times New Roman" w:cs="Times New Roman"/>
                <w:sz w:val="24"/>
                <w:szCs w:val="24"/>
              </w:rPr>
            </w:pPr>
          </w:p>
          <w:p w14:paraId="7C24395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4B9C390"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5901AE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F205929" w14:textId="77777777" w:rsidR="00A4220A" w:rsidRPr="00337C03" w:rsidRDefault="00A4220A" w:rsidP="00A4220A">
            <w:pPr>
              <w:rPr>
                <w:rFonts w:ascii="Times New Roman" w:hAnsi="Times New Roman" w:cs="Times New Roman"/>
                <w:b/>
                <w:sz w:val="24"/>
                <w:szCs w:val="24"/>
                <w:u w:val="single"/>
              </w:rPr>
            </w:pPr>
          </w:p>
          <w:p w14:paraId="27095B1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2CF7D84C"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3B31A0C5"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9F17224"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EB4C158"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376A26F5" w14:textId="77777777" w:rsidR="00A4220A" w:rsidRPr="00337C03" w:rsidRDefault="00A4220A" w:rsidP="00A4220A">
            <w:pPr>
              <w:pStyle w:val="ListParagraph"/>
              <w:rPr>
                <w:rFonts w:ascii="Times New Roman" w:hAnsi="Times New Roman" w:cs="Times New Roman"/>
                <w:sz w:val="24"/>
                <w:szCs w:val="24"/>
              </w:rPr>
            </w:pPr>
          </w:p>
          <w:p w14:paraId="7E65649C" w14:textId="77777777" w:rsidR="00A4220A" w:rsidRPr="00337C03" w:rsidRDefault="00A4220A" w:rsidP="00A4220A">
            <w:pPr>
              <w:rPr>
                <w:rFonts w:ascii="Times New Roman" w:hAnsi="Times New Roman" w:cs="Times New Roman"/>
                <w:b/>
                <w:sz w:val="24"/>
                <w:szCs w:val="24"/>
                <w:u w:val="single"/>
              </w:rPr>
            </w:pPr>
          </w:p>
          <w:p w14:paraId="12D1AC3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0C7562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4A3FD54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DE6D65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6BB9D2F8"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2DF6E9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Sports Nutrition</w:t>
            </w:r>
          </w:p>
          <w:p w14:paraId="60A2E32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3F268B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Check the website for Skill Events</w:t>
            </w:r>
          </w:p>
          <w:p w14:paraId="265A46CE" w14:textId="549DBC39" w:rsidR="00A4220A" w:rsidRPr="00337C03" w:rsidRDefault="00A4220A" w:rsidP="00A4220A">
            <w:pPr>
              <w:pStyle w:val="NoSpacing"/>
              <w:rPr>
                <w:rFonts w:ascii="Times New Roman" w:hAnsi="Times New Roman" w:cs="Times New Roman"/>
                <w:bCs/>
                <w:sz w:val="24"/>
                <w:szCs w:val="24"/>
              </w:rPr>
            </w:pPr>
          </w:p>
        </w:tc>
      </w:tr>
      <w:tr w:rsidR="00A4220A" w:rsidRPr="007B4DF8" w14:paraId="043C091A" w14:textId="705B0481" w:rsidTr="002643FE">
        <w:tblPrEx>
          <w:tblCellMar>
            <w:left w:w="115" w:type="dxa"/>
            <w:right w:w="115" w:type="dxa"/>
          </w:tblCellMar>
        </w:tblPrEx>
        <w:tc>
          <w:tcPr>
            <w:tcW w:w="737" w:type="dxa"/>
          </w:tcPr>
          <w:p w14:paraId="785EFB9E" w14:textId="14C95753"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3668" w:type="dxa"/>
            <w:hideMark/>
          </w:tcPr>
          <w:p w14:paraId="278978F3" w14:textId="5971A8A1"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food safety and sanitation procedures. </w:t>
            </w:r>
          </w:p>
        </w:tc>
        <w:tc>
          <w:tcPr>
            <w:tcW w:w="4648" w:type="dxa"/>
          </w:tcPr>
          <w:p w14:paraId="1F64F8F2"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Demonstration should include</w:t>
            </w:r>
          </w:p>
          <w:p w14:paraId="3284B54F" w14:textId="77777777" w:rsidR="00A4220A" w:rsidRPr="005D2A8B" w:rsidRDefault="00A4220A" w:rsidP="00A4220A">
            <w:pPr>
              <w:pStyle w:val="NoSpacing"/>
              <w:rPr>
                <w:rFonts w:ascii="Times New Roman" w:hAnsi="Times New Roman" w:cs="Times New Roman"/>
                <w:bCs/>
                <w:sz w:val="24"/>
                <w:szCs w:val="24"/>
              </w:rPr>
            </w:pPr>
          </w:p>
          <w:p w14:paraId="7FAF1C93" w14:textId="77777777"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identifying safety hazards related to kitchen practices</w:t>
            </w:r>
          </w:p>
          <w:p w14:paraId="69137591" w14:textId="450D5B29" w:rsidR="00A4220A" w:rsidRDefault="00A4220A" w:rsidP="003E4B9F">
            <w:pPr>
              <w:pStyle w:val="NoSpacing"/>
              <w:numPr>
                <w:ilvl w:val="0"/>
                <w:numId w:val="182"/>
              </w:numPr>
              <w:rPr>
                <w:rFonts w:ascii="Times New Roman" w:hAnsi="Times New Roman" w:cs="Times New Roman"/>
                <w:bCs/>
                <w:sz w:val="24"/>
                <w:szCs w:val="24"/>
              </w:rPr>
            </w:pPr>
            <w:r>
              <w:rPr>
                <w:rFonts w:ascii="Times New Roman" w:hAnsi="Times New Roman" w:cs="Times New Roman"/>
                <w:bCs/>
                <w:sz w:val="24"/>
                <w:szCs w:val="24"/>
              </w:rPr>
              <w:t>practicing proper handwashing technique</w:t>
            </w:r>
          </w:p>
          <w:p w14:paraId="7BE82A3C" w14:textId="4DC7123C"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developing a kitchen safety checklist</w:t>
            </w:r>
          </w:p>
          <w:p w14:paraId="14A9434D" w14:textId="57DD40D2"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cleaning and sanitiz</w:t>
            </w:r>
            <w:r>
              <w:rPr>
                <w:rFonts w:ascii="Times New Roman" w:hAnsi="Times New Roman" w:cs="Times New Roman"/>
                <w:bCs/>
                <w:sz w:val="24"/>
                <w:szCs w:val="24"/>
              </w:rPr>
              <w:t>ing</w:t>
            </w:r>
            <w:r w:rsidRPr="005D2A8B">
              <w:rPr>
                <w:rFonts w:ascii="Times New Roman" w:hAnsi="Times New Roman" w:cs="Times New Roman"/>
                <w:bCs/>
                <w:sz w:val="24"/>
                <w:szCs w:val="24"/>
              </w:rPr>
              <w:t xml:space="preserve"> </w:t>
            </w:r>
            <w:r>
              <w:rPr>
                <w:rFonts w:ascii="Times New Roman" w:hAnsi="Times New Roman" w:cs="Times New Roman"/>
                <w:bCs/>
                <w:sz w:val="24"/>
                <w:szCs w:val="24"/>
              </w:rPr>
              <w:t>the</w:t>
            </w:r>
            <w:r w:rsidRPr="005D2A8B">
              <w:rPr>
                <w:rFonts w:ascii="Times New Roman" w:hAnsi="Times New Roman" w:cs="Times New Roman"/>
                <w:bCs/>
                <w:sz w:val="24"/>
                <w:szCs w:val="24"/>
              </w:rPr>
              <w:t xml:space="preserve"> kitchen, equipment, and tools</w:t>
            </w:r>
          </w:p>
          <w:p w14:paraId="3C878C0F" w14:textId="7D28725B"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listing rules to use during food storage and preparation to control food bacteria that cause foodborne illness</w:t>
            </w:r>
            <w:r>
              <w:rPr>
                <w:rFonts w:ascii="Times New Roman" w:hAnsi="Times New Roman" w:cs="Times New Roman"/>
                <w:bCs/>
                <w:sz w:val="24"/>
                <w:szCs w:val="24"/>
              </w:rPr>
              <w:t>es</w:t>
            </w:r>
          </w:p>
          <w:p w14:paraId="3714DFEF" w14:textId="77777777" w:rsidR="00A4220A" w:rsidRPr="005D2A8B" w:rsidRDefault="00A4220A" w:rsidP="003E4B9F">
            <w:pPr>
              <w:pStyle w:val="NoSpacing"/>
              <w:numPr>
                <w:ilvl w:val="0"/>
                <w:numId w:val="182"/>
              </w:numPr>
              <w:rPr>
                <w:rFonts w:ascii="Times New Roman" w:hAnsi="Times New Roman" w:cs="Times New Roman"/>
                <w:bCs/>
                <w:sz w:val="24"/>
                <w:szCs w:val="24"/>
              </w:rPr>
            </w:pPr>
            <w:r w:rsidRPr="005D2A8B">
              <w:rPr>
                <w:rFonts w:ascii="Times New Roman" w:hAnsi="Times New Roman" w:cs="Times New Roman"/>
                <w:bCs/>
                <w:sz w:val="24"/>
                <w:szCs w:val="24"/>
              </w:rPr>
              <w:t>examining methods of storing uncooked and cooked food to prevent spoiling and to maintain quality (e.g., Hazard Analysis Critical Control Point [HACCP]).</w:t>
            </w:r>
          </w:p>
          <w:p w14:paraId="477AA171" w14:textId="77777777" w:rsidR="00A4220A" w:rsidRDefault="00A4220A" w:rsidP="00A4220A">
            <w:pPr>
              <w:pStyle w:val="NoSpacing"/>
              <w:rPr>
                <w:rFonts w:ascii="Times New Roman" w:hAnsi="Times New Roman" w:cs="Times New Roman"/>
                <w:bCs/>
                <w:sz w:val="24"/>
                <w:szCs w:val="24"/>
              </w:rPr>
            </w:pPr>
          </w:p>
          <w:p w14:paraId="2AD9C8CD" w14:textId="583F9990" w:rsidR="00A4220A" w:rsidRPr="00B82AC2" w:rsidRDefault="00A4220A" w:rsidP="00A4220A">
            <w:pPr>
              <w:pStyle w:val="NoSpacing"/>
              <w:rPr>
                <w:rFonts w:ascii="Times New Roman" w:hAnsi="Times New Roman" w:cs="Times New Roman"/>
                <w:bCs/>
                <w:sz w:val="24"/>
                <w:szCs w:val="24"/>
              </w:rPr>
            </w:pPr>
            <w:r w:rsidRPr="00B82AC2">
              <w:rPr>
                <w:rFonts w:ascii="Times New Roman" w:hAnsi="Times New Roman" w:cs="Times New Roman"/>
                <w:b/>
                <w:bCs/>
                <w:sz w:val="24"/>
                <w:szCs w:val="24"/>
              </w:rPr>
              <w:t>Teacher Resource:</w:t>
            </w:r>
          </w:p>
          <w:p w14:paraId="7FF91DFC" w14:textId="6FCE2007" w:rsidR="00A4220A" w:rsidRPr="005D2A8B" w:rsidRDefault="00A4220A" w:rsidP="00B82AC2">
            <w:pPr>
              <w:pStyle w:val="NoSpacing"/>
              <w:ind w:left="360"/>
              <w:rPr>
                <w:rFonts w:ascii="Times New Roman" w:hAnsi="Times New Roman" w:cs="Times New Roman"/>
                <w:bCs/>
                <w:sz w:val="24"/>
                <w:szCs w:val="24"/>
              </w:rPr>
            </w:pPr>
            <w:hyperlink r:id="rId72" w:history="1">
              <w:r w:rsidRPr="00B82AC2">
                <w:rPr>
                  <w:rStyle w:val="Hyperlink"/>
                  <w:rFonts w:ascii="Times New Roman" w:hAnsi="Times New Roman" w:cs="Times New Roman"/>
                  <w:bCs/>
                  <w:sz w:val="24"/>
                  <w:szCs w:val="24"/>
                </w:rPr>
                <w:t>Hazard Analysis Critical Control Point (HACCP)</w:t>
              </w:r>
            </w:hyperlink>
            <w:r w:rsidRPr="00B82AC2">
              <w:rPr>
                <w:rFonts w:ascii="Times New Roman" w:hAnsi="Times New Roman" w:cs="Times New Roman"/>
                <w:bCs/>
                <w:sz w:val="24"/>
                <w:szCs w:val="24"/>
              </w:rPr>
              <w:t xml:space="preserve">, </w:t>
            </w:r>
            <w:r w:rsidRPr="00B82AC2">
              <w:rPr>
                <w:rFonts w:ascii="Times New Roman" w:hAnsi="Times New Roman" w:cs="Times New Roman"/>
                <w:sz w:val="24"/>
                <w:szCs w:val="24"/>
              </w:rPr>
              <w:t>U.S. Food and Drug Administration</w:t>
            </w:r>
            <w:r w:rsidRPr="00B82AC2">
              <w:rPr>
                <w:rFonts w:ascii="Times New Roman" w:hAnsi="Times New Roman" w:cs="Times New Roman"/>
                <w:bCs/>
                <w:sz w:val="24"/>
                <w:szCs w:val="24"/>
              </w:rPr>
              <w:t xml:space="preserve"> (FDA</w:t>
            </w:r>
            <w:r>
              <w:rPr>
                <w:rFonts w:ascii="Times New Roman" w:hAnsi="Times New Roman" w:cs="Times New Roman"/>
                <w:bCs/>
                <w:sz w:val="24"/>
                <w:szCs w:val="24"/>
              </w:rPr>
              <w:t>)</w:t>
            </w:r>
          </w:p>
          <w:p w14:paraId="501A6F3B" w14:textId="68A7494F" w:rsidR="00A4220A" w:rsidRPr="007B4DF8" w:rsidRDefault="00A4220A" w:rsidP="00A4220A">
            <w:pPr>
              <w:pStyle w:val="NoSpacing"/>
              <w:rPr>
                <w:rFonts w:ascii="Times New Roman" w:hAnsi="Times New Roman" w:cs="Times New Roman"/>
                <w:bCs/>
                <w:sz w:val="24"/>
                <w:szCs w:val="24"/>
              </w:rPr>
            </w:pPr>
          </w:p>
        </w:tc>
        <w:tc>
          <w:tcPr>
            <w:tcW w:w="4053" w:type="dxa"/>
          </w:tcPr>
          <w:p w14:paraId="64017DAE" w14:textId="77777777" w:rsidR="00A4220A" w:rsidRDefault="00A4220A" w:rsidP="00A4220A">
            <w:pPr>
              <w:spacing w:after="60"/>
              <w:rPr>
                <w:rFonts w:ascii="Times New Roman" w:hAnsi="Times New Roman" w:cs="Times New Roman"/>
                <w:b/>
                <w:bCs/>
                <w:sz w:val="24"/>
                <w:szCs w:val="24"/>
              </w:rPr>
            </w:pPr>
            <w:r w:rsidRPr="005D2A8B">
              <w:rPr>
                <w:rFonts w:ascii="Times New Roman" w:hAnsi="Times New Roman" w:cs="Times New Roman"/>
                <w:b/>
                <w:bCs/>
                <w:sz w:val="24"/>
                <w:szCs w:val="24"/>
              </w:rPr>
              <w:t>Process/Skill Questions:</w:t>
            </w:r>
          </w:p>
          <w:p w14:paraId="283F5FCB"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Thinking</w:t>
            </w:r>
          </w:p>
          <w:p w14:paraId="224AB196" w14:textId="77777777" w:rsidR="00A4220A" w:rsidRPr="005D2A8B" w:rsidRDefault="00A4220A" w:rsidP="003E4B9F">
            <w:pPr>
              <w:numPr>
                <w:ilvl w:val="0"/>
                <w:numId w:val="183"/>
              </w:numPr>
              <w:rPr>
                <w:rFonts w:ascii="Times New Roman" w:hAnsi="Times New Roman" w:cs="Times New Roman"/>
                <w:sz w:val="24"/>
                <w:szCs w:val="24"/>
              </w:rPr>
            </w:pPr>
            <w:r w:rsidRPr="005D2A8B">
              <w:rPr>
                <w:rFonts w:ascii="Times New Roman" w:hAnsi="Times New Roman" w:cs="Times New Roman"/>
                <w:sz w:val="24"/>
                <w:szCs w:val="24"/>
              </w:rPr>
              <w:t>What procedures are needed to ensure food safety and sanitation?</w:t>
            </w:r>
          </w:p>
          <w:p w14:paraId="268B7BDE" w14:textId="77777777" w:rsidR="00A4220A" w:rsidRPr="005D2A8B" w:rsidRDefault="00A4220A" w:rsidP="003E4B9F">
            <w:pPr>
              <w:numPr>
                <w:ilvl w:val="0"/>
                <w:numId w:val="183"/>
              </w:numPr>
              <w:rPr>
                <w:rFonts w:ascii="Times New Roman" w:hAnsi="Times New Roman" w:cs="Times New Roman"/>
                <w:sz w:val="24"/>
                <w:szCs w:val="24"/>
              </w:rPr>
            </w:pPr>
            <w:r w:rsidRPr="005D2A8B">
              <w:rPr>
                <w:rFonts w:ascii="Times New Roman" w:hAnsi="Times New Roman" w:cs="Times New Roman"/>
                <w:sz w:val="24"/>
                <w:szCs w:val="24"/>
              </w:rPr>
              <w:t>What are the four steps to food safety?</w:t>
            </w:r>
          </w:p>
          <w:p w14:paraId="501BCC37"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Communication</w:t>
            </w:r>
          </w:p>
          <w:p w14:paraId="55762848" w14:textId="77777777" w:rsidR="00A4220A" w:rsidRPr="005D2A8B" w:rsidRDefault="00A4220A" w:rsidP="003E4B9F">
            <w:pPr>
              <w:numPr>
                <w:ilvl w:val="0"/>
                <w:numId w:val="184"/>
              </w:numPr>
              <w:rPr>
                <w:rFonts w:ascii="Times New Roman" w:hAnsi="Times New Roman" w:cs="Times New Roman"/>
                <w:sz w:val="24"/>
                <w:szCs w:val="24"/>
              </w:rPr>
            </w:pPr>
            <w:r w:rsidRPr="005D2A8B">
              <w:rPr>
                <w:rFonts w:ascii="Times New Roman" w:hAnsi="Times New Roman" w:cs="Times New Roman"/>
                <w:sz w:val="24"/>
                <w:szCs w:val="24"/>
              </w:rPr>
              <w:t>What can be the consequences of not communicating food safety and sanitation procedures to family members?</w:t>
            </w:r>
          </w:p>
          <w:p w14:paraId="30F424E1"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Leadership</w:t>
            </w:r>
          </w:p>
          <w:p w14:paraId="21379399" w14:textId="3D681885" w:rsidR="00A4220A" w:rsidRPr="005D2A8B" w:rsidRDefault="00A4220A" w:rsidP="003E4B9F">
            <w:pPr>
              <w:numPr>
                <w:ilvl w:val="0"/>
                <w:numId w:val="185"/>
              </w:numPr>
              <w:rPr>
                <w:rFonts w:ascii="Times New Roman" w:hAnsi="Times New Roman" w:cs="Times New Roman"/>
                <w:sz w:val="24"/>
                <w:szCs w:val="24"/>
              </w:rPr>
            </w:pPr>
            <w:r w:rsidRPr="005D2A8B">
              <w:rPr>
                <w:rFonts w:ascii="Times New Roman" w:hAnsi="Times New Roman" w:cs="Times New Roman"/>
                <w:sz w:val="24"/>
                <w:szCs w:val="24"/>
              </w:rPr>
              <w:t xml:space="preserve">How can </w:t>
            </w:r>
            <w:r>
              <w:rPr>
                <w:rFonts w:ascii="Times New Roman" w:hAnsi="Times New Roman" w:cs="Times New Roman"/>
                <w:sz w:val="24"/>
                <w:szCs w:val="24"/>
              </w:rPr>
              <w:t>one</w:t>
            </w:r>
            <w:r w:rsidRPr="005D2A8B">
              <w:rPr>
                <w:rFonts w:ascii="Times New Roman" w:hAnsi="Times New Roman" w:cs="Times New Roman"/>
                <w:sz w:val="24"/>
                <w:szCs w:val="24"/>
              </w:rPr>
              <w:t xml:space="preserve"> set guidelines to follow </w:t>
            </w:r>
            <w:r w:rsidR="0075537F" w:rsidRPr="005D2A8B">
              <w:rPr>
                <w:rFonts w:ascii="Times New Roman" w:hAnsi="Times New Roman" w:cs="Times New Roman"/>
                <w:sz w:val="24"/>
                <w:szCs w:val="24"/>
              </w:rPr>
              <w:t>regarding</w:t>
            </w:r>
            <w:r w:rsidRPr="005D2A8B">
              <w:rPr>
                <w:rFonts w:ascii="Times New Roman" w:hAnsi="Times New Roman" w:cs="Times New Roman"/>
                <w:sz w:val="24"/>
                <w:szCs w:val="24"/>
              </w:rPr>
              <w:t xml:space="preserve"> food safety and sanitation procedures in </w:t>
            </w:r>
            <w:r>
              <w:rPr>
                <w:rFonts w:ascii="Times New Roman" w:hAnsi="Times New Roman" w:cs="Times New Roman"/>
                <w:sz w:val="24"/>
                <w:szCs w:val="24"/>
              </w:rPr>
              <w:t>the</w:t>
            </w:r>
            <w:r w:rsidRPr="005D2A8B">
              <w:rPr>
                <w:rFonts w:ascii="Times New Roman" w:hAnsi="Times New Roman" w:cs="Times New Roman"/>
                <w:sz w:val="24"/>
                <w:szCs w:val="24"/>
              </w:rPr>
              <w:t xml:space="preserve"> home?</w:t>
            </w:r>
          </w:p>
          <w:p w14:paraId="6C260F79" w14:textId="5C52FCC1" w:rsidR="00A4220A" w:rsidRPr="005D2A8B" w:rsidRDefault="00A4220A" w:rsidP="003E4B9F">
            <w:pPr>
              <w:numPr>
                <w:ilvl w:val="0"/>
                <w:numId w:val="185"/>
              </w:numPr>
              <w:rPr>
                <w:rFonts w:ascii="Times New Roman" w:hAnsi="Times New Roman" w:cs="Times New Roman"/>
                <w:sz w:val="24"/>
                <w:szCs w:val="24"/>
              </w:rPr>
            </w:pPr>
            <w:r w:rsidRPr="005D2A8B">
              <w:rPr>
                <w:rFonts w:ascii="Times New Roman" w:hAnsi="Times New Roman" w:cs="Times New Roman"/>
                <w:sz w:val="24"/>
                <w:szCs w:val="24"/>
              </w:rPr>
              <w:t xml:space="preserve">How can </w:t>
            </w:r>
            <w:r>
              <w:rPr>
                <w:rFonts w:ascii="Times New Roman" w:hAnsi="Times New Roman" w:cs="Times New Roman"/>
                <w:sz w:val="24"/>
                <w:szCs w:val="24"/>
              </w:rPr>
              <w:t>one</w:t>
            </w:r>
            <w:r w:rsidRPr="005D2A8B">
              <w:rPr>
                <w:rFonts w:ascii="Times New Roman" w:hAnsi="Times New Roman" w:cs="Times New Roman"/>
                <w:sz w:val="24"/>
                <w:szCs w:val="24"/>
              </w:rPr>
              <w:t xml:space="preserve"> create a culture that fosters awareness of the importance of food safety?</w:t>
            </w:r>
          </w:p>
          <w:p w14:paraId="0B2C8C52" w14:textId="77777777" w:rsidR="00A4220A" w:rsidRPr="005D2A8B" w:rsidRDefault="00A4220A" w:rsidP="00A4220A">
            <w:pPr>
              <w:rPr>
                <w:rFonts w:ascii="Times New Roman" w:hAnsi="Times New Roman" w:cs="Times New Roman"/>
                <w:b/>
                <w:bCs/>
                <w:sz w:val="24"/>
                <w:szCs w:val="24"/>
              </w:rPr>
            </w:pPr>
            <w:r w:rsidRPr="005D2A8B">
              <w:rPr>
                <w:rFonts w:ascii="Times New Roman" w:hAnsi="Times New Roman" w:cs="Times New Roman"/>
                <w:b/>
                <w:bCs/>
                <w:sz w:val="24"/>
                <w:szCs w:val="24"/>
              </w:rPr>
              <w:t>Management</w:t>
            </w:r>
          </w:p>
          <w:p w14:paraId="470FE6E7" w14:textId="7855B751" w:rsidR="00A4220A" w:rsidRPr="005D2A8B" w:rsidRDefault="00A4220A" w:rsidP="003E4B9F">
            <w:pPr>
              <w:numPr>
                <w:ilvl w:val="0"/>
                <w:numId w:val="186"/>
              </w:numPr>
              <w:rPr>
                <w:rFonts w:ascii="Times New Roman" w:hAnsi="Times New Roman" w:cs="Times New Roman"/>
                <w:sz w:val="24"/>
                <w:szCs w:val="24"/>
              </w:rPr>
            </w:pPr>
            <w:r w:rsidRPr="005D2A8B">
              <w:rPr>
                <w:rFonts w:ascii="Times New Roman" w:hAnsi="Times New Roman" w:cs="Times New Roman"/>
                <w:sz w:val="24"/>
                <w:szCs w:val="24"/>
              </w:rPr>
              <w:t xml:space="preserve">What precautions can </w:t>
            </w:r>
            <w:r>
              <w:rPr>
                <w:rFonts w:ascii="Times New Roman" w:hAnsi="Times New Roman" w:cs="Times New Roman"/>
                <w:sz w:val="24"/>
                <w:szCs w:val="24"/>
              </w:rPr>
              <w:t>one</w:t>
            </w:r>
            <w:r w:rsidRPr="005D2A8B">
              <w:rPr>
                <w:rFonts w:ascii="Times New Roman" w:hAnsi="Times New Roman" w:cs="Times New Roman"/>
                <w:sz w:val="24"/>
                <w:szCs w:val="24"/>
              </w:rPr>
              <w:t xml:space="preserve"> use to ensure safe handling of food?</w:t>
            </w:r>
          </w:p>
          <w:p w14:paraId="3C0436AC" w14:textId="1DA8DF42" w:rsidR="00A4220A" w:rsidRPr="00A667AA" w:rsidRDefault="00A4220A" w:rsidP="003E4B9F">
            <w:pPr>
              <w:numPr>
                <w:ilvl w:val="0"/>
                <w:numId w:val="186"/>
              </w:numPr>
              <w:rPr>
                <w:rFonts w:ascii="Times New Roman" w:hAnsi="Times New Roman" w:cs="Times New Roman"/>
                <w:sz w:val="24"/>
                <w:szCs w:val="24"/>
              </w:rPr>
            </w:pPr>
            <w:r w:rsidRPr="005D2A8B">
              <w:rPr>
                <w:rFonts w:ascii="Times New Roman" w:hAnsi="Times New Roman" w:cs="Times New Roman"/>
                <w:sz w:val="24"/>
                <w:szCs w:val="24"/>
              </w:rPr>
              <w:t>What criteria assist in following food safety and sanitation procedures?</w:t>
            </w:r>
          </w:p>
        </w:tc>
        <w:tc>
          <w:tcPr>
            <w:tcW w:w="2741" w:type="dxa"/>
          </w:tcPr>
          <w:p w14:paraId="76D85D41" w14:textId="365D3467"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sz w:val="24"/>
                <w:szCs w:val="24"/>
              </w:rPr>
              <w:t>English: 9.RV, 9.RI, 9.C, 10.RV, 10.RI, 10.C, 11.RV, 11.RI, 11.C, 12.RV, 12.RI, 12.C</w:t>
            </w:r>
          </w:p>
        </w:tc>
        <w:tc>
          <w:tcPr>
            <w:tcW w:w="2863" w:type="dxa"/>
          </w:tcPr>
          <w:p w14:paraId="2D44884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392C299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6E434E21"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719398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0DBFEAE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16A335A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E4DEEB5" w14:textId="77777777" w:rsidR="00A4220A" w:rsidRPr="00337C03" w:rsidRDefault="00A4220A" w:rsidP="00A4220A">
            <w:pPr>
              <w:pStyle w:val="ListParagraph"/>
              <w:rPr>
                <w:rFonts w:ascii="Times New Roman" w:hAnsi="Times New Roman" w:cs="Times New Roman"/>
                <w:sz w:val="24"/>
                <w:szCs w:val="24"/>
              </w:rPr>
            </w:pPr>
          </w:p>
          <w:p w14:paraId="5ECB6194"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B6B6413"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21EB09A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0DE93A7" w14:textId="77777777" w:rsidR="00A4220A" w:rsidRDefault="00A4220A" w:rsidP="00A4220A">
            <w:pPr>
              <w:rPr>
                <w:rFonts w:ascii="Times New Roman" w:hAnsi="Times New Roman" w:cs="Times New Roman"/>
                <w:b/>
                <w:sz w:val="24"/>
                <w:szCs w:val="24"/>
                <w:u w:val="single"/>
              </w:rPr>
            </w:pPr>
          </w:p>
          <w:p w14:paraId="2D820A25" w14:textId="77777777" w:rsidR="0075537F" w:rsidRPr="00337C03" w:rsidRDefault="0075537F" w:rsidP="00A4220A">
            <w:pPr>
              <w:rPr>
                <w:rFonts w:ascii="Times New Roman" w:hAnsi="Times New Roman" w:cs="Times New Roman"/>
                <w:b/>
                <w:sz w:val="24"/>
                <w:szCs w:val="24"/>
                <w:u w:val="single"/>
              </w:rPr>
            </w:pPr>
          </w:p>
          <w:p w14:paraId="05D33FCB"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1443053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6A2C113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79CEC4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1A2056D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5AFB4F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Sports Nutrition</w:t>
            </w:r>
          </w:p>
          <w:p w14:paraId="20BF540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70795F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6EC8C77D" w14:textId="77777777" w:rsidR="00A4220A" w:rsidRPr="00337C03" w:rsidRDefault="00A4220A" w:rsidP="00A4220A">
            <w:pPr>
              <w:rPr>
                <w:rFonts w:ascii="Times New Roman" w:hAnsi="Times New Roman" w:cs="Times New Roman"/>
                <w:sz w:val="24"/>
                <w:szCs w:val="24"/>
              </w:rPr>
            </w:pPr>
          </w:p>
        </w:tc>
      </w:tr>
      <w:tr w:rsidR="00A4220A" w:rsidRPr="007B4DF8" w14:paraId="5FAA495D" w14:textId="279A05B7" w:rsidTr="002643FE">
        <w:tblPrEx>
          <w:tblCellMar>
            <w:left w:w="115" w:type="dxa"/>
            <w:right w:w="115" w:type="dxa"/>
          </w:tblCellMar>
        </w:tblPrEx>
        <w:tc>
          <w:tcPr>
            <w:tcW w:w="737" w:type="dxa"/>
          </w:tcPr>
          <w:p w14:paraId="6FCA414B" w14:textId="11277CE0" w:rsidR="00A4220A"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p>
          <w:p w14:paraId="5031EFD4" w14:textId="4D14A104" w:rsidR="00A4220A" w:rsidRPr="007B4DF8" w:rsidRDefault="00A4220A" w:rsidP="00A4220A">
            <w:pPr>
              <w:spacing w:before="40" w:afterLines="40" w:after="96"/>
              <w:rPr>
                <w:rFonts w:ascii="Times New Roman" w:eastAsia="Times New Roman" w:hAnsi="Times New Roman" w:cs="Times New Roman"/>
                <w:sz w:val="24"/>
                <w:szCs w:val="24"/>
              </w:rPr>
            </w:pPr>
          </w:p>
        </w:tc>
        <w:tc>
          <w:tcPr>
            <w:tcW w:w="3668" w:type="dxa"/>
            <w:hideMark/>
          </w:tcPr>
          <w:p w14:paraId="0E35EFD5" w14:textId="6EE7DDB9"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food-preservation methods. </w:t>
            </w:r>
          </w:p>
        </w:tc>
        <w:tc>
          <w:tcPr>
            <w:tcW w:w="4648" w:type="dxa"/>
          </w:tcPr>
          <w:p w14:paraId="6C11E53D"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 xml:space="preserve">Identification should include </w:t>
            </w:r>
          </w:p>
          <w:p w14:paraId="4D2169A3" w14:textId="77777777" w:rsidR="00A4220A" w:rsidRDefault="00A4220A" w:rsidP="00A4220A">
            <w:pPr>
              <w:pStyle w:val="NoSpacing"/>
              <w:rPr>
                <w:rFonts w:ascii="Times New Roman" w:hAnsi="Times New Roman" w:cs="Times New Roman"/>
                <w:bCs/>
                <w:sz w:val="24"/>
                <w:szCs w:val="24"/>
              </w:rPr>
            </w:pPr>
          </w:p>
          <w:p w14:paraId="1B2ED011" w14:textId="461E1FB4" w:rsidR="00A4220A" w:rsidRDefault="00A4220A" w:rsidP="003E4B9F">
            <w:pPr>
              <w:pStyle w:val="NoSpacing"/>
              <w:numPr>
                <w:ilvl w:val="0"/>
                <w:numId w:val="230"/>
              </w:numPr>
              <w:rPr>
                <w:rFonts w:ascii="Times New Roman" w:hAnsi="Times New Roman" w:cs="Times New Roman"/>
                <w:bCs/>
                <w:sz w:val="24"/>
                <w:szCs w:val="24"/>
              </w:rPr>
            </w:pPr>
            <w:r w:rsidRPr="005D2A8B">
              <w:rPr>
                <w:rFonts w:ascii="Times New Roman" w:hAnsi="Times New Roman" w:cs="Times New Roman"/>
                <w:bCs/>
                <w:sz w:val="24"/>
                <w:szCs w:val="24"/>
              </w:rPr>
              <w:t xml:space="preserve">proper refrigeration </w:t>
            </w:r>
          </w:p>
          <w:p w14:paraId="7A4575A1" w14:textId="0CB318EE" w:rsidR="00A4220A" w:rsidRDefault="00A4220A" w:rsidP="003E4B9F">
            <w:pPr>
              <w:pStyle w:val="NoSpacing"/>
              <w:numPr>
                <w:ilvl w:val="0"/>
                <w:numId w:val="230"/>
              </w:numPr>
              <w:rPr>
                <w:rFonts w:ascii="Times New Roman" w:hAnsi="Times New Roman" w:cs="Times New Roman"/>
                <w:bCs/>
                <w:sz w:val="24"/>
                <w:szCs w:val="24"/>
              </w:rPr>
            </w:pPr>
            <w:r w:rsidRPr="005D2A8B">
              <w:rPr>
                <w:rFonts w:ascii="Times New Roman" w:hAnsi="Times New Roman" w:cs="Times New Roman"/>
                <w:bCs/>
                <w:sz w:val="24"/>
                <w:szCs w:val="24"/>
              </w:rPr>
              <w:t xml:space="preserve">freezing </w:t>
            </w:r>
          </w:p>
          <w:p w14:paraId="1CE18987" w14:textId="77777777" w:rsidR="00A4220A" w:rsidRDefault="00A4220A" w:rsidP="003E4B9F">
            <w:pPr>
              <w:pStyle w:val="NoSpacing"/>
              <w:numPr>
                <w:ilvl w:val="0"/>
                <w:numId w:val="230"/>
              </w:numPr>
              <w:rPr>
                <w:rFonts w:ascii="Times New Roman" w:hAnsi="Times New Roman" w:cs="Times New Roman"/>
                <w:bCs/>
                <w:sz w:val="24"/>
                <w:szCs w:val="24"/>
              </w:rPr>
            </w:pPr>
            <w:r>
              <w:rPr>
                <w:rFonts w:ascii="Times New Roman" w:hAnsi="Times New Roman" w:cs="Times New Roman"/>
                <w:bCs/>
                <w:sz w:val="24"/>
                <w:szCs w:val="24"/>
              </w:rPr>
              <w:t>storage</w:t>
            </w:r>
          </w:p>
          <w:p w14:paraId="4830907C" w14:textId="277EFD6C" w:rsidR="00A4220A" w:rsidRDefault="00A4220A" w:rsidP="003E4B9F">
            <w:pPr>
              <w:pStyle w:val="NoSpacing"/>
              <w:numPr>
                <w:ilvl w:val="0"/>
                <w:numId w:val="230"/>
              </w:numPr>
              <w:rPr>
                <w:rFonts w:ascii="Times New Roman" w:hAnsi="Times New Roman" w:cs="Times New Roman"/>
                <w:bCs/>
                <w:sz w:val="24"/>
                <w:szCs w:val="24"/>
              </w:rPr>
            </w:pPr>
            <w:r w:rsidRPr="00FA624B">
              <w:rPr>
                <w:rFonts w:ascii="Times New Roman" w:hAnsi="Times New Roman" w:cs="Times New Roman"/>
                <w:bCs/>
                <w:i/>
                <w:iCs/>
                <w:sz w:val="24"/>
                <w:szCs w:val="24"/>
              </w:rPr>
              <w:t>use by</w:t>
            </w:r>
            <w:r>
              <w:rPr>
                <w:rFonts w:ascii="Times New Roman" w:hAnsi="Times New Roman" w:cs="Times New Roman"/>
                <w:bCs/>
                <w:sz w:val="24"/>
                <w:szCs w:val="24"/>
              </w:rPr>
              <w:t xml:space="preserve"> vs. </w:t>
            </w:r>
            <w:r w:rsidRPr="00FA624B">
              <w:rPr>
                <w:rFonts w:ascii="Times New Roman" w:hAnsi="Times New Roman" w:cs="Times New Roman"/>
                <w:bCs/>
                <w:i/>
                <w:iCs/>
                <w:sz w:val="24"/>
                <w:szCs w:val="24"/>
              </w:rPr>
              <w:t>sell by</w:t>
            </w:r>
            <w:r>
              <w:rPr>
                <w:rFonts w:ascii="Times New Roman" w:hAnsi="Times New Roman" w:cs="Times New Roman"/>
                <w:bCs/>
                <w:sz w:val="24"/>
                <w:szCs w:val="24"/>
              </w:rPr>
              <w:t xml:space="preserve"> vs. </w:t>
            </w:r>
            <w:r w:rsidRPr="00FA624B">
              <w:rPr>
                <w:rFonts w:ascii="Times New Roman" w:hAnsi="Times New Roman" w:cs="Times New Roman"/>
                <w:bCs/>
                <w:i/>
                <w:iCs/>
                <w:sz w:val="24"/>
                <w:szCs w:val="24"/>
              </w:rPr>
              <w:t>best by</w:t>
            </w:r>
          </w:p>
          <w:p w14:paraId="56E3C1D4" w14:textId="5D405B7A" w:rsidR="00A4220A" w:rsidRDefault="00A4220A" w:rsidP="003E4B9F">
            <w:pPr>
              <w:pStyle w:val="NoSpacing"/>
              <w:numPr>
                <w:ilvl w:val="0"/>
                <w:numId w:val="230"/>
              </w:numPr>
              <w:rPr>
                <w:rFonts w:ascii="Times New Roman" w:hAnsi="Times New Roman" w:cs="Times New Roman"/>
                <w:bCs/>
                <w:sz w:val="24"/>
                <w:szCs w:val="24"/>
              </w:rPr>
            </w:pPr>
            <w:r>
              <w:rPr>
                <w:rFonts w:ascii="Times New Roman" w:hAnsi="Times New Roman" w:cs="Times New Roman"/>
                <w:bCs/>
                <w:sz w:val="24"/>
                <w:szCs w:val="24"/>
              </w:rPr>
              <w:t>first in, first out.</w:t>
            </w:r>
          </w:p>
          <w:p w14:paraId="18BAD800" w14:textId="77777777" w:rsidR="00A4220A" w:rsidRDefault="00A4220A" w:rsidP="00A4220A">
            <w:pPr>
              <w:pStyle w:val="NoSpacing"/>
              <w:rPr>
                <w:rFonts w:ascii="Times New Roman" w:hAnsi="Times New Roman" w:cs="Times New Roman"/>
                <w:bCs/>
                <w:sz w:val="24"/>
                <w:szCs w:val="24"/>
              </w:rPr>
            </w:pPr>
          </w:p>
          <w:p w14:paraId="69D23176" w14:textId="3113A5B8" w:rsidR="00A4220A" w:rsidRPr="005D2A8B" w:rsidRDefault="00A4220A" w:rsidP="00A4220A">
            <w:pPr>
              <w:pStyle w:val="NoSpacing"/>
              <w:rPr>
                <w:rFonts w:ascii="Times New Roman" w:hAnsi="Times New Roman" w:cs="Times New Roman"/>
                <w:bCs/>
                <w:sz w:val="24"/>
                <w:szCs w:val="24"/>
              </w:rPr>
            </w:pPr>
            <w:r w:rsidRPr="005D2A8B">
              <w:rPr>
                <w:rFonts w:ascii="Times New Roman" w:hAnsi="Times New Roman" w:cs="Times New Roman"/>
                <w:b/>
                <w:bCs/>
                <w:sz w:val="24"/>
                <w:szCs w:val="24"/>
              </w:rPr>
              <w:t>Teacher Resource</w:t>
            </w:r>
            <w:r>
              <w:rPr>
                <w:rFonts w:ascii="Times New Roman" w:hAnsi="Times New Roman" w:cs="Times New Roman"/>
                <w:b/>
                <w:bCs/>
                <w:sz w:val="24"/>
                <w:szCs w:val="24"/>
              </w:rPr>
              <w:t>s</w:t>
            </w:r>
            <w:r w:rsidRPr="005D2A8B">
              <w:rPr>
                <w:rFonts w:ascii="Times New Roman" w:hAnsi="Times New Roman" w:cs="Times New Roman"/>
                <w:b/>
                <w:bCs/>
                <w:sz w:val="24"/>
                <w:szCs w:val="24"/>
              </w:rPr>
              <w:t>:</w:t>
            </w:r>
          </w:p>
          <w:p w14:paraId="3FC06691" w14:textId="4DCCEF00" w:rsidR="00A4220A" w:rsidRPr="00B93267" w:rsidRDefault="00A4220A" w:rsidP="003E4B9F">
            <w:pPr>
              <w:pStyle w:val="NoSpacing"/>
              <w:numPr>
                <w:ilvl w:val="0"/>
                <w:numId w:val="239"/>
              </w:numPr>
              <w:rPr>
                <w:rFonts w:ascii="Times New Roman" w:hAnsi="Times New Roman" w:cs="Times New Roman"/>
                <w:bCs/>
                <w:sz w:val="24"/>
                <w:szCs w:val="24"/>
              </w:rPr>
            </w:pPr>
            <w:hyperlink r:id="rId73" w:history="1">
              <w:r w:rsidRPr="00777870">
                <w:rPr>
                  <w:rStyle w:val="Hyperlink"/>
                  <w:rFonts w:ascii="Times New Roman" w:hAnsi="Times New Roman" w:cs="Times New Roman"/>
                  <w:sz w:val="24"/>
                  <w:szCs w:val="24"/>
                </w:rPr>
                <w:t>Home Food Preservation</w:t>
              </w:r>
            </w:hyperlink>
            <w:r w:rsidRPr="00777870">
              <w:rPr>
                <w:rFonts w:ascii="Times New Roman" w:hAnsi="Times New Roman" w:cs="Times New Roman"/>
                <w:sz w:val="24"/>
                <w:szCs w:val="24"/>
              </w:rPr>
              <w:t xml:space="preserve">, </w:t>
            </w:r>
            <w:r w:rsidRPr="0074798B">
              <w:rPr>
                <w:rFonts w:ascii="Times New Roman" w:hAnsi="Times New Roman" w:cs="Times New Roman"/>
                <w:sz w:val="24"/>
                <w:szCs w:val="24"/>
              </w:rPr>
              <w:t>Virginia Cooperative Extension, Virginia Tech</w:t>
            </w:r>
          </w:p>
          <w:p w14:paraId="4CCF320E" w14:textId="4E69D00A" w:rsidR="00A4220A" w:rsidRPr="00B93267" w:rsidRDefault="00A4220A" w:rsidP="003E4B9F">
            <w:pPr>
              <w:pStyle w:val="NoSpacing"/>
              <w:numPr>
                <w:ilvl w:val="0"/>
                <w:numId w:val="239"/>
              </w:numPr>
              <w:rPr>
                <w:rFonts w:ascii="Times New Roman" w:hAnsi="Times New Roman" w:cs="Times New Roman"/>
                <w:bCs/>
                <w:sz w:val="24"/>
                <w:szCs w:val="24"/>
              </w:rPr>
            </w:pPr>
            <w:hyperlink r:id="rId74" w:anchor="gsc.tab=0" w:history="1">
              <w:r w:rsidRPr="00B93267">
                <w:rPr>
                  <w:rStyle w:val="Hyperlink"/>
                  <w:rFonts w:ascii="Times New Roman" w:hAnsi="Times New Roman" w:cs="Times New Roman"/>
                  <w:bCs/>
                  <w:sz w:val="24"/>
                  <w:szCs w:val="24"/>
                </w:rPr>
                <w:t>National Center for Home Food Preservation</w:t>
              </w:r>
            </w:hyperlink>
            <w:r>
              <w:rPr>
                <w:rFonts w:ascii="Times New Roman" w:hAnsi="Times New Roman" w:cs="Times New Roman"/>
                <w:bCs/>
                <w:sz w:val="24"/>
                <w:szCs w:val="24"/>
              </w:rPr>
              <w:t>, University of Georgia</w:t>
            </w:r>
          </w:p>
          <w:p w14:paraId="463E797F" w14:textId="530C5AB8" w:rsidR="00A4220A" w:rsidRPr="007B4DF8" w:rsidRDefault="00A4220A" w:rsidP="00A4220A">
            <w:pPr>
              <w:pStyle w:val="NoSpacing"/>
              <w:rPr>
                <w:rFonts w:ascii="Times New Roman" w:hAnsi="Times New Roman" w:cs="Times New Roman"/>
                <w:bCs/>
                <w:sz w:val="24"/>
                <w:szCs w:val="24"/>
              </w:rPr>
            </w:pPr>
          </w:p>
        </w:tc>
        <w:tc>
          <w:tcPr>
            <w:tcW w:w="4053" w:type="dxa"/>
          </w:tcPr>
          <w:p w14:paraId="2782134C" w14:textId="77777777" w:rsidR="00A4220A" w:rsidRPr="005D2A8B" w:rsidRDefault="00A4220A" w:rsidP="00A4220A">
            <w:pPr>
              <w:pStyle w:val="NoSpacing"/>
              <w:spacing w:after="60"/>
              <w:rPr>
                <w:rFonts w:ascii="Times New Roman" w:hAnsi="Times New Roman" w:cs="Times New Roman"/>
                <w:bCs/>
                <w:sz w:val="24"/>
                <w:szCs w:val="24"/>
              </w:rPr>
            </w:pPr>
            <w:r w:rsidRPr="005D2A8B">
              <w:rPr>
                <w:rFonts w:ascii="Times New Roman" w:hAnsi="Times New Roman" w:cs="Times New Roman"/>
                <w:b/>
                <w:bCs/>
                <w:sz w:val="24"/>
                <w:szCs w:val="24"/>
              </w:rPr>
              <w:t>Process/Skill Questions:</w:t>
            </w:r>
          </w:p>
          <w:p w14:paraId="442B16A9"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4411393F" w14:textId="77777777" w:rsidR="00A4220A" w:rsidRPr="005D2A8B" w:rsidRDefault="00A4220A" w:rsidP="003E4B9F">
            <w:pPr>
              <w:pStyle w:val="NoSpacing"/>
              <w:numPr>
                <w:ilvl w:val="0"/>
                <w:numId w:val="187"/>
              </w:numPr>
              <w:rPr>
                <w:rFonts w:ascii="Times New Roman" w:hAnsi="Times New Roman" w:cs="Times New Roman"/>
                <w:bCs/>
                <w:sz w:val="24"/>
                <w:szCs w:val="24"/>
              </w:rPr>
            </w:pPr>
            <w:r w:rsidRPr="005D2A8B">
              <w:rPr>
                <w:rFonts w:ascii="Times New Roman" w:hAnsi="Times New Roman" w:cs="Times New Roman"/>
                <w:bCs/>
                <w:sz w:val="24"/>
                <w:szCs w:val="24"/>
              </w:rPr>
              <w:t>What are some methods of preserving foods?</w:t>
            </w:r>
          </w:p>
          <w:p w14:paraId="63CDF648" w14:textId="77777777" w:rsidR="00A4220A" w:rsidRPr="005D2A8B" w:rsidRDefault="00A4220A" w:rsidP="003E4B9F">
            <w:pPr>
              <w:pStyle w:val="NoSpacing"/>
              <w:numPr>
                <w:ilvl w:val="0"/>
                <w:numId w:val="187"/>
              </w:numPr>
              <w:rPr>
                <w:rFonts w:ascii="Times New Roman" w:hAnsi="Times New Roman" w:cs="Times New Roman"/>
                <w:bCs/>
                <w:sz w:val="24"/>
                <w:szCs w:val="24"/>
              </w:rPr>
            </w:pPr>
            <w:r w:rsidRPr="005D2A8B">
              <w:rPr>
                <w:rFonts w:ascii="Times New Roman" w:hAnsi="Times New Roman" w:cs="Times New Roman"/>
                <w:bCs/>
                <w:sz w:val="24"/>
                <w:szCs w:val="24"/>
              </w:rPr>
              <w:t>Why is the correct use and understanding of </w:t>
            </w:r>
            <w:r w:rsidRPr="005D2A8B">
              <w:rPr>
                <w:rFonts w:ascii="Times New Roman" w:hAnsi="Times New Roman" w:cs="Times New Roman"/>
                <w:bCs/>
                <w:i/>
                <w:iCs/>
                <w:sz w:val="24"/>
                <w:szCs w:val="24"/>
              </w:rPr>
              <w:t>sell by</w:t>
            </w:r>
            <w:r w:rsidRPr="005D2A8B">
              <w:rPr>
                <w:rFonts w:ascii="Times New Roman" w:hAnsi="Times New Roman" w:cs="Times New Roman"/>
                <w:bCs/>
                <w:sz w:val="24"/>
                <w:szCs w:val="24"/>
              </w:rPr>
              <w:t>, </w:t>
            </w:r>
            <w:r w:rsidRPr="005D2A8B">
              <w:rPr>
                <w:rFonts w:ascii="Times New Roman" w:hAnsi="Times New Roman" w:cs="Times New Roman"/>
                <w:bCs/>
                <w:i/>
                <w:iCs/>
                <w:sz w:val="24"/>
                <w:szCs w:val="24"/>
              </w:rPr>
              <w:t>use by</w:t>
            </w:r>
            <w:r w:rsidRPr="005D2A8B">
              <w:rPr>
                <w:rFonts w:ascii="Times New Roman" w:hAnsi="Times New Roman" w:cs="Times New Roman"/>
                <w:bCs/>
                <w:sz w:val="24"/>
                <w:szCs w:val="24"/>
              </w:rPr>
              <w:t>, and </w:t>
            </w:r>
            <w:r w:rsidRPr="005D2A8B">
              <w:rPr>
                <w:rFonts w:ascii="Times New Roman" w:hAnsi="Times New Roman" w:cs="Times New Roman"/>
                <w:bCs/>
                <w:i/>
                <w:iCs/>
                <w:sz w:val="24"/>
                <w:szCs w:val="24"/>
              </w:rPr>
              <w:t>best by</w:t>
            </w:r>
            <w:r w:rsidRPr="005D2A8B">
              <w:rPr>
                <w:rFonts w:ascii="Times New Roman" w:hAnsi="Times New Roman" w:cs="Times New Roman"/>
                <w:bCs/>
                <w:sz w:val="24"/>
                <w:szCs w:val="24"/>
              </w:rPr>
              <w:t> dates on foods important to food safety?</w:t>
            </w:r>
          </w:p>
          <w:p w14:paraId="6F6E2489"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6F7C89B0" w14:textId="77777777" w:rsidR="00A4220A" w:rsidRPr="005D2A8B" w:rsidRDefault="00A4220A" w:rsidP="003E4B9F">
            <w:pPr>
              <w:pStyle w:val="NoSpacing"/>
              <w:numPr>
                <w:ilvl w:val="0"/>
                <w:numId w:val="188"/>
              </w:numPr>
              <w:rPr>
                <w:rFonts w:ascii="Times New Roman" w:hAnsi="Times New Roman" w:cs="Times New Roman"/>
                <w:bCs/>
                <w:sz w:val="24"/>
                <w:szCs w:val="24"/>
              </w:rPr>
            </w:pPr>
            <w:r w:rsidRPr="005D2A8B">
              <w:rPr>
                <w:rFonts w:ascii="Times New Roman" w:hAnsi="Times New Roman" w:cs="Times New Roman"/>
                <w:bCs/>
                <w:sz w:val="24"/>
                <w:szCs w:val="24"/>
              </w:rPr>
              <w:t>What do consumers need to know to evaluate food preservation and processing methods?</w:t>
            </w:r>
          </w:p>
          <w:p w14:paraId="17BB10C3" w14:textId="44C67443" w:rsidR="00A4220A" w:rsidRPr="005D2A8B" w:rsidRDefault="00A4220A" w:rsidP="003E4B9F">
            <w:pPr>
              <w:pStyle w:val="NoSpacing"/>
              <w:numPr>
                <w:ilvl w:val="0"/>
                <w:numId w:val="188"/>
              </w:numPr>
              <w:rPr>
                <w:rFonts w:ascii="Times New Roman" w:hAnsi="Times New Roman" w:cs="Times New Roman"/>
                <w:bCs/>
                <w:sz w:val="24"/>
                <w:szCs w:val="24"/>
              </w:rPr>
            </w:pPr>
            <w:r w:rsidRPr="005D2A8B">
              <w:rPr>
                <w:rFonts w:ascii="Times New Roman" w:hAnsi="Times New Roman" w:cs="Times New Roman"/>
                <w:bCs/>
                <w:sz w:val="24"/>
                <w:szCs w:val="24"/>
              </w:rPr>
              <w:t>What questions need to be asked to select the appropriate food preservation method?</w:t>
            </w:r>
          </w:p>
          <w:p w14:paraId="7E7ECAFF"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613EA7C0" w14:textId="77777777" w:rsidR="00A4220A" w:rsidRPr="005D2A8B" w:rsidRDefault="00A4220A" w:rsidP="003E4B9F">
            <w:pPr>
              <w:pStyle w:val="NoSpacing"/>
              <w:numPr>
                <w:ilvl w:val="0"/>
                <w:numId w:val="189"/>
              </w:numPr>
              <w:rPr>
                <w:rFonts w:ascii="Times New Roman" w:hAnsi="Times New Roman" w:cs="Times New Roman"/>
                <w:bCs/>
                <w:sz w:val="24"/>
                <w:szCs w:val="24"/>
              </w:rPr>
            </w:pPr>
            <w:r w:rsidRPr="005D2A8B">
              <w:rPr>
                <w:rFonts w:ascii="Times New Roman" w:hAnsi="Times New Roman" w:cs="Times New Roman"/>
                <w:bCs/>
                <w:sz w:val="24"/>
                <w:szCs w:val="24"/>
              </w:rPr>
              <w:t>What skills and/or resources are needed for preserving food?</w:t>
            </w:r>
          </w:p>
          <w:p w14:paraId="3BB64831" w14:textId="0C670A0E" w:rsidR="00A4220A" w:rsidRPr="005D2A8B" w:rsidRDefault="00A4220A" w:rsidP="003E4B9F">
            <w:pPr>
              <w:pStyle w:val="NoSpacing"/>
              <w:numPr>
                <w:ilvl w:val="0"/>
                <w:numId w:val="189"/>
              </w:numPr>
              <w:rPr>
                <w:rFonts w:ascii="Times New Roman" w:hAnsi="Times New Roman" w:cs="Times New Roman"/>
                <w:bCs/>
                <w:sz w:val="24"/>
                <w:szCs w:val="24"/>
              </w:rPr>
            </w:pPr>
            <w:r w:rsidRPr="005D2A8B">
              <w:rPr>
                <w:rFonts w:ascii="Times New Roman" w:hAnsi="Times New Roman" w:cs="Times New Roman"/>
                <w:bCs/>
                <w:sz w:val="24"/>
                <w:szCs w:val="24"/>
              </w:rPr>
              <w:t>What criteria can be used for food preservation?</w:t>
            </w:r>
          </w:p>
          <w:p w14:paraId="5AFC58AA"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Management</w:t>
            </w:r>
          </w:p>
          <w:p w14:paraId="1DE25BEF" w14:textId="67F97B26" w:rsidR="00A4220A" w:rsidRPr="005D2A8B" w:rsidRDefault="00A4220A" w:rsidP="003E4B9F">
            <w:pPr>
              <w:pStyle w:val="NoSpacing"/>
              <w:numPr>
                <w:ilvl w:val="0"/>
                <w:numId w:val="190"/>
              </w:numPr>
              <w:rPr>
                <w:rFonts w:ascii="Times New Roman" w:hAnsi="Times New Roman" w:cs="Times New Roman"/>
                <w:bCs/>
                <w:sz w:val="24"/>
                <w:szCs w:val="24"/>
              </w:rPr>
            </w:pPr>
            <w:r w:rsidRPr="005D2A8B">
              <w:rPr>
                <w:rFonts w:ascii="Times New Roman" w:hAnsi="Times New Roman" w:cs="Times New Roman"/>
                <w:bCs/>
                <w:sz w:val="24"/>
                <w:szCs w:val="24"/>
              </w:rPr>
              <w:t>What should the standards be in food preservation?</w:t>
            </w:r>
          </w:p>
          <w:p w14:paraId="42A260E4" w14:textId="68F64641" w:rsidR="00A4220A" w:rsidRPr="00CF203F" w:rsidRDefault="00A4220A" w:rsidP="003E4B9F">
            <w:pPr>
              <w:pStyle w:val="NoSpacing"/>
              <w:numPr>
                <w:ilvl w:val="0"/>
                <w:numId w:val="190"/>
              </w:numPr>
              <w:rPr>
                <w:rFonts w:ascii="Times New Roman" w:hAnsi="Times New Roman" w:cs="Times New Roman"/>
                <w:bCs/>
                <w:sz w:val="24"/>
                <w:szCs w:val="24"/>
              </w:rPr>
            </w:pPr>
            <w:r w:rsidRPr="005D2A8B">
              <w:rPr>
                <w:rFonts w:ascii="Times New Roman" w:hAnsi="Times New Roman" w:cs="Times New Roman"/>
                <w:bCs/>
                <w:sz w:val="24"/>
                <w:szCs w:val="24"/>
              </w:rPr>
              <w:t>What resources influence food preservation?</w:t>
            </w:r>
          </w:p>
        </w:tc>
        <w:tc>
          <w:tcPr>
            <w:tcW w:w="2741" w:type="dxa"/>
          </w:tcPr>
          <w:p w14:paraId="3F3DF1BF" w14:textId="2E70AEE2"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bCs/>
                <w:sz w:val="24"/>
                <w:szCs w:val="24"/>
              </w:rPr>
              <w:t>English: 9.RV, 9.RI, 10.RV, 10.RI, 11.RV, 11.RI, 12.RV, 12.RI</w:t>
            </w:r>
          </w:p>
        </w:tc>
        <w:tc>
          <w:tcPr>
            <w:tcW w:w="2863" w:type="dxa"/>
          </w:tcPr>
          <w:p w14:paraId="5304CF31"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A8D7EB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1430C3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243997B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507F191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36F30CC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53E24AE" w14:textId="77777777" w:rsidR="00A4220A" w:rsidRPr="00337C03" w:rsidRDefault="00A4220A" w:rsidP="00A4220A">
            <w:pPr>
              <w:pStyle w:val="ListParagraph"/>
              <w:rPr>
                <w:rFonts w:ascii="Times New Roman" w:hAnsi="Times New Roman" w:cs="Times New Roman"/>
                <w:sz w:val="24"/>
                <w:szCs w:val="24"/>
              </w:rPr>
            </w:pPr>
          </w:p>
          <w:p w14:paraId="5C1200C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9B3A1E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B575185"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1FDF280C" w14:textId="77777777" w:rsidR="00A4220A" w:rsidRDefault="00A4220A" w:rsidP="00A4220A">
            <w:pPr>
              <w:rPr>
                <w:rFonts w:ascii="Times New Roman" w:hAnsi="Times New Roman" w:cs="Times New Roman"/>
                <w:b/>
                <w:sz w:val="24"/>
                <w:szCs w:val="24"/>
                <w:u w:val="single"/>
              </w:rPr>
            </w:pPr>
          </w:p>
          <w:p w14:paraId="12FD82E6" w14:textId="77777777" w:rsidR="0075537F" w:rsidRPr="00337C03" w:rsidRDefault="0075537F" w:rsidP="00A4220A">
            <w:pPr>
              <w:rPr>
                <w:rFonts w:ascii="Times New Roman" w:hAnsi="Times New Roman" w:cs="Times New Roman"/>
                <w:b/>
                <w:sz w:val="24"/>
                <w:szCs w:val="24"/>
                <w:u w:val="single"/>
              </w:rPr>
            </w:pPr>
          </w:p>
          <w:p w14:paraId="4F1007D6"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35096E6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5DDB1E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64FE92C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551CE6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ADA0855"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4DAD1829" w14:textId="797E9053" w:rsidTr="002643FE">
        <w:tblPrEx>
          <w:tblCellMar>
            <w:left w:w="115" w:type="dxa"/>
            <w:right w:w="115" w:type="dxa"/>
          </w:tblCellMar>
        </w:tblPrEx>
        <w:tc>
          <w:tcPr>
            <w:tcW w:w="737" w:type="dxa"/>
          </w:tcPr>
          <w:p w14:paraId="3E03414D" w14:textId="6CAB39FF"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3668" w:type="dxa"/>
            <w:hideMark/>
          </w:tcPr>
          <w:p w14:paraId="22CD6268" w14:textId="26CA67F7"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preparation techniques for preserving nutritional value in food. </w:t>
            </w:r>
          </w:p>
        </w:tc>
        <w:tc>
          <w:tcPr>
            <w:tcW w:w="4648" w:type="dxa"/>
          </w:tcPr>
          <w:p w14:paraId="41A12CEA" w14:textId="77777777" w:rsidR="00A4220A" w:rsidRDefault="00A4220A" w:rsidP="00A4220A">
            <w:pPr>
              <w:pStyle w:val="NoSpacing"/>
              <w:rPr>
                <w:rFonts w:ascii="Times New Roman" w:hAnsi="Times New Roman" w:cs="Times New Roman"/>
                <w:bCs/>
                <w:sz w:val="24"/>
                <w:szCs w:val="24"/>
              </w:rPr>
            </w:pPr>
            <w:r w:rsidRPr="005D2A8B">
              <w:rPr>
                <w:rFonts w:ascii="Times New Roman" w:hAnsi="Times New Roman" w:cs="Times New Roman"/>
                <w:bCs/>
                <w:sz w:val="24"/>
                <w:szCs w:val="24"/>
              </w:rPr>
              <w:t>Identification should include</w:t>
            </w:r>
          </w:p>
          <w:p w14:paraId="12FD4404" w14:textId="77777777" w:rsidR="00A4220A" w:rsidRPr="005D2A8B" w:rsidRDefault="00A4220A" w:rsidP="00A4220A">
            <w:pPr>
              <w:pStyle w:val="NoSpacing"/>
              <w:rPr>
                <w:rFonts w:ascii="Times New Roman" w:hAnsi="Times New Roman" w:cs="Times New Roman"/>
                <w:bCs/>
                <w:sz w:val="24"/>
                <w:szCs w:val="24"/>
              </w:rPr>
            </w:pPr>
          </w:p>
          <w:p w14:paraId="5F44F23C" w14:textId="77777777"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interpreting recipe terminology</w:t>
            </w:r>
          </w:p>
          <w:p w14:paraId="730DD0D8" w14:textId="5D816AF3"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 xml:space="preserve">identifying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 and cooking processes, </w:t>
            </w:r>
            <w:r>
              <w:rPr>
                <w:rFonts w:ascii="Times New Roman" w:hAnsi="Times New Roman" w:cs="Times New Roman"/>
                <w:bCs/>
                <w:sz w:val="24"/>
                <w:szCs w:val="24"/>
              </w:rPr>
              <w:t xml:space="preserve">(i.e., </w:t>
            </w:r>
            <w:r w:rsidRPr="005D2A8B">
              <w:rPr>
                <w:rFonts w:ascii="Times New Roman" w:hAnsi="Times New Roman" w:cs="Times New Roman"/>
                <w:bCs/>
                <w:sz w:val="24"/>
                <w:szCs w:val="24"/>
              </w:rPr>
              <w:t xml:space="preserve">broiling, baking, sautéing, </w:t>
            </w:r>
            <w:r w:rsidRPr="005D2A8B">
              <w:rPr>
                <w:rFonts w:ascii="Times New Roman" w:hAnsi="Times New Roman" w:cs="Times New Roman"/>
                <w:bCs/>
                <w:sz w:val="24"/>
                <w:szCs w:val="24"/>
              </w:rPr>
              <w:lastRenderedPageBreak/>
              <w:t xml:space="preserve">braising, steaming, </w:t>
            </w:r>
            <w:r>
              <w:rPr>
                <w:rFonts w:ascii="Times New Roman" w:hAnsi="Times New Roman" w:cs="Times New Roman"/>
                <w:bCs/>
                <w:sz w:val="24"/>
                <w:szCs w:val="24"/>
              </w:rPr>
              <w:t xml:space="preserve">air frying, </w:t>
            </w:r>
            <w:r w:rsidRPr="005D2A8B">
              <w:rPr>
                <w:rFonts w:ascii="Times New Roman" w:hAnsi="Times New Roman" w:cs="Times New Roman"/>
                <w:bCs/>
                <w:sz w:val="24"/>
                <w:szCs w:val="24"/>
              </w:rPr>
              <w:t>microwaving</w:t>
            </w:r>
            <w:r>
              <w:rPr>
                <w:rFonts w:ascii="Times New Roman" w:hAnsi="Times New Roman" w:cs="Times New Roman"/>
                <w:bCs/>
                <w:sz w:val="24"/>
                <w:szCs w:val="24"/>
              </w:rPr>
              <w:t>)</w:t>
            </w:r>
          </w:p>
          <w:p w14:paraId="7411E1A1" w14:textId="77777777"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explaining how each technique is used</w:t>
            </w:r>
          </w:p>
          <w:p w14:paraId="6D09E4BB" w14:textId="219A91CD" w:rsidR="00A4220A" w:rsidRPr="005D2A8B" w:rsidRDefault="00A4220A" w:rsidP="003E4B9F">
            <w:pPr>
              <w:pStyle w:val="NoSpacing"/>
              <w:numPr>
                <w:ilvl w:val="0"/>
                <w:numId w:val="191"/>
              </w:numPr>
              <w:rPr>
                <w:rFonts w:ascii="Times New Roman" w:hAnsi="Times New Roman" w:cs="Times New Roman"/>
                <w:bCs/>
                <w:sz w:val="24"/>
                <w:szCs w:val="24"/>
              </w:rPr>
            </w:pPr>
            <w:r w:rsidRPr="005D2A8B">
              <w:rPr>
                <w:rFonts w:ascii="Times New Roman" w:hAnsi="Times New Roman" w:cs="Times New Roman"/>
                <w:bCs/>
                <w:sz w:val="24"/>
                <w:szCs w:val="24"/>
              </w:rPr>
              <w:t xml:space="preserve">describing the consequences of using each technique with regard to </w:t>
            </w:r>
            <w:r>
              <w:rPr>
                <w:rFonts w:ascii="Times New Roman" w:hAnsi="Times New Roman" w:cs="Times New Roman"/>
                <w:bCs/>
                <w:sz w:val="24"/>
                <w:szCs w:val="24"/>
              </w:rPr>
              <w:t xml:space="preserve">the </w:t>
            </w:r>
            <w:r w:rsidRPr="005D2A8B">
              <w:rPr>
                <w:rFonts w:ascii="Times New Roman" w:hAnsi="Times New Roman" w:cs="Times New Roman"/>
                <w:bCs/>
                <w:sz w:val="24"/>
                <w:szCs w:val="24"/>
              </w:rPr>
              <w:t>nutritive value of the food.</w:t>
            </w:r>
          </w:p>
          <w:p w14:paraId="3C44FFA8" w14:textId="416835F1" w:rsidR="00A4220A" w:rsidRPr="007B4DF8" w:rsidRDefault="00A4220A" w:rsidP="00A4220A">
            <w:pPr>
              <w:pStyle w:val="NoSpacing"/>
              <w:rPr>
                <w:rFonts w:ascii="Times New Roman" w:hAnsi="Times New Roman" w:cs="Times New Roman"/>
                <w:bCs/>
                <w:sz w:val="24"/>
                <w:szCs w:val="24"/>
              </w:rPr>
            </w:pPr>
          </w:p>
        </w:tc>
        <w:tc>
          <w:tcPr>
            <w:tcW w:w="4053" w:type="dxa"/>
          </w:tcPr>
          <w:p w14:paraId="622CE399" w14:textId="77777777" w:rsidR="00A4220A" w:rsidRDefault="00A4220A" w:rsidP="00A4220A">
            <w:pPr>
              <w:pStyle w:val="NoSpacing"/>
              <w:rPr>
                <w:rFonts w:ascii="Times New Roman" w:hAnsi="Times New Roman" w:cs="Times New Roman"/>
                <w:b/>
                <w:bCs/>
                <w:sz w:val="24"/>
                <w:szCs w:val="24"/>
              </w:rPr>
            </w:pPr>
            <w:r w:rsidRPr="005D2A8B">
              <w:rPr>
                <w:rFonts w:ascii="Times New Roman" w:hAnsi="Times New Roman" w:cs="Times New Roman"/>
                <w:b/>
                <w:bCs/>
                <w:sz w:val="24"/>
                <w:szCs w:val="24"/>
              </w:rPr>
              <w:lastRenderedPageBreak/>
              <w:t>Process/Skill Questions:</w:t>
            </w:r>
          </w:p>
          <w:p w14:paraId="028E3B09" w14:textId="77777777" w:rsidR="00A4220A" w:rsidRDefault="00A4220A" w:rsidP="00A4220A">
            <w:pPr>
              <w:pStyle w:val="NoSpacing"/>
              <w:rPr>
                <w:rFonts w:ascii="Times New Roman" w:hAnsi="Times New Roman" w:cs="Times New Roman"/>
                <w:b/>
                <w:bCs/>
                <w:sz w:val="24"/>
                <w:szCs w:val="24"/>
              </w:rPr>
            </w:pPr>
          </w:p>
          <w:p w14:paraId="6F24586B"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Thinking</w:t>
            </w:r>
          </w:p>
          <w:p w14:paraId="6060FA07" w14:textId="48F0D4CD" w:rsidR="00A4220A" w:rsidRPr="005D2A8B" w:rsidRDefault="00A4220A" w:rsidP="003E4B9F">
            <w:pPr>
              <w:pStyle w:val="NoSpacing"/>
              <w:numPr>
                <w:ilvl w:val="0"/>
                <w:numId w:val="192"/>
              </w:numPr>
              <w:rPr>
                <w:rFonts w:ascii="Times New Roman" w:hAnsi="Times New Roman" w:cs="Times New Roman"/>
                <w:bCs/>
                <w:sz w:val="24"/>
                <w:szCs w:val="24"/>
              </w:rPr>
            </w:pPr>
            <w:r w:rsidRPr="005D2A8B">
              <w:rPr>
                <w:rFonts w:ascii="Times New Roman" w:hAnsi="Times New Roman" w:cs="Times New Roman"/>
                <w:bCs/>
                <w:sz w:val="24"/>
                <w:szCs w:val="24"/>
              </w:rPr>
              <w:t xml:space="preserve">Which of the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 enhances the nutritional value of food?</w:t>
            </w:r>
          </w:p>
          <w:p w14:paraId="0364D3CF" w14:textId="5A20A539" w:rsidR="00A4220A" w:rsidRPr="005D2A8B" w:rsidRDefault="00A4220A" w:rsidP="003E4B9F">
            <w:pPr>
              <w:pStyle w:val="NoSpacing"/>
              <w:numPr>
                <w:ilvl w:val="0"/>
                <w:numId w:val="192"/>
              </w:numPr>
              <w:rPr>
                <w:rFonts w:ascii="Times New Roman" w:hAnsi="Times New Roman" w:cs="Times New Roman"/>
                <w:bCs/>
                <w:sz w:val="24"/>
                <w:szCs w:val="24"/>
              </w:rPr>
            </w:pPr>
            <w:r w:rsidRPr="005D2A8B">
              <w:rPr>
                <w:rFonts w:ascii="Times New Roman" w:hAnsi="Times New Roman" w:cs="Times New Roman"/>
                <w:bCs/>
                <w:sz w:val="24"/>
                <w:szCs w:val="24"/>
              </w:rPr>
              <w:lastRenderedPageBreak/>
              <w:t xml:space="preserve">Which of the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 would you most likely use at home? Why?</w:t>
            </w:r>
          </w:p>
          <w:p w14:paraId="4E1E69F1" w14:textId="316F5300" w:rsidR="00A4220A" w:rsidRPr="005D2A8B" w:rsidRDefault="00A4220A" w:rsidP="003E4B9F">
            <w:pPr>
              <w:pStyle w:val="NoSpacing"/>
              <w:numPr>
                <w:ilvl w:val="0"/>
                <w:numId w:val="192"/>
              </w:numPr>
              <w:rPr>
                <w:rFonts w:ascii="Times New Roman" w:hAnsi="Times New Roman" w:cs="Times New Roman"/>
                <w:bCs/>
                <w:sz w:val="24"/>
                <w:szCs w:val="24"/>
              </w:rPr>
            </w:pPr>
            <w:r w:rsidRPr="005D2A8B">
              <w:rPr>
                <w:rFonts w:ascii="Times New Roman" w:hAnsi="Times New Roman" w:cs="Times New Roman"/>
                <w:bCs/>
                <w:sz w:val="24"/>
                <w:szCs w:val="24"/>
              </w:rPr>
              <w:t xml:space="preserve">Why should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be concerned with </w:t>
            </w:r>
            <w:r w:rsidR="0075537F" w:rsidRPr="005D2A8B">
              <w:rPr>
                <w:rFonts w:ascii="Times New Roman" w:hAnsi="Times New Roman" w:cs="Times New Roman"/>
                <w:bCs/>
                <w:sz w:val="24"/>
                <w:szCs w:val="24"/>
              </w:rPr>
              <w:t>food preparation</w:t>
            </w:r>
            <w:r w:rsidRPr="005D2A8B">
              <w:rPr>
                <w:rFonts w:ascii="Times New Roman" w:hAnsi="Times New Roman" w:cs="Times New Roman"/>
                <w:bCs/>
                <w:sz w:val="24"/>
                <w:szCs w:val="24"/>
              </w:rPr>
              <w:t xml:space="preserve"> techniques?</w:t>
            </w:r>
          </w:p>
          <w:p w14:paraId="7FD30FCC"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Communication</w:t>
            </w:r>
          </w:p>
          <w:p w14:paraId="5F120FBA" w14:textId="16CFF1EE" w:rsidR="00A4220A" w:rsidRPr="005D2A8B" w:rsidRDefault="00A4220A" w:rsidP="003E4B9F">
            <w:pPr>
              <w:pStyle w:val="NoSpacing"/>
              <w:numPr>
                <w:ilvl w:val="0"/>
                <w:numId w:val="193"/>
              </w:numPr>
              <w:rPr>
                <w:rFonts w:ascii="Times New Roman" w:hAnsi="Times New Roman" w:cs="Times New Roman"/>
                <w:bCs/>
                <w:sz w:val="24"/>
                <w:szCs w:val="24"/>
              </w:rPr>
            </w:pPr>
            <w:r w:rsidRPr="005D2A8B">
              <w:rPr>
                <w:rFonts w:ascii="Times New Roman" w:hAnsi="Times New Roman" w:cs="Times New Roman"/>
                <w:bCs/>
                <w:sz w:val="24"/>
                <w:szCs w:val="24"/>
              </w:rPr>
              <w:t>What factors influence choice of food</w:t>
            </w:r>
            <w:r w:rsidR="0075537F">
              <w:rPr>
                <w:rFonts w:ascii="Times New Roman" w:hAnsi="Times New Roman" w:cs="Times New Roman"/>
                <w:bCs/>
                <w:sz w:val="24"/>
                <w:szCs w:val="24"/>
              </w:rPr>
              <w:t xml:space="preserve"> </w:t>
            </w:r>
            <w:r w:rsidRPr="005D2A8B">
              <w:rPr>
                <w:rFonts w:ascii="Times New Roman" w:hAnsi="Times New Roman" w:cs="Times New Roman"/>
                <w:bCs/>
                <w:sz w:val="24"/>
                <w:szCs w:val="24"/>
              </w:rPr>
              <w:t>preparation techniques, in addition to preserving nutritive value?</w:t>
            </w:r>
          </w:p>
          <w:p w14:paraId="52F22DE8" w14:textId="5ABCF5A8" w:rsidR="00A4220A" w:rsidRPr="005D2A8B" w:rsidRDefault="00A4220A" w:rsidP="003E4B9F">
            <w:pPr>
              <w:pStyle w:val="NoSpacing"/>
              <w:numPr>
                <w:ilvl w:val="0"/>
                <w:numId w:val="193"/>
              </w:numPr>
              <w:rPr>
                <w:rFonts w:ascii="Times New Roman" w:hAnsi="Times New Roman" w:cs="Times New Roman"/>
                <w:bCs/>
                <w:sz w:val="24"/>
                <w:szCs w:val="24"/>
              </w:rPr>
            </w:pPr>
            <w:r w:rsidRPr="005D2A8B">
              <w:rPr>
                <w:rFonts w:ascii="Times New Roman" w:hAnsi="Times New Roman" w:cs="Times New Roman"/>
                <w:bCs/>
                <w:sz w:val="24"/>
                <w:szCs w:val="24"/>
              </w:rPr>
              <w:t>What factors influence preferences for certain cooking techniques?</w:t>
            </w:r>
          </w:p>
          <w:p w14:paraId="2FD8073B" w14:textId="1E291715" w:rsidR="00A4220A" w:rsidRPr="005D2A8B" w:rsidRDefault="00A4220A" w:rsidP="003E4B9F">
            <w:pPr>
              <w:pStyle w:val="NoSpacing"/>
              <w:numPr>
                <w:ilvl w:val="0"/>
                <w:numId w:val="193"/>
              </w:numPr>
              <w:rPr>
                <w:rFonts w:ascii="Times New Roman" w:hAnsi="Times New Roman" w:cs="Times New Roman"/>
                <w:bCs/>
                <w:sz w:val="24"/>
                <w:szCs w:val="24"/>
              </w:rPr>
            </w:pPr>
            <w:r w:rsidRPr="005D2A8B">
              <w:rPr>
                <w:rFonts w:ascii="Times New Roman" w:hAnsi="Times New Roman" w:cs="Times New Roman"/>
                <w:bCs/>
                <w:sz w:val="24"/>
                <w:szCs w:val="24"/>
              </w:rPr>
              <w:t xml:space="preserve">How can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explain why some cooking techniques are healthier than others?</w:t>
            </w:r>
          </w:p>
          <w:p w14:paraId="0D9A3622"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Leadership</w:t>
            </w:r>
          </w:p>
          <w:p w14:paraId="701B65B4" w14:textId="77777777" w:rsidR="00A4220A" w:rsidRPr="005D2A8B" w:rsidRDefault="00A4220A" w:rsidP="003E4B9F">
            <w:pPr>
              <w:pStyle w:val="NoSpacing"/>
              <w:numPr>
                <w:ilvl w:val="0"/>
                <w:numId w:val="194"/>
              </w:numPr>
              <w:rPr>
                <w:rFonts w:ascii="Times New Roman" w:hAnsi="Times New Roman" w:cs="Times New Roman"/>
                <w:bCs/>
                <w:sz w:val="24"/>
                <w:szCs w:val="24"/>
              </w:rPr>
            </w:pPr>
            <w:r w:rsidRPr="005D2A8B">
              <w:rPr>
                <w:rFonts w:ascii="Times New Roman" w:hAnsi="Times New Roman" w:cs="Times New Roman"/>
                <w:bCs/>
                <w:sz w:val="24"/>
                <w:szCs w:val="24"/>
              </w:rPr>
              <w:t>What are the advantages and disadvantages of each cooking technique?</w:t>
            </w:r>
          </w:p>
          <w:p w14:paraId="6619A2CC" w14:textId="29674D6F" w:rsidR="00A4220A" w:rsidRPr="005D2A8B" w:rsidRDefault="00A4220A" w:rsidP="003E4B9F">
            <w:pPr>
              <w:pStyle w:val="NoSpacing"/>
              <w:numPr>
                <w:ilvl w:val="0"/>
                <w:numId w:val="194"/>
              </w:numPr>
              <w:rPr>
                <w:rFonts w:ascii="Times New Roman" w:hAnsi="Times New Roman" w:cs="Times New Roman"/>
                <w:bCs/>
                <w:sz w:val="24"/>
                <w:szCs w:val="24"/>
              </w:rPr>
            </w:pPr>
            <w:r w:rsidRPr="005D2A8B">
              <w:rPr>
                <w:rFonts w:ascii="Times New Roman" w:hAnsi="Times New Roman" w:cs="Times New Roman"/>
                <w:bCs/>
                <w:sz w:val="24"/>
                <w:szCs w:val="24"/>
              </w:rPr>
              <w:t xml:space="preserve">How has technology changed </w:t>
            </w:r>
            <w:r>
              <w:rPr>
                <w:rFonts w:ascii="Times New Roman" w:hAnsi="Times New Roman" w:cs="Times New Roman"/>
                <w:bCs/>
                <w:sz w:val="24"/>
                <w:szCs w:val="24"/>
              </w:rPr>
              <w:t>food preparation</w:t>
            </w:r>
            <w:r w:rsidRPr="005D2A8B">
              <w:rPr>
                <w:rFonts w:ascii="Times New Roman" w:hAnsi="Times New Roman" w:cs="Times New Roman"/>
                <w:bCs/>
                <w:sz w:val="24"/>
                <w:szCs w:val="24"/>
              </w:rPr>
              <w:t>?</w:t>
            </w:r>
          </w:p>
          <w:p w14:paraId="0087686B" w14:textId="77777777" w:rsidR="00A4220A" w:rsidRPr="005D2A8B" w:rsidRDefault="00A4220A" w:rsidP="003E4B9F">
            <w:pPr>
              <w:pStyle w:val="NoSpacing"/>
              <w:numPr>
                <w:ilvl w:val="0"/>
                <w:numId w:val="194"/>
              </w:numPr>
              <w:rPr>
                <w:rFonts w:ascii="Times New Roman" w:hAnsi="Times New Roman" w:cs="Times New Roman"/>
                <w:bCs/>
                <w:sz w:val="24"/>
                <w:szCs w:val="24"/>
              </w:rPr>
            </w:pPr>
            <w:r w:rsidRPr="005D2A8B">
              <w:rPr>
                <w:rFonts w:ascii="Times New Roman" w:hAnsi="Times New Roman" w:cs="Times New Roman"/>
                <w:bCs/>
                <w:sz w:val="24"/>
                <w:szCs w:val="24"/>
              </w:rPr>
              <w:t>How can you educate your family on the effects that some cooking methods have on the nutritional value of food?</w:t>
            </w:r>
          </w:p>
          <w:p w14:paraId="65BD9175" w14:textId="77777777" w:rsidR="00A4220A" w:rsidRPr="005D2A8B" w:rsidRDefault="00A4220A" w:rsidP="00A4220A">
            <w:pPr>
              <w:pStyle w:val="NoSpacing"/>
              <w:rPr>
                <w:rFonts w:ascii="Times New Roman" w:hAnsi="Times New Roman" w:cs="Times New Roman"/>
                <w:b/>
                <w:sz w:val="24"/>
                <w:szCs w:val="24"/>
              </w:rPr>
            </w:pPr>
            <w:r w:rsidRPr="005D2A8B">
              <w:rPr>
                <w:rFonts w:ascii="Times New Roman" w:hAnsi="Times New Roman" w:cs="Times New Roman"/>
                <w:b/>
                <w:sz w:val="24"/>
                <w:szCs w:val="24"/>
              </w:rPr>
              <w:t>Management</w:t>
            </w:r>
          </w:p>
          <w:p w14:paraId="34822560" w14:textId="77777777" w:rsidR="00A4220A" w:rsidRPr="005D2A8B" w:rsidRDefault="00A4220A" w:rsidP="003E4B9F">
            <w:pPr>
              <w:pStyle w:val="NoSpacing"/>
              <w:numPr>
                <w:ilvl w:val="0"/>
                <w:numId w:val="195"/>
              </w:numPr>
              <w:rPr>
                <w:rFonts w:ascii="Times New Roman" w:hAnsi="Times New Roman" w:cs="Times New Roman"/>
                <w:bCs/>
                <w:sz w:val="24"/>
                <w:szCs w:val="24"/>
              </w:rPr>
            </w:pPr>
            <w:r w:rsidRPr="005D2A8B">
              <w:rPr>
                <w:rFonts w:ascii="Times New Roman" w:hAnsi="Times New Roman" w:cs="Times New Roman"/>
                <w:bCs/>
                <w:sz w:val="24"/>
                <w:szCs w:val="24"/>
              </w:rPr>
              <w:t>How can modern cooks modify family recipes to preserve nutritive value of food and, for example, decrease calories, fat, and sodium?</w:t>
            </w:r>
          </w:p>
          <w:p w14:paraId="7FE09A14" w14:textId="42810383" w:rsidR="00A4220A" w:rsidRPr="005D2A8B" w:rsidRDefault="00A4220A" w:rsidP="003E4B9F">
            <w:pPr>
              <w:pStyle w:val="NoSpacing"/>
              <w:numPr>
                <w:ilvl w:val="0"/>
                <w:numId w:val="195"/>
              </w:numPr>
              <w:rPr>
                <w:rFonts w:ascii="Times New Roman" w:hAnsi="Times New Roman" w:cs="Times New Roman"/>
                <w:bCs/>
                <w:sz w:val="24"/>
                <w:szCs w:val="24"/>
              </w:rPr>
            </w:pPr>
            <w:r w:rsidRPr="005D2A8B">
              <w:rPr>
                <w:rFonts w:ascii="Times New Roman" w:hAnsi="Times New Roman" w:cs="Times New Roman"/>
                <w:bCs/>
                <w:sz w:val="24"/>
                <w:szCs w:val="24"/>
              </w:rPr>
              <w:t>What information do</w:t>
            </w:r>
            <w:r>
              <w:rPr>
                <w:rFonts w:ascii="Times New Roman" w:hAnsi="Times New Roman" w:cs="Times New Roman"/>
                <w:bCs/>
                <w:sz w:val="24"/>
                <w:szCs w:val="24"/>
              </w:rPr>
              <w:t>es one</w:t>
            </w:r>
            <w:r w:rsidRPr="005D2A8B">
              <w:rPr>
                <w:rFonts w:ascii="Times New Roman" w:hAnsi="Times New Roman" w:cs="Times New Roman"/>
                <w:bCs/>
                <w:sz w:val="24"/>
                <w:szCs w:val="24"/>
              </w:rPr>
              <w:t xml:space="preserve"> need to select the most </w:t>
            </w:r>
            <w:r w:rsidRPr="005D2A8B">
              <w:rPr>
                <w:rFonts w:ascii="Times New Roman" w:hAnsi="Times New Roman" w:cs="Times New Roman"/>
                <w:bCs/>
                <w:sz w:val="24"/>
                <w:szCs w:val="24"/>
              </w:rPr>
              <w:lastRenderedPageBreak/>
              <w:t>appropriate food</w:t>
            </w:r>
            <w:r w:rsidR="0075537F">
              <w:rPr>
                <w:rFonts w:ascii="Times New Roman" w:hAnsi="Times New Roman" w:cs="Times New Roman"/>
                <w:bCs/>
                <w:sz w:val="24"/>
                <w:szCs w:val="24"/>
              </w:rPr>
              <w:t xml:space="preserve"> </w:t>
            </w:r>
            <w:r w:rsidRPr="005D2A8B">
              <w:rPr>
                <w:rFonts w:ascii="Times New Roman" w:hAnsi="Times New Roman" w:cs="Times New Roman"/>
                <w:bCs/>
                <w:sz w:val="24"/>
                <w:szCs w:val="24"/>
              </w:rPr>
              <w:t>preparation technique for a particular food?</w:t>
            </w:r>
          </w:p>
          <w:p w14:paraId="2A0086CE" w14:textId="49B243E7" w:rsidR="00A4220A" w:rsidRPr="00CF203F" w:rsidRDefault="00A4220A" w:rsidP="003E4B9F">
            <w:pPr>
              <w:pStyle w:val="NoSpacing"/>
              <w:numPr>
                <w:ilvl w:val="0"/>
                <w:numId w:val="195"/>
              </w:numPr>
              <w:rPr>
                <w:rFonts w:ascii="Times New Roman" w:hAnsi="Times New Roman" w:cs="Times New Roman"/>
                <w:bCs/>
                <w:sz w:val="24"/>
                <w:szCs w:val="24"/>
              </w:rPr>
            </w:pPr>
            <w:r w:rsidRPr="005D2A8B">
              <w:rPr>
                <w:rFonts w:ascii="Times New Roman" w:hAnsi="Times New Roman" w:cs="Times New Roman"/>
                <w:bCs/>
                <w:sz w:val="24"/>
                <w:szCs w:val="24"/>
              </w:rPr>
              <w:t xml:space="preserve">What resources are available to help </w:t>
            </w:r>
            <w:r>
              <w:rPr>
                <w:rFonts w:ascii="Times New Roman" w:hAnsi="Times New Roman" w:cs="Times New Roman"/>
                <w:bCs/>
                <w:sz w:val="24"/>
                <w:szCs w:val="24"/>
              </w:rPr>
              <w:t>one</w:t>
            </w:r>
            <w:r w:rsidRPr="005D2A8B">
              <w:rPr>
                <w:rFonts w:ascii="Times New Roman" w:hAnsi="Times New Roman" w:cs="Times New Roman"/>
                <w:bCs/>
                <w:sz w:val="24"/>
                <w:szCs w:val="24"/>
              </w:rPr>
              <w:t xml:space="preserve"> identify the nutritive value of cooked foods?</w:t>
            </w:r>
          </w:p>
        </w:tc>
        <w:tc>
          <w:tcPr>
            <w:tcW w:w="2741" w:type="dxa"/>
          </w:tcPr>
          <w:p w14:paraId="5194DD49" w14:textId="124D8504" w:rsidR="00A4220A" w:rsidRPr="00337C03" w:rsidRDefault="00A4220A" w:rsidP="00A4220A">
            <w:pPr>
              <w:rPr>
                <w:rFonts w:ascii="Times New Roman" w:hAnsi="Times New Roman" w:cs="Times New Roman"/>
                <w:sz w:val="24"/>
                <w:szCs w:val="24"/>
              </w:rPr>
            </w:pPr>
            <w:r w:rsidRPr="004D36DC">
              <w:rPr>
                <w:rFonts w:ascii="Times New Roman" w:hAnsi="Times New Roman" w:cs="Times New Roman"/>
                <w:bCs/>
                <w:sz w:val="24"/>
                <w:szCs w:val="24"/>
              </w:rPr>
              <w:lastRenderedPageBreak/>
              <w:t>English: 9.RV, 9.RI, 9.C, 9.LU, 10.RV, 10.RI, 10.C, 10.LU, 11.RV, 11.RI, 11.C, 11.LU, 12.RV, 12.RI, 12.C, 12.LU</w:t>
            </w:r>
          </w:p>
        </w:tc>
        <w:tc>
          <w:tcPr>
            <w:tcW w:w="2863" w:type="dxa"/>
          </w:tcPr>
          <w:p w14:paraId="2DFC0DA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39A37D28"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50052CB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71904EE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482ED9A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8604291"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3BD385AB" w14:textId="77777777" w:rsidR="00A4220A" w:rsidRPr="00337C03" w:rsidRDefault="00A4220A" w:rsidP="00A4220A">
            <w:pPr>
              <w:pStyle w:val="ListParagraph"/>
              <w:rPr>
                <w:rFonts w:ascii="Times New Roman" w:hAnsi="Times New Roman" w:cs="Times New Roman"/>
                <w:sz w:val="24"/>
                <w:szCs w:val="24"/>
              </w:rPr>
            </w:pPr>
          </w:p>
          <w:p w14:paraId="3CBBC01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Power of One</w:t>
            </w:r>
          </w:p>
          <w:p w14:paraId="09C543C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FC68BE0"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2EF0F50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6CF3FF1A" w14:textId="77777777" w:rsidR="00A4220A" w:rsidRPr="00337C03" w:rsidRDefault="00A4220A" w:rsidP="00A4220A">
            <w:pPr>
              <w:rPr>
                <w:rFonts w:ascii="Times New Roman" w:hAnsi="Times New Roman" w:cs="Times New Roman"/>
                <w:b/>
                <w:sz w:val="24"/>
                <w:szCs w:val="24"/>
                <w:u w:val="single"/>
              </w:rPr>
            </w:pPr>
          </w:p>
          <w:p w14:paraId="678E7D2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60654DE9"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296ADBAE"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037A7B9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0CE4912D"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37A210BD" w14:textId="77777777" w:rsidR="00A4220A" w:rsidRPr="00337C03" w:rsidRDefault="00A4220A" w:rsidP="00A4220A">
            <w:pPr>
              <w:pStyle w:val="ListParagraph"/>
              <w:rPr>
                <w:rFonts w:ascii="Times New Roman" w:hAnsi="Times New Roman" w:cs="Times New Roman"/>
                <w:sz w:val="24"/>
                <w:szCs w:val="24"/>
              </w:rPr>
            </w:pPr>
          </w:p>
          <w:p w14:paraId="5F68EEA3" w14:textId="77777777" w:rsidR="00A4220A" w:rsidRPr="00337C03" w:rsidRDefault="00A4220A" w:rsidP="00A4220A">
            <w:pPr>
              <w:rPr>
                <w:rFonts w:ascii="Times New Roman" w:hAnsi="Times New Roman" w:cs="Times New Roman"/>
                <w:b/>
                <w:sz w:val="24"/>
                <w:szCs w:val="24"/>
                <w:u w:val="single"/>
              </w:rPr>
            </w:pPr>
          </w:p>
          <w:p w14:paraId="5797C41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744AC79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73D8349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866500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18183DC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5061DE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6B7273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773AC21" w14:textId="77777777" w:rsidR="00A4220A" w:rsidRPr="00337C03" w:rsidRDefault="00A4220A" w:rsidP="00A4220A">
            <w:pPr>
              <w:pStyle w:val="NoSpacing"/>
              <w:rPr>
                <w:rFonts w:ascii="Times New Roman" w:hAnsi="Times New Roman" w:cs="Times New Roman"/>
                <w:bCs/>
                <w:sz w:val="24"/>
                <w:szCs w:val="24"/>
              </w:rPr>
            </w:pPr>
          </w:p>
        </w:tc>
      </w:tr>
      <w:tr w:rsidR="00A4220A" w:rsidRPr="007B4DF8" w14:paraId="002F9CE2" w14:textId="7B9F17B8" w:rsidTr="002643FE">
        <w:tblPrEx>
          <w:tblCellMar>
            <w:left w:w="115" w:type="dxa"/>
            <w:right w:w="115" w:type="dxa"/>
          </w:tblCellMar>
        </w:tblPrEx>
        <w:tc>
          <w:tcPr>
            <w:tcW w:w="737" w:type="dxa"/>
          </w:tcPr>
          <w:p w14:paraId="293C321D" w14:textId="5C01BA1D"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tc>
        <w:tc>
          <w:tcPr>
            <w:tcW w:w="3668" w:type="dxa"/>
            <w:hideMark/>
          </w:tcPr>
          <w:p w14:paraId="0484A98D" w14:textId="1DED0742"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strategies for healthy eating. </w:t>
            </w:r>
          </w:p>
        </w:tc>
        <w:tc>
          <w:tcPr>
            <w:tcW w:w="4648" w:type="dxa"/>
          </w:tcPr>
          <w:p w14:paraId="02C5D99D" w14:textId="77777777" w:rsidR="00A4220A" w:rsidRDefault="00A4220A" w:rsidP="00A4220A">
            <w:p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Description should include </w:t>
            </w:r>
          </w:p>
          <w:p w14:paraId="18A3C7B8" w14:textId="77777777" w:rsidR="00A4220A" w:rsidRDefault="00A4220A" w:rsidP="00A4220A">
            <w:pPr>
              <w:rPr>
                <w:rFonts w:ascii="Times New Roman" w:eastAsia="Times New Roman" w:hAnsi="Times New Roman" w:cs="Times New Roman"/>
                <w:sz w:val="24"/>
                <w:szCs w:val="24"/>
              </w:rPr>
            </w:pPr>
          </w:p>
          <w:p w14:paraId="7AA56F7C" w14:textId="7B1255C4" w:rsidR="00A4220A" w:rsidRPr="00FA624B" w:rsidRDefault="00A4220A" w:rsidP="003E4B9F">
            <w:pPr>
              <w:pStyle w:val="ListParagraph"/>
              <w:numPr>
                <w:ilvl w:val="0"/>
                <w:numId w:val="248"/>
              </w:numPr>
              <w:rPr>
                <w:rFonts w:ascii="Times New Roman" w:eastAsia="Times New Roman" w:hAnsi="Times New Roman" w:cs="Times New Roman"/>
                <w:sz w:val="24"/>
                <w:szCs w:val="24"/>
              </w:rPr>
            </w:pPr>
            <w:r w:rsidRPr="00FA624B">
              <w:rPr>
                <w:rFonts w:ascii="Times New Roman" w:eastAsia="Times New Roman" w:hAnsi="Times New Roman" w:cs="Times New Roman"/>
                <w:sz w:val="24"/>
                <w:szCs w:val="24"/>
              </w:rPr>
              <w:t>evaluating the health and financial benefits of preparing nutritious meals at home vs. eating out</w:t>
            </w:r>
          </w:p>
          <w:p w14:paraId="6CDB81FE" w14:textId="24399B06"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identifying </w:t>
            </w:r>
            <w:r>
              <w:rPr>
                <w:rFonts w:ascii="Times New Roman" w:eastAsia="Times New Roman" w:hAnsi="Times New Roman" w:cs="Times New Roman"/>
                <w:sz w:val="24"/>
                <w:szCs w:val="24"/>
              </w:rPr>
              <w:t>factors</w:t>
            </w:r>
            <w:r w:rsidRPr="007C6DB1">
              <w:rPr>
                <w:rFonts w:ascii="Times New Roman" w:eastAsia="Times New Roman" w:hAnsi="Times New Roman" w:cs="Times New Roman"/>
                <w:sz w:val="24"/>
                <w:szCs w:val="24"/>
              </w:rPr>
              <w:t xml:space="preserve"> whe</w:t>
            </w:r>
            <w:r>
              <w:rPr>
                <w:rFonts w:ascii="Times New Roman" w:eastAsia="Times New Roman" w:hAnsi="Times New Roman" w:cs="Times New Roman"/>
                <w:sz w:val="24"/>
                <w:szCs w:val="24"/>
              </w:rPr>
              <w:t>n</w:t>
            </w:r>
            <w:r w:rsidRPr="007C6DB1">
              <w:rPr>
                <w:rFonts w:ascii="Times New Roman" w:eastAsia="Times New Roman" w:hAnsi="Times New Roman" w:cs="Times New Roman"/>
                <w:sz w:val="24"/>
                <w:szCs w:val="24"/>
              </w:rPr>
              <w:t xml:space="preserve"> eating occurs outside of the home</w:t>
            </w:r>
            <w:r>
              <w:rPr>
                <w:rFonts w:ascii="Times New Roman" w:eastAsia="Times New Roman" w:hAnsi="Times New Roman" w:cs="Times New Roman"/>
                <w:sz w:val="24"/>
                <w:szCs w:val="24"/>
              </w:rPr>
              <w:t xml:space="preserve"> (i.e., allergies)</w:t>
            </w:r>
          </w:p>
          <w:p w14:paraId="3C16EF80" w14:textId="77777777"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determining factors to consider when choosing a restaurant</w:t>
            </w:r>
          </w:p>
          <w:p w14:paraId="56EECFA6" w14:textId="77777777"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selecting food items that meet nutritional needs and goals</w:t>
            </w:r>
          </w:p>
          <w:p w14:paraId="22A0FE74" w14:textId="77777777" w:rsidR="00A4220A" w:rsidRPr="007C6DB1"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analyzing diets and their claims</w:t>
            </w:r>
          </w:p>
          <w:p w14:paraId="45A4C1B1" w14:textId="77777777" w:rsidR="00A4220A" w:rsidRDefault="00A4220A" w:rsidP="003E4B9F">
            <w:pPr>
              <w:numPr>
                <w:ilvl w:val="0"/>
                <w:numId w:val="196"/>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recognizing the dangers of eating disorders</w:t>
            </w:r>
          </w:p>
          <w:p w14:paraId="52FB2177" w14:textId="77777777" w:rsidR="00A4220A" w:rsidRDefault="00A4220A" w:rsidP="003E4B9F">
            <w:pPr>
              <w:numPr>
                <w:ilvl w:val="0"/>
                <w:numId w:val="1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using technology to identify nutritional information</w:t>
            </w:r>
          </w:p>
          <w:p w14:paraId="4172F8B6" w14:textId="4F47AB6D" w:rsidR="00A4220A" w:rsidRDefault="00A4220A" w:rsidP="003E4B9F">
            <w:pPr>
              <w:numPr>
                <w:ilvl w:val="0"/>
                <w:numId w:val="196"/>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recognizing the danger of viewing technology while eating.</w:t>
            </w:r>
          </w:p>
          <w:p w14:paraId="523DD242" w14:textId="77777777" w:rsidR="00A4220A" w:rsidRDefault="00A4220A" w:rsidP="00A4220A">
            <w:pPr>
              <w:rPr>
                <w:rFonts w:ascii="Times New Roman" w:eastAsia="Times New Roman" w:hAnsi="Times New Roman" w:cs="Times New Roman"/>
                <w:sz w:val="24"/>
                <w:szCs w:val="24"/>
              </w:rPr>
            </w:pPr>
          </w:p>
          <w:p w14:paraId="59E11F42" w14:textId="13828F0E" w:rsidR="00A4220A" w:rsidRDefault="00A4220A" w:rsidP="00A4220A">
            <w:pPr>
              <w:rPr>
                <w:rFonts w:ascii="Times New Roman" w:eastAsia="Times New Roman" w:hAnsi="Times New Roman" w:cs="Times New Roman"/>
                <w:sz w:val="24"/>
                <w:szCs w:val="24"/>
              </w:rPr>
            </w:pPr>
            <w:r w:rsidRPr="005375AF">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p>
          <w:p w14:paraId="706932BA" w14:textId="56E93CBD" w:rsidR="00A4220A" w:rsidRPr="00887369" w:rsidRDefault="00A4220A" w:rsidP="00887369">
            <w:pPr>
              <w:ind w:left="360"/>
              <w:rPr>
                <w:rFonts w:ascii="Times New Roman" w:eastAsia="Times New Roman" w:hAnsi="Times New Roman" w:cs="Times New Roman"/>
                <w:sz w:val="24"/>
                <w:szCs w:val="24"/>
              </w:rPr>
            </w:pPr>
            <w:hyperlink r:id="rId75" w:history="1">
              <w:proofErr w:type="spellStart"/>
              <w:r w:rsidRPr="00887369">
                <w:rPr>
                  <w:rStyle w:val="Hyperlink"/>
                  <w:rFonts w:ascii="Times New Roman" w:eastAsia="Times New Roman" w:hAnsi="Times New Roman" w:cs="Times New Roman"/>
                  <w:sz w:val="24"/>
                  <w:szCs w:val="24"/>
                </w:rPr>
                <w:t>FCCLA@theTable</w:t>
              </w:r>
              <w:proofErr w:type="spellEnd"/>
            </w:hyperlink>
            <w:r w:rsidRPr="00887369">
              <w:rPr>
                <w:rFonts w:ascii="Times New Roman" w:hAnsi="Times New Roman" w:cs="Times New Roman"/>
                <w:sz w:val="24"/>
                <w:szCs w:val="24"/>
              </w:rPr>
              <w:t>, FCCLA</w:t>
            </w:r>
          </w:p>
        </w:tc>
        <w:tc>
          <w:tcPr>
            <w:tcW w:w="4053" w:type="dxa"/>
          </w:tcPr>
          <w:p w14:paraId="55FC53A7" w14:textId="77777777" w:rsidR="00A4220A" w:rsidRDefault="00A4220A" w:rsidP="00A4220A">
            <w:pPr>
              <w:spacing w:after="60"/>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Process/Skill Questions:</w:t>
            </w:r>
          </w:p>
          <w:p w14:paraId="4C220C74"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Thinking</w:t>
            </w:r>
          </w:p>
          <w:p w14:paraId="51448F5D" w14:textId="77777777" w:rsidR="00A4220A" w:rsidRPr="007C6DB1" w:rsidRDefault="00A4220A" w:rsidP="003E4B9F">
            <w:pPr>
              <w:numPr>
                <w:ilvl w:val="0"/>
                <w:numId w:val="197"/>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are the advantages and disadvantages of eating out vs. eating a home-cooked meal?</w:t>
            </w:r>
          </w:p>
          <w:p w14:paraId="4E3CB8BA" w14:textId="4CCBF055" w:rsidR="00A4220A" w:rsidRPr="007C6DB1" w:rsidRDefault="00A4220A" w:rsidP="003E4B9F">
            <w:pPr>
              <w:numPr>
                <w:ilvl w:val="0"/>
                <w:numId w:val="197"/>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select nutritious foods when eating out?</w:t>
            </w:r>
          </w:p>
          <w:p w14:paraId="0A879E86" w14:textId="77777777" w:rsidR="00A4220A" w:rsidRPr="007C6DB1" w:rsidRDefault="00A4220A" w:rsidP="003E4B9F">
            <w:pPr>
              <w:numPr>
                <w:ilvl w:val="0"/>
                <w:numId w:val="197"/>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Why should restaurants be required to include nutritional information on their menus?</w:t>
            </w:r>
          </w:p>
          <w:p w14:paraId="0FD94430"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Communication</w:t>
            </w:r>
          </w:p>
          <w:p w14:paraId="1D19A02F" w14:textId="2BF6134B" w:rsidR="00A4220A" w:rsidRPr="007C6DB1" w:rsidRDefault="00A4220A" w:rsidP="003E4B9F">
            <w:pPr>
              <w:numPr>
                <w:ilvl w:val="0"/>
                <w:numId w:val="198"/>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Where </w:t>
            </w:r>
            <w:r>
              <w:rPr>
                <w:rFonts w:ascii="Times New Roman" w:eastAsia="Times New Roman" w:hAnsi="Times New Roman" w:cs="Times New Roman"/>
                <w:sz w:val="24"/>
                <w:szCs w:val="24"/>
              </w:rPr>
              <w:t>does one</w:t>
            </w:r>
            <w:r w:rsidRPr="007C6DB1">
              <w:rPr>
                <w:rFonts w:ascii="Times New Roman" w:eastAsia="Times New Roman" w:hAnsi="Times New Roman" w:cs="Times New Roman"/>
                <w:sz w:val="24"/>
                <w:szCs w:val="24"/>
              </w:rPr>
              <w:t xml:space="preserve"> acquire attitudes and behaviors associated with eating out?</w:t>
            </w:r>
          </w:p>
          <w:p w14:paraId="78463E9D" w14:textId="1A4EF000" w:rsidR="00A4220A" w:rsidRDefault="00A4220A" w:rsidP="003E4B9F">
            <w:pPr>
              <w:numPr>
                <w:ilvl w:val="0"/>
                <w:numId w:val="198"/>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 xml:space="preserve">preparing a home-cooked </w:t>
            </w:r>
            <w:r w:rsidRPr="007C6DB1">
              <w:rPr>
                <w:rFonts w:ascii="Times New Roman" w:eastAsia="Times New Roman" w:hAnsi="Times New Roman" w:cs="Times New Roman"/>
                <w:sz w:val="24"/>
                <w:szCs w:val="24"/>
              </w:rPr>
              <w:t xml:space="preserve">meal </w:t>
            </w:r>
            <w:r>
              <w:rPr>
                <w:rFonts w:ascii="Times New Roman" w:eastAsia="Times New Roman" w:hAnsi="Times New Roman" w:cs="Times New Roman"/>
                <w:sz w:val="24"/>
                <w:szCs w:val="24"/>
              </w:rPr>
              <w:t xml:space="preserve">together </w:t>
            </w:r>
            <w:r w:rsidRPr="007C6DB1">
              <w:rPr>
                <w:rFonts w:ascii="Times New Roman" w:eastAsia="Times New Roman" w:hAnsi="Times New Roman" w:cs="Times New Roman"/>
                <w:sz w:val="24"/>
                <w:szCs w:val="24"/>
              </w:rPr>
              <w:t>affect family relationships and family budget</w:t>
            </w:r>
            <w:r>
              <w:rPr>
                <w:rFonts w:ascii="Times New Roman" w:eastAsia="Times New Roman" w:hAnsi="Times New Roman" w:cs="Times New Roman"/>
                <w:sz w:val="24"/>
                <w:szCs w:val="24"/>
              </w:rPr>
              <w:t>?</w:t>
            </w:r>
          </w:p>
          <w:p w14:paraId="7B22EE22" w14:textId="161C883A" w:rsidR="00A4220A" w:rsidRPr="007C6DB1" w:rsidRDefault="00A4220A" w:rsidP="003E4B9F">
            <w:pPr>
              <w:numPr>
                <w:ilvl w:val="0"/>
                <w:numId w:val="19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eating meals together affect family relationships? </w:t>
            </w:r>
          </w:p>
          <w:p w14:paraId="06167E00" w14:textId="6159FBFA" w:rsidR="00A4220A" w:rsidRPr="007C6DB1" w:rsidRDefault="00A4220A" w:rsidP="003E4B9F">
            <w:pPr>
              <w:numPr>
                <w:ilvl w:val="0"/>
                <w:numId w:val="198"/>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What criteria </w:t>
            </w:r>
            <w:r>
              <w:rPr>
                <w:rFonts w:ascii="Times New Roman" w:eastAsia="Times New Roman" w:hAnsi="Times New Roman" w:cs="Times New Roman"/>
                <w:sz w:val="24"/>
                <w:szCs w:val="24"/>
              </w:rPr>
              <w:t>should one</w:t>
            </w:r>
            <w:r w:rsidRPr="007C6DB1">
              <w:rPr>
                <w:rFonts w:ascii="Times New Roman" w:eastAsia="Times New Roman" w:hAnsi="Times New Roman" w:cs="Times New Roman"/>
                <w:sz w:val="24"/>
                <w:szCs w:val="24"/>
              </w:rPr>
              <w:t xml:space="preserve"> consider when making food to take to a social gathering?</w:t>
            </w:r>
          </w:p>
          <w:p w14:paraId="27EC6BFE"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Leadership</w:t>
            </w:r>
          </w:p>
          <w:p w14:paraId="33F7A646" w14:textId="542486B4" w:rsidR="00A4220A" w:rsidRPr="007C6DB1" w:rsidRDefault="00A4220A" w:rsidP="003E4B9F">
            <w:pPr>
              <w:numPr>
                <w:ilvl w:val="0"/>
                <w:numId w:val="199"/>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suggestions would help others choose foods from a restaurant that would meet recommended dietary guidelines?</w:t>
            </w:r>
          </w:p>
          <w:p w14:paraId="3EB28B58" w14:textId="77777777" w:rsidR="00A4220A" w:rsidRPr="007C6DB1" w:rsidRDefault="00A4220A" w:rsidP="003E4B9F">
            <w:pPr>
              <w:numPr>
                <w:ilvl w:val="0"/>
                <w:numId w:val="199"/>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lastRenderedPageBreak/>
              <w:t>Why should restaurants that cater to children and teenagers promote healthy food choices?</w:t>
            </w:r>
          </w:p>
          <w:p w14:paraId="6298867C"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Management</w:t>
            </w:r>
          </w:p>
          <w:p w14:paraId="106C22E2" w14:textId="4D935C73" w:rsidR="00A4220A" w:rsidRPr="007C6DB1" w:rsidRDefault="00A4220A" w:rsidP="003E4B9F">
            <w:pPr>
              <w:numPr>
                <w:ilvl w:val="0"/>
                <w:numId w:val="200"/>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 xml:space="preserve">es one </w:t>
            </w:r>
            <w:r w:rsidRPr="007C6DB1">
              <w:rPr>
                <w:rFonts w:ascii="Times New Roman" w:eastAsia="Times New Roman" w:hAnsi="Times New Roman" w:cs="Times New Roman"/>
                <w:sz w:val="24"/>
                <w:szCs w:val="24"/>
              </w:rPr>
              <w:t>need to consider when choosing a restaurant?</w:t>
            </w:r>
          </w:p>
          <w:p w14:paraId="1F82F7CB" w14:textId="18507BEA" w:rsidR="00A4220A" w:rsidRPr="007C6DB1" w:rsidRDefault="00A4220A" w:rsidP="003E4B9F">
            <w:pPr>
              <w:numPr>
                <w:ilvl w:val="0"/>
                <w:numId w:val="200"/>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What sources of information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consult when choosing a restaurant? How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evaluate </w:t>
            </w:r>
            <w:r>
              <w:rPr>
                <w:rFonts w:ascii="Times New Roman" w:eastAsia="Times New Roman" w:hAnsi="Times New Roman" w:cs="Times New Roman"/>
                <w:sz w:val="24"/>
                <w:szCs w:val="24"/>
              </w:rPr>
              <w:t>these</w:t>
            </w:r>
            <w:r w:rsidRPr="007C6DB1">
              <w:rPr>
                <w:rFonts w:ascii="Times New Roman" w:eastAsia="Times New Roman" w:hAnsi="Times New Roman" w:cs="Times New Roman"/>
                <w:sz w:val="24"/>
                <w:szCs w:val="24"/>
              </w:rPr>
              <w:t xml:space="preserve"> sources?</w:t>
            </w:r>
          </w:p>
          <w:p w14:paraId="7BE1884A" w14:textId="3EF8E9DD" w:rsidR="00A4220A" w:rsidRPr="00CF203F" w:rsidRDefault="00A4220A" w:rsidP="003E4B9F">
            <w:pPr>
              <w:numPr>
                <w:ilvl w:val="0"/>
                <w:numId w:val="200"/>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What management skills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use to select nutritious foods when eating out?</w:t>
            </w:r>
          </w:p>
        </w:tc>
        <w:tc>
          <w:tcPr>
            <w:tcW w:w="2741" w:type="dxa"/>
          </w:tcPr>
          <w:p w14:paraId="551E4710" w14:textId="62D29074" w:rsidR="00A4220A" w:rsidRPr="00337C03" w:rsidRDefault="00A4220A" w:rsidP="00A4220A">
            <w:pPr>
              <w:rPr>
                <w:rFonts w:ascii="Times New Roman" w:hAnsi="Times New Roman" w:cs="Times New Roman"/>
                <w:sz w:val="24"/>
                <w:szCs w:val="24"/>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05FD0241"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64C29A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2E7457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D61810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09F173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249C17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728FC613" w14:textId="77777777" w:rsidR="00A4220A" w:rsidRPr="00337C03" w:rsidRDefault="00A4220A" w:rsidP="00A4220A">
            <w:pPr>
              <w:pStyle w:val="ListParagraph"/>
              <w:rPr>
                <w:rFonts w:ascii="Times New Roman" w:hAnsi="Times New Roman" w:cs="Times New Roman"/>
                <w:sz w:val="24"/>
                <w:szCs w:val="24"/>
              </w:rPr>
            </w:pPr>
          </w:p>
          <w:p w14:paraId="10AEAA8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17D1F9E8"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D6CF778"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085EADA9" w14:textId="77777777" w:rsidR="00A4220A" w:rsidRPr="00337C03" w:rsidRDefault="00A4220A" w:rsidP="00A4220A">
            <w:pPr>
              <w:rPr>
                <w:rFonts w:ascii="Times New Roman" w:hAnsi="Times New Roman" w:cs="Times New Roman"/>
                <w:sz w:val="24"/>
                <w:szCs w:val="24"/>
              </w:rPr>
            </w:pPr>
          </w:p>
          <w:p w14:paraId="3338D1A3"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25CF1842"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14E25EBE"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4B594C6E"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1A17523C" w14:textId="77777777" w:rsidR="00A4220A" w:rsidRPr="00337C03" w:rsidRDefault="00A4220A" w:rsidP="00A4220A">
            <w:pPr>
              <w:rPr>
                <w:rFonts w:ascii="Times New Roman" w:hAnsi="Times New Roman" w:cs="Times New Roman"/>
                <w:b/>
                <w:sz w:val="24"/>
                <w:szCs w:val="24"/>
                <w:u w:val="single"/>
              </w:rPr>
            </w:pPr>
          </w:p>
          <w:p w14:paraId="0BBA77A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B8E0450"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62482A15"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05834A3D"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18C3BB23"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27EEF14D" w14:textId="77777777" w:rsidR="00A4220A" w:rsidRPr="00337C03" w:rsidRDefault="00A4220A" w:rsidP="00A4220A">
            <w:pPr>
              <w:pStyle w:val="ListParagraph"/>
              <w:rPr>
                <w:rFonts w:ascii="Times New Roman" w:hAnsi="Times New Roman" w:cs="Times New Roman"/>
                <w:sz w:val="24"/>
                <w:szCs w:val="24"/>
              </w:rPr>
            </w:pPr>
          </w:p>
          <w:p w14:paraId="14ABEAAC" w14:textId="77777777" w:rsidR="00A4220A" w:rsidRPr="00337C03" w:rsidRDefault="00A4220A" w:rsidP="00A4220A">
            <w:pPr>
              <w:rPr>
                <w:rFonts w:ascii="Times New Roman" w:hAnsi="Times New Roman" w:cs="Times New Roman"/>
                <w:b/>
                <w:sz w:val="24"/>
                <w:szCs w:val="24"/>
                <w:u w:val="single"/>
              </w:rPr>
            </w:pPr>
          </w:p>
          <w:p w14:paraId="225677D7"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6A40452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3EA9BF0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11129C4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Interpersonal </w:t>
            </w:r>
            <w:r w:rsidRPr="00337C03">
              <w:rPr>
                <w:rFonts w:ascii="Times New Roman" w:hAnsi="Times New Roman" w:cs="Times New Roman"/>
                <w:sz w:val="24"/>
                <w:szCs w:val="24"/>
              </w:rPr>
              <w:lastRenderedPageBreak/>
              <w:t>Communications</w:t>
            </w:r>
          </w:p>
          <w:p w14:paraId="1201373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53B0FFE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4855BAC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BEB1BD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Sports Nutrition</w:t>
            </w:r>
          </w:p>
          <w:p w14:paraId="2596EB4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29CBFDA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15DF4B8"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6E8684BE" w14:textId="2C81E886" w:rsidTr="002643FE">
        <w:tblPrEx>
          <w:tblCellMar>
            <w:left w:w="115" w:type="dxa"/>
            <w:right w:w="115" w:type="dxa"/>
          </w:tblCellMar>
        </w:tblPrEx>
        <w:tc>
          <w:tcPr>
            <w:tcW w:w="737" w:type="dxa"/>
          </w:tcPr>
          <w:p w14:paraId="1B83B11A" w14:textId="495EF26F"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3668" w:type="dxa"/>
            <w:hideMark/>
          </w:tcPr>
          <w:p w14:paraId="3DA2412D" w14:textId="055B52CA"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the ability to prepare nutritious meals. </w:t>
            </w:r>
          </w:p>
        </w:tc>
        <w:tc>
          <w:tcPr>
            <w:tcW w:w="4648" w:type="dxa"/>
          </w:tcPr>
          <w:p w14:paraId="5F0E1662" w14:textId="77777777" w:rsidR="00A4220A" w:rsidRDefault="00A4220A" w:rsidP="00A4220A">
            <w:pPr>
              <w:spacing w:before="40" w:afterLines="40" w:after="96"/>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Demonstration should include</w:t>
            </w:r>
          </w:p>
          <w:p w14:paraId="3A7D9DC5" w14:textId="77777777"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using safety and sanitation practices</w:t>
            </w:r>
          </w:p>
          <w:p w14:paraId="001A6530" w14:textId="0CFA6B69"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preparing foods according to standard recipes </w:t>
            </w:r>
          </w:p>
          <w:p w14:paraId="0FA89504" w14:textId="2C8FC850"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preparing foods to meet dietary needs and manage chronic disease</w:t>
            </w:r>
            <w:r w:rsidR="00A41793">
              <w:rPr>
                <w:rFonts w:ascii="Times New Roman" w:eastAsia="Times New Roman" w:hAnsi="Times New Roman" w:cs="Times New Roman"/>
                <w:sz w:val="24"/>
                <w:szCs w:val="24"/>
              </w:rPr>
              <w:t>s</w:t>
            </w:r>
          </w:p>
          <w:p w14:paraId="5169853B" w14:textId="77777777" w:rsidR="00A4220A" w:rsidRPr="007C6DB1"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following a work plan</w:t>
            </w:r>
          </w:p>
          <w:p w14:paraId="57C83493" w14:textId="5196CB75" w:rsidR="00A4220A" w:rsidRDefault="00A4220A" w:rsidP="003E4B9F">
            <w:pPr>
              <w:numPr>
                <w:ilvl w:val="0"/>
                <w:numId w:val="201"/>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following safe operation procedures for the use of kitchen equipment</w:t>
            </w:r>
            <w:r>
              <w:rPr>
                <w:rFonts w:ascii="Times New Roman" w:eastAsia="Times New Roman" w:hAnsi="Times New Roman" w:cs="Times New Roman"/>
                <w:sz w:val="24"/>
                <w:szCs w:val="24"/>
              </w:rPr>
              <w:t>.</w:t>
            </w:r>
          </w:p>
          <w:p w14:paraId="3425A186" w14:textId="77777777" w:rsidR="00A4220A" w:rsidRDefault="00A4220A" w:rsidP="00A4220A">
            <w:pPr>
              <w:ind w:left="360"/>
              <w:rPr>
                <w:rFonts w:ascii="Times New Roman" w:eastAsia="Times New Roman" w:hAnsi="Times New Roman" w:cs="Times New Roman"/>
                <w:sz w:val="24"/>
                <w:szCs w:val="24"/>
              </w:rPr>
            </w:pPr>
          </w:p>
          <w:p w14:paraId="359352D3" w14:textId="72D02897" w:rsidR="00A4220A" w:rsidRPr="00777870" w:rsidRDefault="00A4220A" w:rsidP="00A4220A">
            <w:pPr>
              <w:rPr>
                <w:rFonts w:ascii="Times New Roman" w:eastAsia="Times New Roman" w:hAnsi="Times New Roman" w:cs="Times New Roman"/>
                <w:b/>
                <w:bCs/>
                <w:sz w:val="24"/>
                <w:szCs w:val="24"/>
              </w:rPr>
            </w:pPr>
            <w:r w:rsidRPr="00777870">
              <w:rPr>
                <w:rFonts w:ascii="Times New Roman" w:eastAsia="Times New Roman" w:hAnsi="Times New Roman" w:cs="Times New Roman"/>
                <w:b/>
                <w:bCs/>
                <w:sz w:val="24"/>
                <w:szCs w:val="24"/>
              </w:rPr>
              <w:t>Teacher Resource:</w:t>
            </w:r>
          </w:p>
          <w:p w14:paraId="14AB223C" w14:textId="2BB497D1" w:rsidR="00A4220A" w:rsidRPr="00EE3AEC" w:rsidRDefault="00A4220A" w:rsidP="00D84394">
            <w:pPr>
              <w:ind w:left="360"/>
              <w:rPr>
                <w:rFonts w:ascii="Times New Roman" w:eastAsia="Times New Roman" w:hAnsi="Times New Roman" w:cs="Times New Roman"/>
                <w:sz w:val="24"/>
                <w:szCs w:val="24"/>
              </w:rPr>
            </w:pPr>
            <w:hyperlink r:id="rId76" w:history="1">
              <w:r w:rsidRPr="00EE3AEC">
                <w:rPr>
                  <w:rStyle w:val="Hyperlink"/>
                  <w:rFonts w:ascii="Times New Roman" w:eastAsia="Times New Roman" w:hAnsi="Times New Roman" w:cs="Times New Roman"/>
                  <w:sz w:val="24"/>
                  <w:szCs w:val="24"/>
                </w:rPr>
                <w:t>Recipes from SNAP-Ed Partners</w:t>
              </w:r>
            </w:hyperlink>
            <w:r>
              <w:rPr>
                <w:rFonts w:ascii="Times New Roman" w:eastAsia="Times New Roman" w:hAnsi="Times New Roman" w:cs="Times New Roman"/>
                <w:sz w:val="24"/>
                <w:szCs w:val="24"/>
              </w:rPr>
              <w:t>, U.S. Department of Agriculture</w:t>
            </w:r>
          </w:p>
        </w:tc>
        <w:tc>
          <w:tcPr>
            <w:tcW w:w="4053" w:type="dxa"/>
          </w:tcPr>
          <w:p w14:paraId="1252C2B5" w14:textId="77777777" w:rsidR="00A4220A" w:rsidRPr="007C6DB1" w:rsidRDefault="00A4220A" w:rsidP="00A4220A">
            <w:pPr>
              <w:rPr>
                <w:rFonts w:ascii="Times New Roman" w:eastAsia="Times New Roman" w:hAnsi="Times New Roman" w:cs="Times New Roman"/>
                <w:sz w:val="24"/>
                <w:szCs w:val="24"/>
              </w:rPr>
            </w:pPr>
            <w:r w:rsidRPr="007C6DB1">
              <w:rPr>
                <w:rFonts w:ascii="Times New Roman" w:eastAsia="Times New Roman" w:hAnsi="Times New Roman" w:cs="Times New Roman"/>
                <w:b/>
                <w:bCs/>
                <w:sz w:val="24"/>
                <w:szCs w:val="24"/>
              </w:rPr>
              <w:t>Process/Skill Questions:</w:t>
            </w:r>
          </w:p>
          <w:p w14:paraId="5753E577" w14:textId="77777777" w:rsidR="00A4220A" w:rsidRDefault="00A4220A" w:rsidP="00A4220A">
            <w:pPr>
              <w:rPr>
                <w:rFonts w:ascii="Times New Roman" w:eastAsia="Times New Roman" w:hAnsi="Times New Roman" w:cs="Times New Roman"/>
                <w:b/>
                <w:bCs/>
                <w:sz w:val="24"/>
                <w:szCs w:val="24"/>
              </w:rPr>
            </w:pPr>
          </w:p>
          <w:p w14:paraId="0C044FB5" w14:textId="6E308B10"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Thinking</w:t>
            </w:r>
          </w:p>
          <w:p w14:paraId="1C727DD7" w14:textId="62AE6F49"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Why is it important to know how to prepare nutritious meals for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self and </w:t>
            </w:r>
            <w:r>
              <w:rPr>
                <w:rFonts w:ascii="Times New Roman" w:eastAsia="Times New Roman" w:hAnsi="Times New Roman" w:cs="Times New Roman"/>
                <w:sz w:val="24"/>
                <w:szCs w:val="24"/>
              </w:rPr>
              <w:t>one’s</w:t>
            </w:r>
            <w:r w:rsidRPr="007C6DB1">
              <w:rPr>
                <w:rFonts w:ascii="Times New Roman" w:eastAsia="Times New Roman" w:hAnsi="Times New Roman" w:cs="Times New Roman"/>
                <w:sz w:val="24"/>
                <w:szCs w:val="24"/>
              </w:rPr>
              <w:t xml:space="preserve"> family?</w:t>
            </w:r>
          </w:p>
          <w:p w14:paraId="6F526596" w14:textId="547C9B85"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Which food preparation methods should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use to prepare nutrient-dense foods?</w:t>
            </w:r>
          </w:p>
          <w:p w14:paraId="47102C72" w14:textId="77777777"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are the consequences of preparing meals that fail to preserve nutrients?</w:t>
            </w:r>
          </w:p>
          <w:p w14:paraId="5285DC1E" w14:textId="77777777" w:rsidR="00A4220A" w:rsidRPr="007C6DB1" w:rsidRDefault="00A4220A" w:rsidP="003E4B9F">
            <w:pPr>
              <w:numPr>
                <w:ilvl w:val="0"/>
                <w:numId w:val="202"/>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are common dietary restrictions?</w:t>
            </w:r>
          </w:p>
          <w:p w14:paraId="745A4868"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Communication</w:t>
            </w:r>
          </w:p>
          <w:p w14:paraId="4698B1FF" w14:textId="58F034F6" w:rsidR="00A4220A" w:rsidRPr="007C6DB1" w:rsidRDefault="00A4220A" w:rsidP="003E4B9F">
            <w:pPr>
              <w:numPr>
                <w:ilvl w:val="0"/>
                <w:numId w:val="2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w:t>
            </w:r>
            <w:r w:rsidRPr="007C6DB1">
              <w:rPr>
                <w:rFonts w:ascii="Times New Roman" w:eastAsia="Times New Roman" w:hAnsi="Times New Roman" w:cs="Times New Roman"/>
                <w:sz w:val="24"/>
                <w:szCs w:val="24"/>
              </w:rPr>
              <w:t xml:space="preserve">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best communicate expectations </w:t>
            </w:r>
            <w:r>
              <w:rPr>
                <w:rFonts w:ascii="Times New Roman" w:eastAsia="Times New Roman" w:hAnsi="Times New Roman" w:cs="Times New Roman"/>
                <w:sz w:val="24"/>
                <w:szCs w:val="24"/>
              </w:rPr>
              <w:t xml:space="preserve">for </w:t>
            </w:r>
            <w:r w:rsidRPr="007C6DB1">
              <w:rPr>
                <w:rFonts w:ascii="Times New Roman" w:eastAsia="Times New Roman" w:hAnsi="Times New Roman" w:cs="Times New Roman"/>
                <w:sz w:val="24"/>
                <w:szCs w:val="24"/>
              </w:rPr>
              <w:t>safely storing and preparing foods?</w:t>
            </w:r>
          </w:p>
          <w:p w14:paraId="6AF152FC" w14:textId="77777777" w:rsidR="00A4220A" w:rsidRPr="007C6DB1" w:rsidRDefault="00A4220A" w:rsidP="003E4B9F">
            <w:pPr>
              <w:numPr>
                <w:ilvl w:val="0"/>
                <w:numId w:val="203"/>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lastRenderedPageBreak/>
              <w:t>How can technology enhance preparation and storage of nutritious foods?</w:t>
            </w:r>
          </w:p>
          <w:p w14:paraId="47097519" w14:textId="122C9B5C" w:rsidR="00A4220A" w:rsidRPr="007C6DB1" w:rsidRDefault="00A4220A" w:rsidP="003E4B9F">
            <w:pPr>
              <w:numPr>
                <w:ilvl w:val="0"/>
                <w:numId w:val="203"/>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 xml:space="preserve">Why is it important to read the recipe? Where can </w:t>
            </w:r>
            <w:r>
              <w:rPr>
                <w:rFonts w:ascii="Times New Roman" w:eastAsia="Times New Roman" w:hAnsi="Times New Roman" w:cs="Times New Roman"/>
                <w:sz w:val="24"/>
                <w:szCs w:val="24"/>
              </w:rPr>
              <w:t>one</w:t>
            </w:r>
            <w:r w:rsidRPr="007C6DB1">
              <w:rPr>
                <w:rFonts w:ascii="Times New Roman" w:eastAsia="Times New Roman" w:hAnsi="Times New Roman" w:cs="Times New Roman"/>
                <w:sz w:val="24"/>
                <w:szCs w:val="24"/>
              </w:rPr>
              <w:t xml:space="preserve"> find nutritious recipes? </w:t>
            </w:r>
          </w:p>
          <w:p w14:paraId="50DE1B1F" w14:textId="77777777" w:rsidR="00A4220A" w:rsidRPr="007C6DB1" w:rsidRDefault="00A4220A" w:rsidP="003E4B9F">
            <w:pPr>
              <w:numPr>
                <w:ilvl w:val="0"/>
                <w:numId w:val="203"/>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Why is it important for a family to communicate their individual schedules before meal planning?</w:t>
            </w:r>
          </w:p>
          <w:p w14:paraId="73C34256"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Leadership</w:t>
            </w:r>
          </w:p>
          <w:p w14:paraId="24D4C16C" w14:textId="1D17D8FB" w:rsidR="00A4220A" w:rsidRPr="007C6DB1" w:rsidRDefault="00A4220A" w:rsidP="003E4B9F">
            <w:pPr>
              <w:numPr>
                <w:ilvl w:val="0"/>
                <w:numId w:val="204"/>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one’s</w:t>
            </w:r>
            <w:r w:rsidRPr="007C6DB1">
              <w:rPr>
                <w:rFonts w:ascii="Times New Roman" w:eastAsia="Times New Roman" w:hAnsi="Times New Roman" w:cs="Times New Roman"/>
                <w:sz w:val="24"/>
                <w:szCs w:val="24"/>
              </w:rPr>
              <w:t xml:space="preserve"> safety and sanitation procedures reflect upon </w:t>
            </w:r>
            <w:r>
              <w:rPr>
                <w:rFonts w:ascii="Times New Roman" w:eastAsia="Times New Roman" w:hAnsi="Times New Roman" w:cs="Times New Roman"/>
                <w:sz w:val="24"/>
                <w:szCs w:val="24"/>
              </w:rPr>
              <w:t>one’s</w:t>
            </w:r>
            <w:r w:rsidRPr="007C6DB1">
              <w:rPr>
                <w:rFonts w:ascii="Times New Roman" w:eastAsia="Times New Roman" w:hAnsi="Times New Roman" w:cs="Times New Roman"/>
                <w:sz w:val="24"/>
                <w:szCs w:val="24"/>
              </w:rPr>
              <w:t xml:space="preserve"> leadership qualities?</w:t>
            </w:r>
          </w:p>
          <w:p w14:paraId="110D2088" w14:textId="28A252CE" w:rsidR="00A4220A" w:rsidRPr="007C6DB1" w:rsidRDefault="00A4220A" w:rsidP="003E4B9F">
            <w:pPr>
              <w:numPr>
                <w:ilvl w:val="0"/>
                <w:numId w:val="204"/>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respond when equipment is not properly working or is not being used correctly?</w:t>
            </w:r>
          </w:p>
          <w:p w14:paraId="3FA5C225" w14:textId="77777777" w:rsidR="00A4220A" w:rsidRPr="007C6DB1" w:rsidRDefault="00A4220A" w:rsidP="003E4B9F">
            <w:pPr>
              <w:numPr>
                <w:ilvl w:val="0"/>
                <w:numId w:val="204"/>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Why should the older generation teach family recipes to the younger generation?</w:t>
            </w:r>
          </w:p>
          <w:p w14:paraId="5515DCE2" w14:textId="77777777" w:rsidR="00A4220A" w:rsidRPr="007C6DB1" w:rsidRDefault="00A4220A" w:rsidP="00A4220A">
            <w:pPr>
              <w:rPr>
                <w:rFonts w:ascii="Times New Roman" w:eastAsia="Times New Roman" w:hAnsi="Times New Roman" w:cs="Times New Roman"/>
                <w:b/>
                <w:bCs/>
                <w:sz w:val="24"/>
                <w:szCs w:val="24"/>
              </w:rPr>
            </w:pPr>
            <w:r w:rsidRPr="007C6DB1">
              <w:rPr>
                <w:rFonts w:ascii="Times New Roman" w:eastAsia="Times New Roman" w:hAnsi="Times New Roman" w:cs="Times New Roman"/>
                <w:b/>
                <w:bCs/>
                <w:sz w:val="24"/>
                <w:szCs w:val="24"/>
              </w:rPr>
              <w:t>Management</w:t>
            </w:r>
          </w:p>
          <w:p w14:paraId="42C7A2F7" w14:textId="55A47EA8" w:rsidR="00A4220A" w:rsidRPr="007C6DB1" w:rsidRDefault="00A4220A" w:rsidP="003E4B9F">
            <w:pPr>
              <w:numPr>
                <w:ilvl w:val="0"/>
                <w:numId w:val="205"/>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need to store nutritious foods?</w:t>
            </w:r>
          </w:p>
          <w:p w14:paraId="7FC3C7E6" w14:textId="20CE0B51" w:rsidR="00A4220A" w:rsidRPr="007C6DB1" w:rsidRDefault="00A4220A" w:rsidP="003E4B9F">
            <w:pPr>
              <w:numPr>
                <w:ilvl w:val="0"/>
                <w:numId w:val="205"/>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7C6DB1">
              <w:rPr>
                <w:rFonts w:ascii="Times New Roman" w:eastAsia="Times New Roman" w:hAnsi="Times New Roman" w:cs="Times New Roman"/>
                <w:sz w:val="24"/>
                <w:szCs w:val="24"/>
              </w:rPr>
              <w:t xml:space="preserve"> evaluate the success of the food preparation?</w:t>
            </w:r>
          </w:p>
          <w:p w14:paraId="69D3FB74" w14:textId="2B871F72" w:rsidR="00A4220A" w:rsidRPr="00CF203F" w:rsidRDefault="00A4220A" w:rsidP="003E4B9F">
            <w:pPr>
              <w:numPr>
                <w:ilvl w:val="0"/>
                <w:numId w:val="205"/>
              </w:numPr>
              <w:rPr>
                <w:rFonts w:ascii="Times New Roman" w:eastAsia="Times New Roman" w:hAnsi="Times New Roman" w:cs="Times New Roman"/>
                <w:sz w:val="24"/>
                <w:szCs w:val="24"/>
              </w:rPr>
            </w:pPr>
            <w:r w:rsidRPr="007C6DB1">
              <w:rPr>
                <w:rFonts w:ascii="Times New Roman" w:eastAsia="Times New Roman" w:hAnsi="Times New Roman" w:cs="Times New Roman"/>
                <w:sz w:val="24"/>
                <w:szCs w:val="24"/>
              </w:rPr>
              <w:t>What management skills are most important to utilize during food preparation?</w:t>
            </w:r>
          </w:p>
        </w:tc>
        <w:tc>
          <w:tcPr>
            <w:tcW w:w="2741" w:type="dxa"/>
          </w:tcPr>
          <w:p w14:paraId="5E50F6C6" w14:textId="49B009F5"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0A83B14A" w14:textId="05991F43"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93509D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02C88D6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62E45BF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DA7EBA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E07E12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6F5632B8" w14:textId="77777777" w:rsidR="00A4220A" w:rsidRPr="00337C03" w:rsidRDefault="00A4220A" w:rsidP="00A4220A">
            <w:pPr>
              <w:rPr>
                <w:rFonts w:ascii="Times New Roman" w:hAnsi="Times New Roman" w:cs="Times New Roman"/>
                <w:sz w:val="24"/>
                <w:szCs w:val="24"/>
              </w:rPr>
            </w:pPr>
          </w:p>
          <w:p w14:paraId="58E49F9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55CB9A0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EE0080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3A000ED" w14:textId="77777777" w:rsidR="00A4220A" w:rsidRPr="00337C03" w:rsidRDefault="00A4220A" w:rsidP="00A4220A">
            <w:pPr>
              <w:rPr>
                <w:rFonts w:ascii="Times New Roman" w:hAnsi="Times New Roman" w:cs="Times New Roman"/>
                <w:b/>
                <w:sz w:val="24"/>
                <w:szCs w:val="24"/>
                <w:u w:val="single"/>
              </w:rPr>
            </w:pPr>
          </w:p>
          <w:p w14:paraId="5C5079F5"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1663A192"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073A114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59B62703"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3C0383D8"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6DE5C291" w14:textId="77777777" w:rsidR="00A4220A" w:rsidRPr="00337C03" w:rsidRDefault="00A4220A" w:rsidP="00A4220A">
            <w:pPr>
              <w:pStyle w:val="ListParagraph"/>
              <w:rPr>
                <w:rFonts w:ascii="Times New Roman" w:hAnsi="Times New Roman" w:cs="Times New Roman"/>
                <w:sz w:val="24"/>
                <w:szCs w:val="24"/>
              </w:rPr>
            </w:pPr>
          </w:p>
          <w:p w14:paraId="2266315C" w14:textId="77777777" w:rsidR="00A4220A" w:rsidRPr="00337C03" w:rsidRDefault="00A4220A" w:rsidP="00A4220A">
            <w:pPr>
              <w:rPr>
                <w:rFonts w:ascii="Times New Roman" w:hAnsi="Times New Roman" w:cs="Times New Roman"/>
                <w:b/>
                <w:sz w:val="24"/>
                <w:szCs w:val="24"/>
                <w:u w:val="single"/>
              </w:rPr>
            </w:pPr>
          </w:p>
          <w:p w14:paraId="4580537D"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lastRenderedPageBreak/>
              <w:t>Competitive Event--STAR Events</w:t>
            </w:r>
          </w:p>
          <w:p w14:paraId="670FBDA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61EC527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4224770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0BF7DCB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Job Interview</w:t>
            </w:r>
          </w:p>
          <w:p w14:paraId="3EDABAF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6843337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751AAD6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B7C3433"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06EB36E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0EC22091"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4AECBAD2" w14:textId="486823E1" w:rsidTr="002643FE">
        <w:tblPrEx>
          <w:tblCellMar>
            <w:left w:w="115" w:type="dxa"/>
            <w:right w:w="115" w:type="dxa"/>
          </w:tblCellMar>
        </w:tblPrEx>
        <w:tc>
          <w:tcPr>
            <w:tcW w:w="737" w:type="dxa"/>
          </w:tcPr>
          <w:p w14:paraId="4E18EF85" w14:textId="1536A427"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tc>
        <w:tc>
          <w:tcPr>
            <w:tcW w:w="3668" w:type="dxa"/>
            <w:hideMark/>
          </w:tcPr>
          <w:p w14:paraId="399F58C5" w14:textId="262E023F"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Demonstrate the ability to serve nutritious meals. </w:t>
            </w:r>
          </w:p>
        </w:tc>
        <w:tc>
          <w:tcPr>
            <w:tcW w:w="4648" w:type="dxa"/>
          </w:tcPr>
          <w:p w14:paraId="1C97EE05"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Demonstration should include</w:t>
            </w:r>
          </w:p>
          <w:p w14:paraId="0B92E3FA" w14:textId="77777777" w:rsidR="00A4220A" w:rsidRPr="00E026D2"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practicing portion control</w:t>
            </w:r>
          </w:p>
          <w:p w14:paraId="52D7B986" w14:textId="77777777" w:rsidR="00A4220A" w:rsidRPr="00E026D2"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creating presentation of meal courses (e.g., appetizer, entrée, dessert)</w:t>
            </w:r>
          </w:p>
          <w:p w14:paraId="38F523AB" w14:textId="77777777" w:rsidR="00A4220A" w:rsidRPr="00E026D2"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utilizing tableware and place settings</w:t>
            </w:r>
          </w:p>
          <w:p w14:paraId="163EAEF8" w14:textId="5C808931" w:rsidR="00A4220A" w:rsidRDefault="00A4220A" w:rsidP="003E4B9F">
            <w:pPr>
              <w:numPr>
                <w:ilvl w:val="0"/>
                <w:numId w:val="20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lastRenderedPageBreak/>
              <w:t>following safety and sanitation practices for serving food.</w:t>
            </w:r>
          </w:p>
          <w:p w14:paraId="335D7580" w14:textId="77777777" w:rsidR="00A4220A" w:rsidRDefault="00A4220A" w:rsidP="00A4220A">
            <w:pPr>
              <w:rPr>
                <w:rFonts w:ascii="Times New Roman" w:eastAsia="Times New Roman" w:hAnsi="Times New Roman" w:cs="Times New Roman"/>
                <w:sz w:val="24"/>
                <w:szCs w:val="24"/>
              </w:rPr>
            </w:pPr>
          </w:p>
          <w:p w14:paraId="7324FBE2" w14:textId="4BFB02F2" w:rsidR="00A4220A" w:rsidRPr="00777870" w:rsidRDefault="00A4220A" w:rsidP="00A4220A">
            <w:pPr>
              <w:rPr>
                <w:rFonts w:ascii="Times New Roman" w:eastAsia="Times New Roman" w:hAnsi="Times New Roman" w:cs="Times New Roman"/>
                <w:b/>
                <w:bCs/>
                <w:sz w:val="24"/>
                <w:szCs w:val="24"/>
              </w:rPr>
            </w:pPr>
            <w:r w:rsidRPr="00777870">
              <w:rPr>
                <w:rFonts w:ascii="Times New Roman" w:eastAsia="Times New Roman" w:hAnsi="Times New Roman" w:cs="Times New Roman"/>
                <w:b/>
                <w:bCs/>
                <w:sz w:val="24"/>
                <w:szCs w:val="24"/>
              </w:rPr>
              <w:t>Teacher Resources:</w:t>
            </w:r>
          </w:p>
          <w:p w14:paraId="7C18D39C" w14:textId="3F54D121" w:rsidR="00A4220A" w:rsidRPr="001501C1" w:rsidRDefault="00A4220A" w:rsidP="003E4B9F">
            <w:pPr>
              <w:pStyle w:val="ListParagraph"/>
              <w:numPr>
                <w:ilvl w:val="0"/>
                <w:numId w:val="243"/>
              </w:numPr>
              <w:rPr>
                <w:rFonts w:ascii="Times New Roman" w:eastAsia="Times New Roman" w:hAnsi="Times New Roman" w:cs="Times New Roman"/>
                <w:sz w:val="24"/>
                <w:szCs w:val="24"/>
              </w:rPr>
            </w:pPr>
            <w:hyperlink r:id="rId77" w:history="1">
              <w:r w:rsidRPr="00777870">
                <w:rPr>
                  <w:rStyle w:val="Hyperlink"/>
                  <w:rFonts w:ascii="Times New Roman" w:hAnsi="Times New Roman" w:cs="Times New Roman"/>
                  <w:sz w:val="24"/>
                  <w:szCs w:val="24"/>
                </w:rPr>
                <w:t>Food Portions: Choosing Just Enough for You,</w:t>
              </w:r>
            </w:hyperlink>
            <w:r w:rsidRPr="00777870">
              <w:rPr>
                <w:rFonts w:ascii="Times New Roman" w:eastAsia="Times New Roman" w:hAnsi="Times New Roman" w:cs="Times New Roman"/>
                <w:sz w:val="24"/>
                <w:szCs w:val="24"/>
              </w:rPr>
              <w:t xml:space="preserve"> National Institutes of Health</w:t>
            </w:r>
          </w:p>
          <w:p w14:paraId="37B0F0A8" w14:textId="35DE3C20" w:rsidR="00A4220A" w:rsidRDefault="00A4220A" w:rsidP="003E4B9F">
            <w:pPr>
              <w:pStyle w:val="ListParagraph"/>
              <w:numPr>
                <w:ilvl w:val="0"/>
                <w:numId w:val="243"/>
              </w:numPr>
              <w:rPr>
                <w:rFonts w:ascii="Times New Roman" w:eastAsia="Times New Roman" w:hAnsi="Times New Roman" w:cs="Times New Roman"/>
                <w:sz w:val="24"/>
                <w:szCs w:val="24"/>
              </w:rPr>
            </w:pPr>
            <w:hyperlink r:id="rId78" w:history="1">
              <w:r w:rsidRPr="00B55E20">
                <w:rPr>
                  <w:rStyle w:val="Hyperlink"/>
                  <w:rFonts w:ascii="Times New Roman" w:eastAsia="Times New Roman" w:hAnsi="Times New Roman" w:cs="Times New Roman"/>
                  <w:sz w:val="24"/>
                  <w:szCs w:val="24"/>
                </w:rPr>
                <w:t>Everyday Food Safety for Young Adults</w:t>
              </w:r>
            </w:hyperlink>
            <w:r>
              <w:rPr>
                <w:rFonts w:ascii="Times New Roman" w:eastAsia="Times New Roman" w:hAnsi="Times New Roman" w:cs="Times New Roman"/>
                <w:sz w:val="24"/>
                <w:szCs w:val="24"/>
              </w:rPr>
              <w:t>, U.S. Food and Drug Administration</w:t>
            </w:r>
          </w:p>
          <w:p w14:paraId="14B02CE7" w14:textId="77777777" w:rsidR="00A4220A" w:rsidRPr="00777870" w:rsidRDefault="00A4220A" w:rsidP="00A4220A">
            <w:pPr>
              <w:ind w:left="360"/>
              <w:rPr>
                <w:rFonts w:ascii="Times New Roman" w:eastAsia="Times New Roman" w:hAnsi="Times New Roman" w:cs="Times New Roman"/>
                <w:sz w:val="24"/>
                <w:szCs w:val="24"/>
              </w:rPr>
            </w:pPr>
          </w:p>
          <w:p w14:paraId="311D5F33" w14:textId="58920923" w:rsidR="00A4220A" w:rsidRPr="00777870" w:rsidRDefault="00A4220A" w:rsidP="00A4220A">
            <w:pPr>
              <w:rPr>
                <w:rFonts w:ascii="Times New Roman" w:eastAsia="Times New Roman" w:hAnsi="Times New Roman" w:cs="Times New Roman"/>
                <w:sz w:val="24"/>
                <w:szCs w:val="24"/>
              </w:rPr>
            </w:pPr>
          </w:p>
        </w:tc>
        <w:tc>
          <w:tcPr>
            <w:tcW w:w="4053" w:type="dxa"/>
          </w:tcPr>
          <w:p w14:paraId="15A9B07B"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lastRenderedPageBreak/>
              <w:t>Process/Skill Questions:</w:t>
            </w:r>
          </w:p>
          <w:p w14:paraId="29E420B2"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2FC7277A" w14:textId="5206C0AB"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factors determine </w:t>
            </w:r>
            <w:r>
              <w:rPr>
                <w:rFonts w:ascii="Times New Roman" w:eastAsia="Times New Roman" w:hAnsi="Times New Roman" w:cs="Times New Roman"/>
                <w:sz w:val="24"/>
                <w:szCs w:val="24"/>
              </w:rPr>
              <w:t>one’s</w:t>
            </w:r>
            <w:r w:rsidRPr="00E026D2">
              <w:rPr>
                <w:rFonts w:ascii="Times New Roman" w:eastAsia="Times New Roman" w:hAnsi="Times New Roman" w:cs="Times New Roman"/>
                <w:sz w:val="24"/>
                <w:szCs w:val="24"/>
              </w:rPr>
              <w:t xml:space="preserve"> choices of aesthetically pleasing foods?</w:t>
            </w:r>
          </w:p>
          <w:p w14:paraId="064252DC" w14:textId="77777777"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lastRenderedPageBreak/>
              <w:t>How does table setting affect meal progression?</w:t>
            </w:r>
          </w:p>
          <w:p w14:paraId="397165BD" w14:textId="77777777"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is a buffet table organized?</w:t>
            </w:r>
          </w:p>
          <w:p w14:paraId="4E58D6C1" w14:textId="77777777" w:rsidR="00A4220A" w:rsidRPr="00E026D2" w:rsidRDefault="00A4220A" w:rsidP="003E4B9F">
            <w:pPr>
              <w:numPr>
                <w:ilvl w:val="0"/>
                <w:numId w:val="20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is portion distortion?</w:t>
            </w:r>
          </w:p>
          <w:p w14:paraId="413394D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72E0BC36" w14:textId="6E2EC32A"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resources are available to assist </w:t>
            </w:r>
            <w:r>
              <w:rPr>
                <w:rFonts w:ascii="Times New Roman" w:eastAsia="Times New Roman" w:hAnsi="Times New Roman" w:cs="Times New Roman"/>
                <w:sz w:val="24"/>
                <w:szCs w:val="24"/>
              </w:rPr>
              <w:t xml:space="preserve">one </w:t>
            </w:r>
            <w:r w:rsidRPr="00E026D2">
              <w:rPr>
                <w:rFonts w:ascii="Times New Roman" w:eastAsia="Times New Roman" w:hAnsi="Times New Roman" w:cs="Times New Roman"/>
                <w:sz w:val="24"/>
                <w:szCs w:val="24"/>
              </w:rPr>
              <w:t>with serving proper portions?</w:t>
            </w:r>
          </w:p>
          <w:p w14:paraId="32A15CDA" w14:textId="77777777"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 portions vary by age? How are portion sizes measured and presented in meal service?</w:t>
            </w:r>
          </w:p>
          <w:p w14:paraId="7373ED23" w14:textId="77777777"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does meal service reflect the safety and sanitation practices of the food service workers?</w:t>
            </w:r>
          </w:p>
          <w:p w14:paraId="415D3EAB" w14:textId="77777777" w:rsidR="00A4220A" w:rsidRPr="00E026D2" w:rsidRDefault="00A4220A" w:rsidP="003E4B9F">
            <w:pPr>
              <w:numPr>
                <w:ilvl w:val="0"/>
                <w:numId w:val="20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can families avoid technology disruptions during mealtime?</w:t>
            </w:r>
          </w:p>
          <w:p w14:paraId="3139EFC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16B06DFA" w14:textId="4DE04C3A" w:rsidR="00A4220A" w:rsidRPr="00E026D2" w:rsidRDefault="00A4220A" w:rsidP="003E4B9F">
            <w:pPr>
              <w:numPr>
                <w:ilvl w:val="0"/>
                <w:numId w:val="20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E026D2">
              <w:rPr>
                <w:rFonts w:ascii="Times New Roman" w:eastAsia="Times New Roman" w:hAnsi="Times New Roman" w:cs="Times New Roman"/>
                <w:sz w:val="24"/>
                <w:szCs w:val="24"/>
              </w:rPr>
              <w:t xml:space="preserve"> serve appropriate meals and snacks when every family or group member likes different foods?</w:t>
            </w:r>
          </w:p>
          <w:p w14:paraId="0977CAA5" w14:textId="10B21BE4" w:rsidR="00A4220A" w:rsidRPr="00E026D2" w:rsidRDefault="00A4220A" w:rsidP="003E4B9F">
            <w:pPr>
              <w:numPr>
                <w:ilvl w:val="0"/>
                <w:numId w:val="20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es one</w:t>
            </w:r>
            <w:r w:rsidRPr="00E026D2">
              <w:rPr>
                <w:rFonts w:ascii="Times New Roman" w:eastAsia="Times New Roman" w:hAnsi="Times New Roman" w:cs="Times New Roman"/>
                <w:sz w:val="24"/>
                <w:szCs w:val="24"/>
              </w:rPr>
              <w:t xml:space="preserve"> use to evaluate meal etiquette?</w:t>
            </w:r>
          </w:p>
          <w:p w14:paraId="53A5BF9B" w14:textId="4D6AE9B8" w:rsidR="00A4220A" w:rsidRPr="00E026D2" w:rsidRDefault="00A4220A" w:rsidP="003E4B9F">
            <w:pPr>
              <w:numPr>
                <w:ilvl w:val="0"/>
                <w:numId w:val="20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w:t>
            </w:r>
            <w:r w:rsidRPr="00E026D2">
              <w:rPr>
                <w:rFonts w:ascii="Times New Roman" w:eastAsia="Times New Roman" w:hAnsi="Times New Roman" w:cs="Times New Roman"/>
                <w:sz w:val="24"/>
                <w:szCs w:val="24"/>
              </w:rPr>
              <w:t xml:space="preserve"> teach others about the importance of portion control in a healthy lifestyle?</w:t>
            </w:r>
          </w:p>
          <w:p w14:paraId="18B488D5"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60F21FF4" w14:textId="3C774AE3" w:rsidR="00A4220A" w:rsidRPr="00E026D2" w:rsidRDefault="00A4220A" w:rsidP="003E4B9F">
            <w:pPr>
              <w:numPr>
                <w:ilvl w:val="0"/>
                <w:numId w:val="21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information do</w:t>
            </w:r>
            <w:r>
              <w:rPr>
                <w:rFonts w:ascii="Times New Roman" w:eastAsia="Times New Roman" w:hAnsi="Times New Roman" w:cs="Times New Roman"/>
                <w:sz w:val="24"/>
                <w:szCs w:val="24"/>
              </w:rPr>
              <w:t>es one</w:t>
            </w:r>
            <w:r w:rsidRPr="00E026D2">
              <w:rPr>
                <w:rFonts w:ascii="Times New Roman" w:eastAsia="Times New Roman" w:hAnsi="Times New Roman" w:cs="Times New Roman"/>
                <w:sz w:val="24"/>
                <w:szCs w:val="24"/>
              </w:rPr>
              <w:t xml:space="preserve"> need to serve nutritious foods?</w:t>
            </w:r>
          </w:p>
          <w:p w14:paraId="05B58363" w14:textId="6CA56221" w:rsidR="00A4220A" w:rsidRPr="00CF203F" w:rsidRDefault="00A4220A" w:rsidP="003E4B9F">
            <w:pPr>
              <w:numPr>
                <w:ilvl w:val="0"/>
                <w:numId w:val="21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w:t>
            </w:r>
            <w:r>
              <w:rPr>
                <w:rFonts w:ascii="Times New Roman" w:eastAsia="Times New Roman" w:hAnsi="Times New Roman" w:cs="Times New Roman"/>
                <w:sz w:val="24"/>
                <w:szCs w:val="24"/>
              </w:rPr>
              <w:t>es one</w:t>
            </w:r>
            <w:r w:rsidRPr="00E026D2">
              <w:rPr>
                <w:rFonts w:ascii="Times New Roman" w:eastAsia="Times New Roman" w:hAnsi="Times New Roman" w:cs="Times New Roman"/>
                <w:sz w:val="24"/>
                <w:szCs w:val="24"/>
              </w:rPr>
              <w:t xml:space="preserve"> ensure that foods are safe to consume? Which </w:t>
            </w:r>
            <w:r w:rsidRPr="00E026D2">
              <w:rPr>
                <w:rFonts w:ascii="Times New Roman" w:eastAsia="Times New Roman" w:hAnsi="Times New Roman" w:cs="Times New Roman"/>
                <w:sz w:val="24"/>
                <w:szCs w:val="24"/>
              </w:rPr>
              <w:lastRenderedPageBreak/>
              <w:t>food safety practices are crucial to follow in serving safe foods?</w:t>
            </w:r>
          </w:p>
        </w:tc>
        <w:tc>
          <w:tcPr>
            <w:tcW w:w="2741" w:type="dxa"/>
          </w:tcPr>
          <w:p w14:paraId="291C10A0" w14:textId="6392106E"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758A2400" w14:textId="6317F4ED"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4F94132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EAFA272"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32F7E31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6AD047A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35A423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Skills</w:t>
            </w:r>
          </w:p>
          <w:p w14:paraId="48AA07F9" w14:textId="77777777" w:rsidR="00A4220A" w:rsidRPr="00337C03" w:rsidRDefault="00A4220A" w:rsidP="00A4220A">
            <w:pPr>
              <w:pStyle w:val="ListParagraph"/>
              <w:rPr>
                <w:rFonts w:ascii="Times New Roman" w:hAnsi="Times New Roman" w:cs="Times New Roman"/>
                <w:sz w:val="24"/>
                <w:szCs w:val="24"/>
              </w:rPr>
            </w:pPr>
          </w:p>
          <w:p w14:paraId="3E00C1C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3E1800AF"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39DF154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3E4077F2" w14:textId="77777777" w:rsidR="00A4220A" w:rsidRPr="00337C03" w:rsidRDefault="00A4220A" w:rsidP="00A4220A">
            <w:pPr>
              <w:rPr>
                <w:rFonts w:ascii="Times New Roman" w:hAnsi="Times New Roman" w:cs="Times New Roman"/>
                <w:b/>
                <w:sz w:val="24"/>
                <w:szCs w:val="24"/>
                <w:u w:val="single"/>
              </w:rPr>
            </w:pPr>
          </w:p>
          <w:p w14:paraId="4A46645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98541BE"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5837D676"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712B4ECC"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257AD176"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73C25E53" w14:textId="77777777" w:rsidR="00A4220A" w:rsidRPr="00337C03" w:rsidRDefault="00A4220A" w:rsidP="00A4220A">
            <w:pPr>
              <w:pStyle w:val="ListParagraph"/>
              <w:rPr>
                <w:rFonts w:ascii="Times New Roman" w:hAnsi="Times New Roman" w:cs="Times New Roman"/>
                <w:sz w:val="24"/>
                <w:szCs w:val="24"/>
              </w:rPr>
            </w:pPr>
          </w:p>
          <w:p w14:paraId="02A99AC8" w14:textId="77777777" w:rsidR="00A4220A" w:rsidRPr="00337C03" w:rsidRDefault="00A4220A" w:rsidP="00A4220A">
            <w:pPr>
              <w:rPr>
                <w:rFonts w:ascii="Times New Roman" w:hAnsi="Times New Roman" w:cs="Times New Roman"/>
                <w:b/>
                <w:sz w:val="24"/>
                <w:szCs w:val="24"/>
                <w:u w:val="single"/>
              </w:rPr>
            </w:pPr>
          </w:p>
          <w:p w14:paraId="3FA38B40"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021F09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3118AA2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Food Innovations</w:t>
            </w:r>
          </w:p>
          <w:p w14:paraId="1A436778"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26E5204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F148B7A"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1237A3E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7B98CEC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041A905"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E355A55"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6E119173" w14:textId="4328A1C9" w:rsidTr="002643FE">
        <w:tblPrEx>
          <w:tblCellMar>
            <w:left w:w="115" w:type="dxa"/>
            <w:right w:w="115" w:type="dxa"/>
          </w:tblCellMar>
        </w:tblPrEx>
        <w:tc>
          <w:tcPr>
            <w:tcW w:w="737" w:type="dxa"/>
            <w:shd w:val="clear" w:color="auto" w:fill="AEAAAA" w:themeFill="background2" w:themeFillShade="BF"/>
          </w:tcPr>
          <w:p w14:paraId="60E585DB"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3668" w:type="dxa"/>
            <w:shd w:val="clear" w:color="auto" w:fill="AEAAAA" w:themeFill="background2" w:themeFillShade="BF"/>
          </w:tcPr>
          <w:p w14:paraId="6B1E22F7" w14:textId="42B7930E" w:rsidR="00A4220A" w:rsidRPr="007B4DF8" w:rsidRDefault="00A4220A" w:rsidP="00A4220A">
            <w:pPr>
              <w:spacing w:before="40" w:afterLines="40" w:after="96"/>
              <w:rPr>
                <w:rFonts w:ascii="Times New Roman" w:eastAsia="Times New Roman" w:hAnsi="Times New Roman" w:cs="Times New Roman"/>
                <w:b/>
                <w:bCs/>
                <w:sz w:val="24"/>
                <w:szCs w:val="24"/>
              </w:rPr>
            </w:pPr>
            <w:r w:rsidRPr="004C77F3">
              <w:rPr>
                <w:rFonts w:ascii="Times New Roman" w:eastAsia="Times New Roman" w:hAnsi="Times New Roman" w:cs="Times New Roman"/>
                <w:b/>
                <w:bCs/>
                <w:sz w:val="24"/>
                <w:szCs w:val="24"/>
              </w:rPr>
              <w:t>Exploring Human Development</w:t>
            </w:r>
          </w:p>
        </w:tc>
        <w:tc>
          <w:tcPr>
            <w:tcW w:w="4648" w:type="dxa"/>
            <w:shd w:val="clear" w:color="auto" w:fill="AEAAAA" w:themeFill="background2" w:themeFillShade="BF"/>
          </w:tcPr>
          <w:p w14:paraId="7E304368"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4053" w:type="dxa"/>
            <w:shd w:val="clear" w:color="auto" w:fill="AEAAAA" w:themeFill="background2" w:themeFillShade="BF"/>
          </w:tcPr>
          <w:p w14:paraId="1C96D95B" w14:textId="77777777" w:rsidR="00A4220A" w:rsidRPr="007B4DF8" w:rsidRDefault="00A4220A" w:rsidP="00A4220A">
            <w:pPr>
              <w:spacing w:before="40" w:afterLines="40" w:after="96"/>
              <w:rPr>
                <w:rFonts w:ascii="Times New Roman" w:eastAsia="Times New Roman" w:hAnsi="Times New Roman" w:cs="Times New Roman"/>
                <w:b/>
                <w:bCs/>
                <w:sz w:val="24"/>
                <w:szCs w:val="24"/>
              </w:rPr>
            </w:pPr>
          </w:p>
        </w:tc>
        <w:tc>
          <w:tcPr>
            <w:tcW w:w="2741" w:type="dxa"/>
            <w:shd w:val="clear" w:color="auto" w:fill="AEAAAA" w:themeFill="background2" w:themeFillShade="BF"/>
          </w:tcPr>
          <w:p w14:paraId="5A3954E1" w14:textId="77777777" w:rsidR="00A4220A" w:rsidRPr="00337C03" w:rsidRDefault="00A4220A" w:rsidP="00A4220A">
            <w:pPr>
              <w:spacing w:before="40" w:afterLines="40" w:after="96"/>
              <w:rPr>
                <w:rFonts w:ascii="Times New Roman" w:eastAsia="Times New Roman" w:hAnsi="Times New Roman" w:cs="Times New Roman"/>
                <w:b/>
                <w:bCs/>
                <w:sz w:val="24"/>
                <w:szCs w:val="24"/>
              </w:rPr>
            </w:pPr>
          </w:p>
        </w:tc>
        <w:tc>
          <w:tcPr>
            <w:tcW w:w="2863" w:type="dxa"/>
            <w:shd w:val="clear" w:color="auto" w:fill="AEAAAA" w:themeFill="background2" w:themeFillShade="BF"/>
          </w:tcPr>
          <w:p w14:paraId="76C7E7B9" w14:textId="34B68C83" w:rsidR="00A4220A" w:rsidRPr="00337C03" w:rsidRDefault="00A4220A" w:rsidP="00A4220A">
            <w:pPr>
              <w:spacing w:before="40" w:afterLines="40" w:after="96"/>
              <w:rPr>
                <w:rFonts w:ascii="Times New Roman" w:eastAsia="Times New Roman" w:hAnsi="Times New Roman" w:cs="Times New Roman"/>
                <w:b/>
                <w:bCs/>
                <w:sz w:val="24"/>
                <w:szCs w:val="24"/>
              </w:rPr>
            </w:pPr>
          </w:p>
        </w:tc>
      </w:tr>
      <w:tr w:rsidR="00A4220A" w:rsidRPr="007B4DF8" w14:paraId="319408EC" w14:textId="7919175A" w:rsidTr="002643FE">
        <w:tblPrEx>
          <w:tblCellMar>
            <w:left w:w="115" w:type="dxa"/>
            <w:right w:w="115" w:type="dxa"/>
          </w:tblCellMar>
        </w:tblPrEx>
        <w:tc>
          <w:tcPr>
            <w:tcW w:w="737" w:type="dxa"/>
          </w:tcPr>
          <w:p w14:paraId="0419EB21" w14:textId="0C1FF2E2"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668" w:type="dxa"/>
            <w:hideMark/>
          </w:tcPr>
          <w:p w14:paraId="3305E2B0" w14:textId="604CF9D9"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principles of human growth and development. </w:t>
            </w:r>
          </w:p>
        </w:tc>
        <w:tc>
          <w:tcPr>
            <w:tcW w:w="4648" w:type="dxa"/>
          </w:tcPr>
          <w:p w14:paraId="586B7E78" w14:textId="4B570813"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should include</w:t>
            </w:r>
            <w:r>
              <w:rPr>
                <w:rFonts w:ascii="Times New Roman" w:eastAsia="Times New Roman" w:hAnsi="Times New Roman" w:cs="Times New Roman"/>
                <w:sz w:val="24"/>
                <w:szCs w:val="24"/>
              </w:rPr>
              <w:t xml:space="preserve"> an understanding of</w:t>
            </w:r>
          </w:p>
          <w:p w14:paraId="60247745" w14:textId="5450D1AB" w:rsidR="00A4220A" w:rsidRDefault="00A4220A" w:rsidP="003E4B9F">
            <w:pPr>
              <w:numPr>
                <w:ilvl w:val="0"/>
                <w:numId w:val="2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human a</w:t>
            </w:r>
            <w:r w:rsidRPr="00E026D2">
              <w:rPr>
                <w:rFonts w:ascii="Times New Roman" w:eastAsia="Times New Roman" w:hAnsi="Times New Roman" w:cs="Times New Roman"/>
                <w:sz w:val="24"/>
                <w:szCs w:val="24"/>
              </w:rPr>
              <w:t>natomy</w:t>
            </w:r>
          </w:p>
          <w:p w14:paraId="7C99B4AB"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conception</w:t>
            </w:r>
          </w:p>
          <w:p w14:paraId="2FB4F830"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fetal development</w:t>
            </w:r>
          </w:p>
          <w:p w14:paraId="05455ED3"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stages of the life cycle</w:t>
            </w:r>
          </w:p>
          <w:p w14:paraId="456CDBA5"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developmental milestones</w:t>
            </w:r>
          </w:p>
          <w:p w14:paraId="7C331FEE"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cognitive development</w:t>
            </w:r>
          </w:p>
          <w:p w14:paraId="505CE93E" w14:textId="77777777" w:rsidR="00A4220A" w:rsidRPr="00E026D2" w:rsidRDefault="00A4220A" w:rsidP="003E4B9F">
            <w:pPr>
              <w:numPr>
                <w:ilvl w:val="0"/>
                <w:numId w:val="21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human growth and development theories.</w:t>
            </w:r>
          </w:p>
          <w:p w14:paraId="176BF95D" w14:textId="35AF1E6F"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75C32D68"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5BB1D2CF"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4FF13BEB" w14:textId="04FEA0AE"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are the </w:t>
            </w:r>
            <w:r>
              <w:rPr>
                <w:rFonts w:ascii="Times New Roman" w:eastAsia="Times New Roman" w:hAnsi="Times New Roman" w:cs="Times New Roman"/>
                <w:sz w:val="24"/>
                <w:szCs w:val="24"/>
              </w:rPr>
              <w:t>stages</w:t>
            </w:r>
            <w:r w:rsidRPr="00E026D2">
              <w:rPr>
                <w:rFonts w:ascii="Times New Roman" w:eastAsia="Times New Roman" w:hAnsi="Times New Roman" w:cs="Times New Roman"/>
                <w:sz w:val="24"/>
                <w:szCs w:val="24"/>
              </w:rPr>
              <w:t xml:space="preserve"> of the life cycle?</w:t>
            </w:r>
          </w:p>
          <w:p w14:paraId="749495B6"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influences human growth and development?</w:t>
            </w:r>
          </w:p>
          <w:p w14:paraId="0340642D"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Who are the major developmental theorists?</w:t>
            </w:r>
          </w:p>
          <w:p w14:paraId="584FCBF7"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environmental factors influence human growth and development?</w:t>
            </w:r>
          </w:p>
          <w:p w14:paraId="0850B6BA"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1B7EA895"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are the family life cycles represented in individual homes?</w:t>
            </w:r>
          </w:p>
          <w:p w14:paraId="651619A5"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should family discussions be orchestrated?</w:t>
            </w:r>
          </w:p>
          <w:p w14:paraId="1BE2ADA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622CA9EC"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can parents and family members do if developmental milestones are not being met?</w:t>
            </w:r>
          </w:p>
          <w:p w14:paraId="667F9CCC" w14:textId="77777777"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qualities does an effective parent possess?</w:t>
            </w:r>
          </w:p>
          <w:p w14:paraId="48AF24B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00BDE727" w14:textId="3766E770" w:rsidR="00A4220A" w:rsidRPr="00E026D2" w:rsidRDefault="00A4220A" w:rsidP="003E4B9F">
            <w:pPr>
              <w:numPr>
                <w:ilvl w:val="0"/>
                <w:numId w:val="21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does the family life cycle relate to human growth and development?</w:t>
            </w:r>
          </w:p>
          <w:p w14:paraId="2586CDF2" w14:textId="3238908E" w:rsidR="00A4220A" w:rsidRPr="00D316C8" w:rsidRDefault="00A4220A" w:rsidP="003E4B9F">
            <w:pPr>
              <w:numPr>
                <w:ilvl w:val="0"/>
                <w:numId w:val="212"/>
              </w:numPr>
              <w:rPr>
                <w:rFonts w:ascii="Times New Roman" w:eastAsia="Times New Roman" w:hAnsi="Times New Roman" w:cs="Times New Roman"/>
                <w:sz w:val="24"/>
                <w:szCs w:val="24"/>
              </w:rPr>
            </w:pPr>
            <w:r w:rsidRPr="00D316C8">
              <w:rPr>
                <w:rFonts w:ascii="Times New Roman" w:eastAsia="Times New Roman" w:hAnsi="Times New Roman" w:cs="Times New Roman"/>
                <w:sz w:val="24"/>
                <w:szCs w:val="24"/>
              </w:rPr>
              <w:t xml:space="preserve">Which developmental theories are most popular? What management skills do parents </w:t>
            </w:r>
            <w:r w:rsidRPr="00D316C8">
              <w:rPr>
                <w:rFonts w:ascii="Times New Roman" w:eastAsia="Times New Roman" w:hAnsi="Times New Roman" w:cs="Times New Roman"/>
                <w:sz w:val="24"/>
                <w:szCs w:val="24"/>
              </w:rPr>
              <w:lastRenderedPageBreak/>
              <w:t>need so that they can promptly attend to children’s physical, intellectual, social, and emotional needs?</w:t>
            </w:r>
          </w:p>
        </w:tc>
        <w:tc>
          <w:tcPr>
            <w:tcW w:w="2741" w:type="dxa"/>
          </w:tcPr>
          <w:p w14:paraId="3E1E57F5" w14:textId="7918BA3C"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40C7FFB9" w14:textId="647A2D0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53AA2B7B"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4252EE44"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28B85B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D957D3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2AF2A378" w14:textId="77777777" w:rsidR="00A4220A"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38C97D3" w14:textId="77777777" w:rsidR="00A41793" w:rsidRPr="0074798B" w:rsidRDefault="00A41793" w:rsidP="0074798B">
            <w:pPr>
              <w:widowControl w:val="0"/>
              <w:autoSpaceDE w:val="0"/>
              <w:autoSpaceDN w:val="0"/>
              <w:adjustRightInd w:val="0"/>
              <w:ind w:left="360"/>
              <w:rPr>
                <w:rFonts w:ascii="Times New Roman" w:hAnsi="Times New Roman" w:cs="Times New Roman"/>
                <w:sz w:val="24"/>
                <w:szCs w:val="24"/>
              </w:rPr>
            </w:pPr>
          </w:p>
          <w:p w14:paraId="39760B4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09CB1F1"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16630EA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1367EBA" w14:textId="77777777" w:rsidR="00A4220A" w:rsidRPr="00337C03" w:rsidRDefault="00A4220A" w:rsidP="00A4220A">
            <w:pPr>
              <w:rPr>
                <w:rFonts w:ascii="Times New Roman" w:hAnsi="Times New Roman" w:cs="Times New Roman"/>
                <w:sz w:val="24"/>
                <w:szCs w:val="24"/>
              </w:rPr>
            </w:pPr>
          </w:p>
          <w:p w14:paraId="52A88B49" w14:textId="77777777" w:rsidR="00A4220A" w:rsidRPr="00337C03" w:rsidRDefault="00A4220A" w:rsidP="00A4220A">
            <w:pPr>
              <w:rPr>
                <w:rFonts w:ascii="Times New Roman" w:hAnsi="Times New Roman" w:cs="Times New Roman"/>
                <w:b/>
                <w:sz w:val="24"/>
                <w:szCs w:val="24"/>
                <w:u w:val="single"/>
              </w:rPr>
            </w:pPr>
          </w:p>
          <w:p w14:paraId="26F44C5C"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05221AE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086F9DB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3D03128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39E9DD9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5BE5E36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Teach or Train</w:t>
            </w:r>
          </w:p>
          <w:p w14:paraId="1D52F86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13109AE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2A1E024"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34F87756" w14:textId="27209614" w:rsidTr="002643FE">
        <w:tblPrEx>
          <w:tblCellMar>
            <w:left w:w="115" w:type="dxa"/>
            <w:right w:w="115" w:type="dxa"/>
          </w:tblCellMar>
        </w:tblPrEx>
        <w:tc>
          <w:tcPr>
            <w:tcW w:w="737" w:type="dxa"/>
          </w:tcPr>
          <w:p w14:paraId="3CCD32B3" w14:textId="10664B01"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3668" w:type="dxa"/>
            <w:hideMark/>
          </w:tcPr>
          <w:p w14:paraId="17270B92" w14:textId="715DF6AD"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Describe conditions that influence human growth and development. </w:t>
            </w:r>
          </w:p>
        </w:tc>
        <w:tc>
          <w:tcPr>
            <w:tcW w:w="4648" w:type="dxa"/>
          </w:tcPr>
          <w:p w14:paraId="28EB3334" w14:textId="77777777" w:rsidR="00A4220A" w:rsidRDefault="00A4220A" w:rsidP="00A4220A">
            <w:p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Description should include</w:t>
            </w:r>
          </w:p>
          <w:p w14:paraId="57CFC775" w14:textId="77777777" w:rsidR="00A4220A" w:rsidRPr="00E026D2" w:rsidRDefault="00A4220A" w:rsidP="00A4220A">
            <w:pPr>
              <w:rPr>
                <w:rFonts w:ascii="Times New Roman" w:eastAsia="Times New Roman" w:hAnsi="Times New Roman" w:cs="Times New Roman"/>
                <w:sz w:val="24"/>
                <w:szCs w:val="24"/>
              </w:rPr>
            </w:pPr>
          </w:p>
          <w:p w14:paraId="50FB2F41" w14:textId="77777777"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prenatal care</w:t>
            </w:r>
          </w:p>
          <w:p w14:paraId="621824FC" w14:textId="77777777"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birth defects</w:t>
            </w:r>
          </w:p>
          <w:p w14:paraId="54A380CF" w14:textId="77777777"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at-risk pregnancies </w:t>
            </w:r>
          </w:p>
          <w:p w14:paraId="534FC23E" w14:textId="196F0F1D"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disabilities</w:t>
            </w:r>
          </w:p>
          <w:p w14:paraId="41B8D448" w14:textId="77777777" w:rsidR="00A4220A"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heredity</w:t>
            </w:r>
          </w:p>
          <w:p w14:paraId="65628E91" w14:textId="115A45A8" w:rsidR="00A4220A" w:rsidRPr="0006293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nutrition</w:t>
            </w:r>
          </w:p>
          <w:p w14:paraId="4F25D587" w14:textId="6AB49A22" w:rsidR="00A4220A"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environment</w:t>
            </w:r>
          </w:p>
          <w:p w14:paraId="1B2BEFEF" w14:textId="012752F1" w:rsidR="00A4220A" w:rsidRPr="00E026D2"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failure to thrive</w:t>
            </w:r>
          </w:p>
          <w:p w14:paraId="35DBB78A" w14:textId="77777777"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poverty</w:t>
            </w:r>
          </w:p>
          <w:p w14:paraId="15355A9A" w14:textId="747074C9" w:rsidR="00A4220A" w:rsidRDefault="00A4220A" w:rsidP="003E4B9F">
            <w:pPr>
              <w:numPr>
                <w:ilvl w:val="0"/>
                <w:numId w:val="2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family systems</w:t>
            </w:r>
          </w:p>
          <w:p w14:paraId="69A288C7" w14:textId="380FDEC2" w:rsidR="00A4220A" w:rsidRDefault="00A4220A" w:rsidP="003E4B9F">
            <w:pPr>
              <w:numPr>
                <w:ilvl w:val="1"/>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maturity </w:t>
            </w:r>
            <w:r>
              <w:rPr>
                <w:rFonts w:ascii="Times New Roman" w:eastAsia="Times New Roman" w:hAnsi="Times New Roman" w:cs="Times New Roman"/>
                <w:sz w:val="24"/>
                <w:szCs w:val="24"/>
              </w:rPr>
              <w:t xml:space="preserve">level </w:t>
            </w:r>
            <w:r w:rsidRPr="00E026D2">
              <w:rPr>
                <w:rFonts w:ascii="Times New Roman" w:eastAsia="Times New Roman" w:hAnsi="Times New Roman" w:cs="Times New Roman"/>
                <w:sz w:val="24"/>
                <w:szCs w:val="24"/>
              </w:rPr>
              <w:t>of parents</w:t>
            </w:r>
          </w:p>
          <w:p w14:paraId="02A708D5" w14:textId="77777777" w:rsidR="00A4220A" w:rsidRPr="00E026D2" w:rsidRDefault="00A4220A" w:rsidP="003E4B9F">
            <w:pPr>
              <w:numPr>
                <w:ilvl w:val="1"/>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parenting styles</w:t>
            </w:r>
          </w:p>
          <w:p w14:paraId="39A34C77" w14:textId="31F82699" w:rsidR="00A4220A" w:rsidRPr="0006293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lifestyle choices</w:t>
            </w:r>
          </w:p>
          <w:p w14:paraId="1BC899EA" w14:textId="77777777" w:rsidR="00A4220A"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cultur</w:t>
            </w:r>
            <w:r>
              <w:rPr>
                <w:rFonts w:ascii="Times New Roman" w:eastAsia="Times New Roman" w:hAnsi="Times New Roman" w:cs="Times New Roman"/>
                <w:sz w:val="24"/>
                <w:szCs w:val="24"/>
              </w:rPr>
              <w:t>al norms</w:t>
            </w:r>
          </w:p>
          <w:p w14:paraId="660A70FB" w14:textId="0BA1E6F4"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cultural capital</w:t>
            </w:r>
            <w:r>
              <w:rPr>
                <w:rFonts w:ascii="Times New Roman" w:eastAsia="Times New Roman" w:hAnsi="Times New Roman" w:cs="Times New Roman"/>
                <w:sz w:val="24"/>
                <w:szCs w:val="24"/>
              </w:rPr>
              <w:t xml:space="preserve"> (e.g., speech style, aesthetic preferences)</w:t>
            </w:r>
          </w:p>
          <w:p w14:paraId="399D3FD3" w14:textId="77777777" w:rsidR="00A4220A" w:rsidRPr="00E026D2"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resources (e.g., educational, financial)</w:t>
            </w:r>
          </w:p>
          <w:p w14:paraId="154AC486" w14:textId="71BACE5A" w:rsidR="00A4220A" w:rsidRPr="007B4DF8" w:rsidRDefault="00A4220A" w:rsidP="003E4B9F">
            <w:pPr>
              <w:numPr>
                <w:ilvl w:val="0"/>
                <w:numId w:val="21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infertility</w:t>
            </w:r>
            <w:r>
              <w:rPr>
                <w:rFonts w:ascii="Times New Roman" w:eastAsia="Times New Roman" w:hAnsi="Times New Roman" w:cs="Times New Roman"/>
                <w:sz w:val="24"/>
                <w:szCs w:val="24"/>
              </w:rPr>
              <w:t>.</w:t>
            </w:r>
          </w:p>
        </w:tc>
        <w:tc>
          <w:tcPr>
            <w:tcW w:w="4053" w:type="dxa"/>
          </w:tcPr>
          <w:p w14:paraId="6D64164E"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33B890F1"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4A9D48E3" w14:textId="4651F659" w:rsidR="00A4220A" w:rsidRPr="00E026D2" w:rsidRDefault="00A4220A" w:rsidP="003E4B9F">
            <w:pPr>
              <w:numPr>
                <w:ilvl w:val="0"/>
                <w:numId w:val="21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Why do </w:t>
            </w:r>
            <w:r>
              <w:rPr>
                <w:rFonts w:ascii="Times New Roman" w:eastAsia="Times New Roman" w:hAnsi="Times New Roman" w:cs="Times New Roman"/>
                <w:sz w:val="24"/>
                <w:szCs w:val="24"/>
              </w:rPr>
              <w:t>students</w:t>
            </w:r>
            <w:r w:rsidRPr="00E026D2">
              <w:rPr>
                <w:rFonts w:ascii="Times New Roman" w:eastAsia="Times New Roman" w:hAnsi="Times New Roman" w:cs="Times New Roman"/>
                <w:sz w:val="24"/>
                <w:szCs w:val="24"/>
              </w:rPr>
              <w:t xml:space="preserve"> need to know about human growth and development?</w:t>
            </w:r>
          </w:p>
          <w:p w14:paraId="0F02166B" w14:textId="6A70A070" w:rsidR="00A4220A" w:rsidRPr="00E026D2" w:rsidRDefault="00A4220A" w:rsidP="003E4B9F">
            <w:pPr>
              <w:numPr>
                <w:ilvl w:val="0"/>
                <w:numId w:val="21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parenting practices support human growth and development throughout the lifespan?</w:t>
            </w:r>
          </w:p>
          <w:p w14:paraId="5E22B434" w14:textId="77777777" w:rsidR="00A4220A" w:rsidRPr="00E026D2" w:rsidRDefault="00A4220A" w:rsidP="003E4B9F">
            <w:pPr>
              <w:numPr>
                <w:ilvl w:val="0"/>
                <w:numId w:val="21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Why are family health histories important?</w:t>
            </w:r>
          </w:p>
          <w:p w14:paraId="7468049B"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5585A6B8" w14:textId="77777777" w:rsidR="00A4220A" w:rsidRPr="00E026D2" w:rsidRDefault="00A4220A" w:rsidP="003E4B9F">
            <w:pPr>
              <w:numPr>
                <w:ilvl w:val="0"/>
                <w:numId w:val="21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 communication strategies support the emotional well-being of children?</w:t>
            </w:r>
          </w:p>
          <w:p w14:paraId="0359B6CA" w14:textId="25E49A39" w:rsidR="00A4220A" w:rsidRPr="00E026D2" w:rsidRDefault="00A4220A" w:rsidP="003E4B9F">
            <w:pPr>
              <w:numPr>
                <w:ilvl w:val="0"/>
                <w:numId w:val="21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does one</w:t>
            </w:r>
            <w:r w:rsidRPr="00E026D2">
              <w:rPr>
                <w:rFonts w:ascii="Times New Roman" w:eastAsia="Times New Roman" w:hAnsi="Times New Roman" w:cs="Times New Roman"/>
                <w:sz w:val="24"/>
                <w:szCs w:val="24"/>
              </w:rPr>
              <w:t xml:space="preserve"> learn about the conditions that influence human growth and development?</w:t>
            </w:r>
          </w:p>
          <w:p w14:paraId="23C623F9" w14:textId="77777777" w:rsidR="00A4220A" w:rsidRPr="00E026D2" w:rsidRDefault="00A4220A" w:rsidP="003E4B9F">
            <w:pPr>
              <w:numPr>
                <w:ilvl w:val="0"/>
                <w:numId w:val="21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communication strategies should parents use to function as a parenting team?</w:t>
            </w:r>
          </w:p>
          <w:p w14:paraId="035ED0F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67834E79" w14:textId="77777777" w:rsidR="00A4220A" w:rsidRPr="00E026D2" w:rsidRDefault="00A4220A" w:rsidP="003E4B9F">
            <w:pPr>
              <w:numPr>
                <w:ilvl w:val="0"/>
                <w:numId w:val="21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actions can be taken to advocate parenting skills that promote human growth and development?</w:t>
            </w:r>
          </w:p>
          <w:p w14:paraId="33666162" w14:textId="51648C72" w:rsidR="00A4220A" w:rsidRPr="00E026D2" w:rsidRDefault="00A4220A" w:rsidP="003E4B9F">
            <w:pPr>
              <w:numPr>
                <w:ilvl w:val="0"/>
                <w:numId w:val="21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be positive role models for their child(ren)?</w:t>
            </w:r>
          </w:p>
          <w:p w14:paraId="79B2B5E1" w14:textId="196CE2A2" w:rsidR="00A4220A" w:rsidRPr="00E026D2" w:rsidRDefault="00A4220A" w:rsidP="003E4B9F">
            <w:pPr>
              <w:numPr>
                <w:ilvl w:val="0"/>
                <w:numId w:val="21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resources are available for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w:t>
            </w:r>
          </w:p>
          <w:p w14:paraId="57F86B4D"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lastRenderedPageBreak/>
              <w:t>Management</w:t>
            </w:r>
          </w:p>
          <w:p w14:paraId="70395ED5" w14:textId="77777777" w:rsidR="00A4220A" w:rsidRPr="00E026D2" w:rsidRDefault="00A4220A" w:rsidP="003E4B9F">
            <w:pPr>
              <w:numPr>
                <w:ilvl w:val="0"/>
                <w:numId w:val="21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resources are needed to support developmental well-being?</w:t>
            </w:r>
          </w:p>
          <w:p w14:paraId="63F806DD" w14:textId="2A65EE57" w:rsidR="00A4220A" w:rsidRPr="00E026D2" w:rsidRDefault="00A4220A" w:rsidP="003E4B9F">
            <w:pPr>
              <w:numPr>
                <w:ilvl w:val="0"/>
                <w:numId w:val="21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is </w:t>
            </w:r>
            <w:r w:rsidRPr="00E026D2">
              <w:rPr>
                <w:rFonts w:ascii="Times New Roman" w:eastAsia="Times New Roman" w:hAnsi="Times New Roman" w:cs="Times New Roman"/>
                <w:i/>
                <w:iCs/>
                <w:sz w:val="24"/>
                <w:szCs w:val="24"/>
              </w:rPr>
              <w:t>cultural capital</w:t>
            </w:r>
            <w:r>
              <w:rPr>
                <w:rFonts w:ascii="Times New Roman" w:eastAsia="Times New Roman" w:hAnsi="Times New Roman" w:cs="Times New Roman"/>
                <w:i/>
                <w:iCs/>
                <w:sz w:val="24"/>
                <w:szCs w:val="24"/>
              </w:rPr>
              <w:t>,</w:t>
            </w:r>
            <w:r w:rsidRPr="00E026D2">
              <w:rPr>
                <w:rFonts w:ascii="Times New Roman" w:eastAsia="Times New Roman" w:hAnsi="Times New Roman" w:cs="Times New Roman"/>
                <w:sz w:val="24"/>
                <w:szCs w:val="24"/>
              </w:rPr>
              <w:t> and how does it affect human growth and development?</w:t>
            </w:r>
          </w:p>
          <w:p w14:paraId="31EF5AD6" w14:textId="013F25F1" w:rsidR="00A4220A" w:rsidRPr="00CF203F" w:rsidRDefault="00A4220A" w:rsidP="003E4B9F">
            <w:pPr>
              <w:numPr>
                <w:ilvl w:val="0"/>
                <w:numId w:val="217"/>
              </w:num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establish and maintain realistic behavioral expectations for their children?</w:t>
            </w:r>
          </w:p>
        </w:tc>
        <w:tc>
          <w:tcPr>
            <w:tcW w:w="2741" w:type="dxa"/>
          </w:tcPr>
          <w:p w14:paraId="6EB556F4" w14:textId="5FC743D5"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30C4BD0D" w14:textId="2D2139DB"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069568F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2CE8FCB6"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133AD4F"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68C6559"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4318E345"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2CD3AE80" w14:textId="77777777" w:rsidR="00A4220A" w:rsidRPr="00337C03" w:rsidRDefault="00A4220A" w:rsidP="00A4220A">
            <w:pPr>
              <w:pStyle w:val="ListParagraph"/>
              <w:rPr>
                <w:rFonts w:ascii="Times New Roman" w:hAnsi="Times New Roman" w:cs="Times New Roman"/>
                <w:sz w:val="24"/>
                <w:szCs w:val="24"/>
              </w:rPr>
            </w:pPr>
          </w:p>
          <w:p w14:paraId="4FDA359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0146106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7F054F9"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59F8C393" w14:textId="77777777" w:rsidR="00A4220A" w:rsidRPr="00337C03" w:rsidRDefault="00A4220A" w:rsidP="00A4220A">
            <w:pPr>
              <w:rPr>
                <w:rFonts w:ascii="Times New Roman" w:hAnsi="Times New Roman" w:cs="Times New Roman"/>
                <w:b/>
                <w:sz w:val="24"/>
                <w:szCs w:val="24"/>
                <w:u w:val="single"/>
              </w:rPr>
            </w:pPr>
          </w:p>
          <w:p w14:paraId="7152877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Student Body</w:t>
            </w:r>
          </w:p>
          <w:p w14:paraId="062319BA"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Healthy You</w:t>
            </w:r>
          </w:p>
          <w:p w14:paraId="0B9EAB0C"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Fit You</w:t>
            </w:r>
          </w:p>
          <w:p w14:paraId="6114A0D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Real You</w:t>
            </w:r>
          </w:p>
          <w:p w14:paraId="6F6BE5EB" w14:textId="77777777" w:rsidR="00A4220A" w:rsidRPr="00337C03" w:rsidRDefault="00A4220A" w:rsidP="003E4B9F">
            <w:pPr>
              <w:pStyle w:val="ListParagraph"/>
              <w:widowControl w:val="0"/>
              <w:numPr>
                <w:ilvl w:val="0"/>
                <w:numId w:val="254"/>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The Resilient You</w:t>
            </w:r>
          </w:p>
          <w:p w14:paraId="19606BF3" w14:textId="77777777" w:rsidR="00A4220A" w:rsidRPr="00337C03" w:rsidRDefault="00A4220A" w:rsidP="00A4220A">
            <w:pPr>
              <w:pStyle w:val="ListParagraph"/>
              <w:rPr>
                <w:rFonts w:ascii="Times New Roman" w:hAnsi="Times New Roman" w:cs="Times New Roman"/>
                <w:sz w:val="24"/>
                <w:szCs w:val="24"/>
              </w:rPr>
            </w:pPr>
          </w:p>
          <w:p w14:paraId="2319FB42" w14:textId="77777777" w:rsidR="00A4220A" w:rsidRPr="00337C03" w:rsidRDefault="00A4220A" w:rsidP="00A4220A">
            <w:pPr>
              <w:rPr>
                <w:rFonts w:ascii="Times New Roman" w:hAnsi="Times New Roman" w:cs="Times New Roman"/>
                <w:b/>
                <w:sz w:val="24"/>
                <w:szCs w:val="24"/>
                <w:u w:val="single"/>
              </w:rPr>
            </w:pPr>
          </w:p>
          <w:p w14:paraId="36C8CC5F"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50553798"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7042AF5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94C7BE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163975A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Nutrition and Wellness</w:t>
            </w:r>
          </w:p>
          <w:p w14:paraId="356263E0"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1A9E5FA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lastRenderedPageBreak/>
              <w:t>Teach or Train</w:t>
            </w:r>
          </w:p>
          <w:p w14:paraId="48C8EE0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5F6134C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282A3E4E"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30C7B854" w14:textId="77A50349" w:rsidTr="002643FE">
        <w:tblPrEx>
          <w:tblCellMar>
            <w:left w:w="115" w:type="dxa"/>
            <w:right w:w="115" w:type="dxa"/>
          </w:tblCellMar>
        </w:tblPrEx>
        <w:tc>
          <w:tcPr>
            <w:tcW w:w="737" w:type="dxa"/>
          </w:tcPr>
          <w:p w14:paraId="63C1645B" w14:textId="34EE1D0D"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3668" w:type="dxa"/>
            <w:hideMark/>
          </w:tcPr>
          <w:p w14:paraId="3B06FB14" w14:textId="387BD04F"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w:t>
            </w:r>
            <w:r w:rsidR="003D48A3">
              <w:rPr>
                <w:rFonts w:ascii="Times New Roman" w:eastAsia="Times New Roman" w:hAnsi="Times New Roman" w:cs="Times New Roman"/>
                <w:sz w:val="24"/>
                <w:szCs w:val="24"/>
              </w:rPr>
              <w:t xml:space="preserve">considerations, </w:t>
            </w:r>
            <w:r w:rsidRPr="007B4DF8">
              <w:rPr>
                <w:rFonts w:ascii="Times New Roman" w:eastAsia="Times New Roman" w:hAnsi="Times New Roman" w:cs="Times New Roman"/>
                <w:sz w:val="24"/>
                <w:szCs w:val="24"/>
              </w:rPr>
              <w:t>roles</w:t>
            </w:r>
            <w:r w:rsidR="003D48A3">
              <w:rPr>
                <w:rFonts w:ascii="Times New Roman" w:eastAsia="Times New Roman" w:hAnsi="Times New Roman" w:cs="Times New Roman"/>
                <w:sz w:val="24"/>
                <w:szCs w:val="24"/>
              </w:rPr>
              <w:t>,</w:t>
            </w:r>
            <w:r w:rsidRPr="007B4DF8">
              <w:rPr>
                <w:rFonts w:ascii="Times New Roman" w:eastAsia="Times New Roman" w:hAnsi="Times New Roman" w:cs="Times New Roman"/>
                <w:sz w:val="24"/>
                <w:szCs w:val="24"/>
              </w:rPr>
              <w:t xml:space="preserve"> and responsibilities of caregiving. </w:t>
            </w:r>
          </w:p>
        </w:tc>
        <w:tc>
          <w:tcPr>
            <w:tcW w:w="4648" w:type="dxa"/>
          </w:tcPr>
          <w:p w14:paraId="4B73375D"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should include</w:t>
            </w:r>
          </w:p>
          <w:p w14:paraId="1E1FC141" w14:textId="77777777" w:rsidR="00A4220A" w:rsidRPr="00E026D2" w:rsidRDefault="00A4220A" w:rsidP="003E4B9F">
            <w:pPr>
              <w:numPr>
                <w:ilvl w:val="0"/>
                <w:numId w:val="21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readiness</w:t>
            </w:r>
          </w:p>
          <w:p w14:paraId="4345A59E" w14:textId="77777777" w:rsidR="00A4220A" w:rsidRDefault="00A4220A" w:rsidP="003E4B9F">
            <w:pPr>
              <w:numPr>
                <w:ilvl w:val="0"/>
                <w:numId w:val="218"/>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parenting styles</w:t>
            </w:r>
          </w:p>
          <w:p w14:paraId="3E3737A4" w14:textId="652B4FE4" w:rsidR="003D48A3"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discipline and management styles</w:t>
            </w:r>
          </w:p>
          <w:p w14:paraId="11D71BE7" w14:textId="77C5A599" w:rsidR="003D48A3"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workplace considerations</w:t>
            </w:r>
          </w:p>
          <w:p w14:paraId="32E5504B" w14:textId="543DA19F" w:rsidR="003D48A3"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and emotional caretaking</w:t>
            </w:r>
          </w:p>
          <w:p w14:paraId="2F915936" w14:textId="6C00EA63" w:rsidR="003D48A3" w:rsidRDefault="003D48A3" w:rsidP="003D48A3">
            <w:pPr>
              <w:numPr>
                <w:ilvl w:val="1"/>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minor family members (e.g., those under the age of 18)</w:t>
            </w:r>
          </w:p>
          <w:p w14:paraId="3E30B289" w14:textId="78162A9E" w:rsidR="003D48A3" w:rsidRDefault="003D48A3" w:rsidP="003D48A3">
            <w:pPr>
              <w:numPr>
                <w:ilvl w:val="1"/>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adult family members</w:t>
            </w:r>
          </w:p>
          <w:p w14:paraId="05102FF0" w14:textId="4733A74F" w:rsidR="003D48A3" w:rsidRPr="00E026D2" w:rsidRDefault="003D48A3" w:rsidP="0074798B">
            <w:pPr>
              <w:numPr>
                <w:ilvl w:val="1"/>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aging family members (i.e., health, finances, death)</w:t>
            </w:r>
          </w:p>
          <w:p w14:paraId="1FF0BA58" w14:textId="43AB32F3" w:rsidR="00A4220A" w:rsidRPr="00E026D2" w:rsidRDefault="003D48A3" w:rsidP="003E4B9F">
            <w:pPr>
              <w:numPr>
                <w:ilvl w:val="0"/>
                <w:numId w:val="2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economic aspects.</w:t>
            </w:r>
          </w:p>
          <w:p w14:paraId="15DB0A21" w14:textId="282EA76A"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09883DC0"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4AB5926A"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32BED808" w14:textId="77777777" w:rsidR="00A4220A" w:rsidRPr="00E026D2" w:rsidRDefault="00A4220A" w:rsidP="003E4B9F">
            <w:pPr>
              <w:numPr>
                <w:ilvl w:val="0"/>
                <w:numId w:val="21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are some roles and responsibilities of caregivers?</w:t>
            </w:r>
          </w:p>
          <w:p w14:paraId="5E72777B" w14:textId="77777777" w:rsidR="00A4220A" w:rsidRPr="00E026D2" w:rsidRDefault="00A4220A" w:rsidP="003E4B9F">
            <w:pPr>
              <w:numPr>
                <w:ilvl w:val="0"/>
                <w:numId w:val="21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do parenting styles affect children?</w:t>
            </w:r>
          </w:p>
          <w:p w14:paraId="685E9BF2" w14:textId="77777777" w:rsidR="00A4220A" w:rsidRPr="00E026D2" w:rsidRDefault="00A4220A" w:rsidP="003E4B9F">
            <w:pPr>
              <w:numPr>
                <w:ilvl w:val="0"/>
                <w:numId w:val="219"/>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factors should caregivers evaluate to determine if caregiving needs are met?</w:t>
            </w:r>
          </w:p>
          <w:p w14:paraId="10919332"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3BC89771" w14:textId="77777777" w:rsidR="00A4220A" w:rsidRPr="00E026D2" w:rsidRDefault="00A4220A" w:rsidP="003E4B9F">
            <w:pPr>
              <w:numPr>
                <w:ilvl w:val="0"/>
                <w:numId w:val="22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criteria should be included in a job description for caregivers?</w:t>
            </w:r>
          </w:p>
          <w:p w14:paraId="19669F52" w14:textId="77777777" w:rsidR="00A4220A" w:rsidRPr="00E026D2" w:rsidRDefault="00A4220A" w:rsidP="003E4B9F">
            <w:pPr>
              <w:numPr>
                <w:ilvl w:val="0"/>
                <w:numId w:val="22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do caregivers need to know to be nurturing caregivers?</w:t>
            </w:r>
          </w:p>
          <w:p w14:paraId="10FADB64" w14:textId="77777777" w:rsidR="00A4220A" w:rsidRPr="00E026D2" w:rsidRDefault="00A4220A" w:rsidP="003E4B9F">
            <w:pPr>
              <w:numPr>
                <w:ilvl w:val="0"/>
                <w:numId w:val="220"/>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are the rewards of being a parent?</w:t>
            </w:r>
          </w:p>
          <w:p w14:paraId="02BF539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Leadership</w:t>
            </w:r>
          </w:p>
          <w:p w14:paraId="00F572B0" w14:textId="77777777" w:rsidR="00A4220A" w:rsidRPr="00E026D2" w:rsidRDefault="00A4220A" w:rsidP="003E4B9F">
            <w:pPr>
              <w:numPr>
                <w:ilvl w:val="0"/>
                <w:numId w:val="22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are parents' responsibilities to their children?</w:t>
            </w:r>
          </w:p>
          <w:p w14:paraId="633D8655" w14:textId="77777777" w:rsidR="00A4220A" w:rsidRPr="00E026D2" w:rsidRDefault="00A4220A" w:rsidP="003E4B9F">
            <w:pPr>
              <w:numPr>
                <w:ilvl w:val="0"/>
                <w:numId w:val="22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lastRenderedPageBreak/>
              <w:t>Why is a child’s need for love considered the most important need?</w:t>
            </w:r>
          </w:p>
          <w:p w14:paraId="4A5744C9" w14:textId="77777777" w:rsidR="00A4220A" w:rsidRPr="00E026D2" w:rsidRDefault="00A4220A" w:rsidP="003E4B9F">
            <w:pPr>
              <w:numPr>
                <w:ilvl w:val="0"/>
                <w:numId w:val="221"/>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Why is moral development important for children?</w:t>
            </w:r>
          </w:p>
          <w:p w14:paraId="10F6BEEB"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6507066D" w14:textId="4DFD3EB8" w:rsidR="00A4220A" w:rsidRPr="00E026D2"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situations might cause </w:t>
            </w:r>
            <w:r>
              <w:rPr>
                <w:rFonts w:ascii="Times New Roman" w:eastAsia="Times New Roman" w:hAnsi="Times New Roman" w:cs="Times New Roman"/>
                <w:sz w:val="24"/>
                <w:szCs w:val="24"/>
              </w:rPr>
              <w:t>one</w:t>
            </w:r>
            <w:r w:rsidRPr="00E026D2">
              <w:rPr>
                <w:rFonts w:ascii="Times New Roman" w:eastAsia="Times New Roman" w:hAnsi="Times New Roman" w:cs="Times New Roman"/>
                <w:sz w:val="24"/>
                <w:szCs w:val="24"/>
              </w:rPr>
              <w:t xml:space="preserve"> to be tasked with caregiving?</w:t>
            </w:r>
          </w:p>
          <w:p w14:paraId="598E6142" w14:textId="77777777" w:rsidR="00A4220A" w:rsidRPr="00E026D2"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can parents meet their child’s needs?</w:t>
            </w:r>
          </w:p>
          <w:p w14:paraId="4635FCC3" w14:textId="77777777" w:rsidR="00A4220A" w:rsidRPr="00E026D2"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How can caregivers deal with stress?</w:t>
            </w:r>
          </w:p>
          <w:p w14:paraId="63C650C4" w14:textId="63CBA641" w:rsidR="00A4220A" w:rsidRPr="00CF203F" w:rsidRDefault="00A4220A" w:rsidP="003E4B9F">
            <w:pPr>
              <w:numPr>
                <w:ilvl w:val="0"/>
                <w:numId w:val="222"/>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actions can caregivers take to maintain their good health?</w:t>
            </w:r>
          </w:p>
        </w:tc>
        <w:tc>
          <w:tcPr>
            <w:tcW w:w="2741" w:type="dxa"/>
          </w:tcPr>
          <w:p w14:paraId="4DDA6CBC" w14:textId="5196D9AB"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10.RV, 10.RI, 11.RV, 11.RI, 12.RV, 12.RI</w:t>
            </w:r>
          </w:p>
        </w:tc>
        <w:tc>
          <w:tcPr>
            <w:tcW w:w="2863" w:type="dxa"/>
          </w:tcPr>
          <w:p w14:paraId="22A3B572" w14:textId="3DD5CB06"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7D74980C"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CFA090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1F3A524D"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1B74235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517BE857"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198D2C7F" w14:textId="77777777" w:rsidR="00A4220A" w:rsidRPr="00337C03" w:rsidRDefault="00A4220A" w:rsidP="00A4220A">
            <w:pPr>
              <w:pStyle w:val="ListParagraph"/>
              <w:rPr>
                <w:rFonts w:ascii="Times New Roman" w:hAnsi="Times New Roman" w:cs="Times New Roman"/>
                <w:sz w:val="24"/>
                <w:szCs w:val="24"/>
              </w:rPr>
            </w:pPr>
          </w:p>
          <w:p w14:paraId="57F0C446"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4AA69DD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750287A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7D1B6BEE"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20088E50" w14:textId="77777777" w:rsidR="00A4220A" w:rsidRPr="00337C03" w:rsidRDefault="00A4220A" w:rsidP="00A4220A">
            <w:pPr>
              <w:rPr>
                <w:rFonts w:ascii="Times New Roman" w:hAnsi="Times New Roman" w:cs="Times New Roman"/>
                <w:sz w:val="24"/>
                <w:szCs w:val="24"/>
              </w:rPr>
            </w:pPr>
          </w:p>
          <w:p w14:paraId="0348487E" w14:textId="77777777" w:rsidR="00A4220A" w:rsidRPr="00337C03" w:rsidRDefault="00A4220A" w:rsidP="00A4220A">
            <w:pPr>
              <w:rPr>
                <w:rFonts w:ascii="Times New Roman" w:hAnsi="Times New Roman" w:cs="Times New Roman"/>
                <w:b/>
                <w:sz w:val="24"/>
                <w:szCs w:val="24"/>
                <w:u w:val="single"/>
              </w:rPr>
            </w:pPr>
          </w:p>
          <w:p w14:paraId="0711AA7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BC49262"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4F30A88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18BF673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01E8819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 xml:space="preserve">Professional </w:t>
            </w:r>
            <w:r w:rsidRPr="00337C03">
              <w:rPr>
                <w:rFonts w:ascii="Times New Roman" w:hAnsi="Times New Roman" w:cs="Times New Roman"/>
                <w:sz w:val="24"/>
                <w:szCs w:val="24"/>
              </w:rPr>
              <w:lastRenderedPageBreak/>
              <w:t>Presentation</w:t>
            </w:r>
          </w:p>
          <w:p w14:paraId="4FBFCC41"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Teach or Train</w:t>
            </w:r>
          </w:p>
          <w:p w14:paraId="0C0BAA04"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3686221D"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107BF644"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r w:rsidR="00A4220A" w:rsidRPr="007B4DF8" w14:paraId="70A5DD21" w14:textId="7EA35428" w:rsidTr="002643FE">
        <w:tblPrEx>
          <w:tblCellMar>
            <w:left w:w="115" w:type="dxa"/>
            <w:right w:w="115" w:type="dxa"/>
          </w:tblCellMar>
        </w:tblPrEx>
        <w:tc>
          <w:tcPr>
            <w:tcW w:w="737" w:type="dxa"/>
          </w:tcPr>
          <w:p w14:paraId="19A804CC" w14:textId="1C2BA963" w:rsidR="00A4220A" w:rsidRPr="007B4DF8" w:rsidRDefault="00A4220A" w:rsidP="00A4220A">
            <w:pPr>
              <w:spacing w:before="40" w:afterLines="40" w:after="96"/>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87</w:t>
            </w:r>
          </w:p>
        </w:tc>
        <w:tc>
          <w:tcPr>
            <w:tcW w:w="3668" w:type="dxa"/>
            <w:hideMark/>
          </w:tcPr>
          <w:p w14:paraId="78F740C9" w14:textId="6E9F2DCB" w:rsidR="00A4220A" w:rsidRPr="007B4DF8" w:rsidRDefault="00A4220A" w:rsidP="00A4220A">
            <w:pPr>
              <w:spacing w:before="40" w:afterLines="40" w:after="96"/>
              <w:rPr>
                <w:rFonts w:ascii="Times New Roman" w:eastAsia="Times New Roman" w:hAnsi="Times New Roman" w:cs="Times New Roman"/>
                <w:sz w:val="24"/>
                <w:szCs w:val="24"/>
              </w:rPr>
            </w:pPr>
            <w:r w:rsidRPr="007B4DF8">
              <w:rPr>
                <w:rFonts w:ascii="Times New Roman" w:eastAsia="Times New Roman" w:hAnsi="Times New Roman" w:cs="Times New Roman"/>
                <w:sz w:val="24"/>
                <w:szCs w:val="24"/>
              </w:rPr>
              <w:t xml:space="preserve">Identify caregiving practices that </w:t>
            </w:r>
            <w:r>
              <w:rPr>
                <w:rFonts w:ascii="Times New Roman" w:eastAsia="Times New Roman" w:hAnsi="Times New Roman" w:cs="Times New Roman"/>
                <w:sz w:val="24"/>
                <w:szCs w:val="24"/>
              </w:rPr>
              <w:t>influence</w:t>
            </w:r>
            <w:r w:rsidRPr="007B4DF8">
              <w:rPr>
                <w:rFonts w:ascii="Times New Roman" w:eastAsia="Times New Roman" w:hAnsi="Times New Roman" w:cs="Times New Roman"/>
                <w:sz w:val="24"/>
                <w:szCs w:val="24"/>
              </w:rPr>
              <w:t xml:space="preserve"> human growth and development. </w:t>
            </w:r>
          </w:p>
        </w:tc>
        <w:tc>
          <w:tcPr>
            <w:tcW w:w="4648" w:type="dxa"/>
          </w:tcPr>
          <w:p w14:paraId="1B2779B6"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should include</w:t>
            </w:r>
          </w:p>
          <w:p w14:paraId="547501C6" w14:textId="6BACBB22"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stable </w:t>
            </w:r>
            <w:r>
              <w:rPr>
                <w:rFonts w:ascii="Times New Roman" w:eastAsia="Times New Roman" w:hAnsi="Times New Roman" w:cs="Times New Roman"/>
                <w:sz w:val="24"/>
                <w:szCs w:val="24"/>
              </w:rPr>
              <w:t xml:space="preserve">vs. unstable </w:t>
            </w:r>
            <w:r w:rsidRPr="00E026D2">
              <w:rPr>
                <w:rFonts w:ascii="Times New Roman" w:eastAsia="Times New Roman" w:hAnsi="Times New Roman" w:cs="Times New Roman"/>
                <w:sz w:val="24"/>
                <w:szCs w:val="24"/>
              </w:rPr>
              <w:t>relationships with</w:t>
            </w:r>
            <w:r>
              <w:rPr>
                <w:rFonts w:ascii="Times New Roman" w:eastAsia="Times New Roman" w:hAnsi="Times New Roman" w:cs="Times New Roman"/>
                <w:sz w:val="24"/>
                <w:szCs w:val="24"/>
              </w:rPr>
              <w:t>in the household</w:t>
            </w:r>
          </w:p>
          <w:p w14:paraId="27D1EDC9" w14:textId="77777777"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responsibility of caregiving roles</w:t>
            </w:r>
          </w:p>
          <w:p w14:paraId="3B9BFE3A" w14:textId="03213859"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access to resources (e.g., early childhood education, adult day services</w:t>
            </w:r>
            <w:r>
              <w:rPr>
                <w:rFonts w:ascii="Times New Roman" w:eastAsia="Times New Roman" w:hAnsi="Times New Roman" w:cs="Times New Roman"/>
                <w:sz w:val="24"/>
                <w:szCs w:val="24"/>
              </w:rPr>
              <w:t>, social services</w:t>
            </w:r>
            <w:r w:rsidRPr="00E026D2">
              <w:rPr>
                <w:rFonts w:ascii="Times New Roman" w:eastAsia="Times New Roman" w:hAnsi="Times New Roman" w:cs="Times New Roman"/>
                <w:sz w:val="24"/>
                <w:szCs w:val="24"/>
              </w:rPr>
              <w:t>)</w:t>
            </w:r>
          </w:p>
          <w:p w14:paraId="6A74D87A" w14:textId="77777777" w:rsidR="00A4220A" w:rsidRPr="00E026D2"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attention to caregiving responsibilities</w:t>
            </w:r>
          </w:p>
          <w:p w14:paraId="361CF401" w14:textId="075BF3A9" w:rsidR="00A4220A" w:rsidRDefault="00A4220A" w:rsidP="003E4B9F">
            <w:pPr>
              <w:numPr>
                <w:ilvl w:val="0"/>
                <w:numId w:val="223"/>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identification and reporting of neglect, abuse, or exploitation.</w:t>
            </w:r>
          </w:p>
          <w:p w14:paraId="32E51751" w14:textId="77777777" w:rsidR="00A4220A" w:rsidRPr="005E1998" w:rsidRDefault="00A4220A" w:rsidP="00A4220A">
            <w:pPr>
              <w:ind w:left="360"/>
              <w:rPr>
                <w:rFonts w:ascii="Times New Roman" w:eastAsia="Times New Roman" w:hAnsi="Times New Roman" w:cs="Times New Roman"/>
                <w:sz w:val="24"/>
                <w:szCs w:val="24"/>
              </w:rPr>
            </w:pPr>
          </w:p>
          <w:p w14:paraId="4C6DCCE5" w14:textId="5114A3C8" w:rsidR="00A4220A" w:rsidRPr="005375AF" w:rsidRDefault="00A4220A" w:rsidP="00A4220A">
            <w:pPr>
              <w:spacing w:before="40" w:afterLines="40" w:after="96"/>
              <w:rPr>
                <w:rFonts w:ascii="Times New Roman" w:eastAsia="Times New Roman" w:hAnsi="Times New Roman" w:cs="Times New Roman"/>
                <w:b/>
                <w:bCs/>
                <w:sz w:val="24"/>
                <w:szCs w:val="24"/>
              </w:rPr>
            </w:pPr>
            <w:r w:rsidRPr="005375AF">
              <w:rPr>
                <w:rFonts w:ascii="Times New Roman" w:eastAsia="Times New Roman" w:hAnsi="Times New Roman" w:cs="Times New Roman"/>
                <w:b/>
                <w:bCs/>
                <w:sz w:val="24"/>
                <w:szCs w:val="24"/>
              </w:rPr>
              <w:t xml:space="preserve">Teacher Resources: </w:t>
            </w:r>
          </w:p>
          <w:p w14:paraId="1587A54D" w14:textId="181C9774" w:rsidR="00A4220A" w:rsidRDefault="00A4220A" w:rsidP="003E4B9F">
            <w:pPr>
              <w:pStyle w:val="ListParagraph"/>
              <w:numPr>
                <w:ilvl w:val="0"/>
                <w:numId w:val="236"/>
              </w:numPr>
              <w:spacing w:before="40" w:afterLines="40" w:after="96"/>
              <w:rPr>
                <w:rFonts w:ascii="Times New Roman" w:eastAsia="Times New Roman" w:hAnsi="Times New Roman" w:cs="Times New Roman"/>
                <w:sz w:val="24"/>
                <w:szCs w:val="24"/>
              </w:rPr>
            </w:pPr>
            <w:hyperlink r:id="rId79" w:history="1">
              <w:r w:rsidRPr="00586A19">
                <w:rPr>
                  <w:rStyle w:val="Hyperlink"/>
                  <w:rFonts w:ascii="Times New Roman" w:eastAsia="Times New Roman" w:hAnsi="Times New Roman" w:cs="Times New Roman"/>
                  <w:sz w:val="24"/>
                  <w:szCs w:val="24"/>
                </w:rPr>
                <w:t>ChildCare.VA</w:t>
              </w:r>
            </w:hyperlink>
            <w:r>
              <w:rPr>
                <w:rFonts w:ascii="Times New Roman" w:eastAsia="Times New Roman" w:hAnsi="Times New Roman" w:cs="Times New Roman"/>
                <w:sz w:val="24"/>
                <w:szCs w:val="24"/>
              </w:rPr>
              <w:t>, Virginia Department of Education</w:t>
            </w:r>
          </w:p>
          <w:p w14:paraId="22A44677" w14:textId="235DE819" w:rsidR="00A4220A" w:rsidRPr="005E1998" w:rsidRDefault="00A4220A" w:rsidP="003E4B9F">
            <w:pPr>
              <w:pStyle w:val="ListParagraph"/>
              <w:numPr>
                <w:ilvl w:val="0"/>
                <w:numId w:val="236"/>
              </w:numPr>
              <w:spacing w:before="40" w:afterLines="40" w:after="96"/>
              <w:rPr>
                <w:rFonts w:ascii="Times New Roman" w:eastAsia="Times New Roman" w:hAnsi="Times New Roman" w:cs="Times New Roman"/>
                <w:sz w:val="24"/>
                <w:szCs w:val="24"/>
              </w:rPr>
            </w:pPr>
            <w:hyperlink r:id="rId80" w:history="1">
              <w:r w:rsidRPr="005E1998">
                <w:rPr>
                  <w:rStyle w:val="Hyperlink"/>
                  <w:rFonts w:ascii="Times New Roman" w:eastAsia="Times New Roman" w:hAnsi="Times New Roman" w:cs="Times New Roman"/>
                  <w:sz w:val="24"/>
                  <w:szCs w:val="24"/>
                </w:rPr>
                <w:t>ChildCare.gov</w:t>
              </w:r>
            </w:hyperlink>
            <w:r w:rsidRPr="00FA624B">
              <w:rPr>
                <w:rFonts w:ascii="Times New Roman" w:hAnsi="Times New Roman" w:cs="Times New Roman"/>
                <w:sz w:val="24"/>
                <w:szCs w:val="24"/>
              </w:rPr>
              <w:t>, U.S. Department of Health and Human Services</w:t>
            </w:r>
          </w:p>
          <w:p w14:paraId="407D49CB" w14:textId="2D128753" w:rsidR="00A4220A" w:rsidRPr="007B4DF8" w:rsidRDefault="00A4220A" w:rsidP="00A4220A">
            <w:pPr>
              <w:spacing w:before="40" w:afterLines="40" w:after="96"/>
              <w:rPr>
                <w:rFonts w:ascii="Times New Roman" w:eastAsia="Times New Roman" w:hAnsi="Times New Roman" w:cs="Times New Roman"/>
                <w:sz w:val="24"/>
                <w:szCs w:val="24"/>
              </w:rPr>
            </w:pPr>
          </w:p>
        </w:tc>
        <w:tc>
          <w:tcPr>
            <w:tcW w:w="4053" w:type="dxa"/>
          </w:tcPr>
          <w:p w14:paraId="2E5E50C0" w14:textId="77777777" w:rsidR="00A4220A" w:rsidRPr="00E026D2" w:rsidRDefault="00A4220A" w:rsidP="00A4220A">
            <w:pPr>
              <w:spacing w:before="40" w:afterLines="40" w:after="96"/>
              <w:rPr>
                <w:rFonts w:ascii="Times New Roman" w:eastAsia="Times New Roman" w:hAnsi="Times New Roman" w:cs="Times New Roman"/>
                <w:sz w:val="24"/>
                <w:szCs w:val="24"/>
              </w:rPr>
            </w:pPr>
            <w:r w:rsidRPr="00E026D2">
              <w:rPr>
                <w:rFonts w:ascii="Times New Roman" w:eastAsia="Times New Roman" w:hAnsi="Times New Roman" w:cs="Times New Roman"/>
                <w:b/>
                <w:bCs/>
                <w:sz w:val="24"/>
                <w:szCs w:val="24"/>
              </w:rPr>
              <w:t>Process/Skill Questions:</w:t>
            </w:r>
          </w:p>
          <w:p w14:paraId="734CA300"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Thinking</w:t>
            </w:r>
          </w:p>
          <w:p w14:paraId="5E161B41" w14:textId="516420A6" w:rsidR="00A4220A" w:rsidRPr="00E026D2" w:rsidRDefault="00A4220A" w:rsidP="003E4B9F">
            <w:pPr>
              <w:numPr>
                <w:ilvl w:val="0"/>
                <w:numId w:val="22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qualities should </w:t>
            </w:r>
            <w:r w:rsidRPr="004354A7">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expect from a child</w:t>
            </w:r>
            <w:r>
              <w:rPr>
                <w:rFonts w:ascii="Times New Roman" w:eastAsia="Times New Roman" w:hAnsi="Times New Roman" w:cs="Times New Roman"/>
                <w:sz w:val="24"/>
                <w:szCs w:val="24"/>
              </w:rPr>
              <w:t xml:space="preserve"> day </w:t>
            </w:r>
            <w:r w:rsidRPr="00E026D2">
              <w:rPr>
                <w:rFonts w:ascii="Times New Roman" w:eastAsia="Times New Roman" w:hAnsi="Times New Roman" w:cs="Times New Roman"/>
                <w:sz w:val="24"/>
                <w:szCs w:val="24"/>
              </w:rPr>
              <w:t>center using developmentally appropriate practices?</w:t>
            </w:r>
          </w:p>
          <w:p w14:paraId="112067F4" w14:textId="31E21326" w:rsidR="00A4220A" w:rsidRPr="00E026D2" w:rsidRDefault="00A4220A" w:rsidP="003E4B9F">
            <w:pPr>
              <w:numPr>
                <w:ilvl w:val="0"/>
                <w:numId w:val="22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encourage self-control and self-discipline in their children?</w:t>
            </w:r>
          </w:p>
          <w:p w14:paraId="2340BF3A" w14:textId="77777777" w:rsidR="00A4220A" w:rsidRPr="00E026D2" w:rsidRDefault="00A4220A" w:rsidP="003E4B9F">
            <w:pPr>
              <w:numPr>
                <w:ilvl w:val="0"/>
                <w:numId w:val="224"/>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What promotes bonding? Why is bonding important?</w:t>
            </w:r>
          </w:p>
          <w:p w14:paraId="05F4E7C5"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Communication</w:t>
            </w:r>
          </w:p>
          <w:p w14:paraId="1F6C1FEC" w14:textId="490574D1" w:rsidR="00A4220A" w:rsidRPr="00E026D2" w:rsidRDefault="00A4220A" w:rsidP="003E4B9F">
            <w:pPr>
              <w:numPr>
                <w:ilvl w:val="0"/>
                <w:numId w:val="22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help their children learn language?</w:t>
            </w:r>
          </w:p>
          <w:p w14:paraId="121172C9" w14:textId="715F51DC" w:rsidR="00A4220A" w:rsidRPr="00E026D2" w:rsidRDefault="00A4220A" w:rsidP="003E4B9F">
            <w:pPr>
              <w:numPr>
                <w:ilvl w:val="0"/>
                <w:numId w:val="225"/>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help their children interact with other children?</w:t>
            </w:r>
          </w:p>
          <w:p w14:paraId="426D3886"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lastRenderedPageBreak/>
              <w:t>Leadership</w:t>
            </w:r>
          </w:p>
          <w:p w14:paraId="731E4CA9" w14:textId="70D46040" w:rsidR="00A4220A" w:rsidRPr="00E026D2" w:rsidRDefault="00A4220A" w:rsidP="003E4B9F">
            <w:pPr>
              <w:numPr>
                <w:ilvl w:val="0"/>
                <w:numId w:val="22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model calmness, problem solving, and willingness to compromise to their children?</w:t>
            </w:r>
          </w:p>
          <w:p w14:paraId="6C6FE362" w14:textId="1E7D76DB" w:rsidR="00A4220A" w:rsidRPr="00E026D2" w:rsidRDefault="00A4220A" w:rsidP="003E4B9F">
            <w:pPr>
              <w:numPr>
                <w:ilvl w:val="0"/>
                <w:numId w:val="22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What discipline strategies should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use to reinforce positive behaviors?</w:t>
            </w:r>
          </w:p>
          <w:p w14:paraId="1B730756" w14:textId="4E456FEC" w:rsidR="00A4220A" w:rsidRPr="00E026D2" w:rsidRDefault="00A4220A" w:rsidP="003E4B9F">
            <w:pPr>
              <w:numPr>
                <w:ilvl w:val="0"/>
                <w:numId w:val="226"/>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screen media content for violence?</w:t>
            </w:r>
          </w:p>
          <w:p w14:paraId="26ED34E7" w14:textId="77777777" w:rsidR="00A4220A" w:rsidRPr="00E026D2" w:rsidRDefault="00A4220A" w:rsidP="00A4220A">
            <w:pPr>
              <w:rPr>
                <w:rFonts w:ascii="Times New Roman" w:eastAsia="Times New Roman" w:hAnsi="Times New Roman" w:cs="Times New Roman"/>
                <w:b/>
                <w:bCs/>
                <w:sz w:val="24"/>
                <w:szCs w:val="24"/>
              </w:rPr>
            </w:pPr>
            <w:r w:rsidRPr="00E026D2">
              <w:rPr>
                <w:rFonts w:ascii="Times New Roman" w:eastAsia="Times New Roman" w:hAnsi="Times New Roman" w:cs="Times New Roman"/>
                <w:b/>
                <w:bCs/>
                <w:sz w:val="24"/>
                <w:szCs w:val="24"/>
              </w:rPr>
              <w:t>Management</w:t>
            </w:r>
          </w:p>
          <w:p w14:paraId="1533E46A" w14:textId="569815A7" w:rsidR="00A4220A" w:rsidRDefault="00A4220A" w:rsidP="003E4B9F">
            <w:pPr>
              <w:numPr>
                <w:ilvl w:val="0"/>
                <w:numId w:val="227"/>
              </w:numPr>
              <w:rPr>
                <w:rFonts w:ascii="Times New Roman" w:eastAsia="Times New Roman" w:hAnsi="Times New Roman" w:cs="Times New Roman"/>
                <w:sz w:val="24"/>
                <w:szCs w:val="24"/>
              </w:rPr>
            </w:pPr>
            <w:r w:rsidRPr="00E026D2">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caregivers</w:t>
            </w:r>
            <w:r w:rsidRPr="00E026D2">
              <w:rPr>
                <w:rFonts w:ascii="Times New Roman" w:eastAsia="Times New Roman" w:hAnsi="Times New Roman" w:cs="Times New Roman"/>
                <w:sz w:val="24"/>
                <w:szCs w:val="24"/>
              </w:rPr>
              <w:t xml:space="preserve"> promote good eating habits with their children?</w:t>
            </w:r>
          </w:p>
          <w:p w14:paraId="31D7FA59" w14:textId="3A9E2AE1" w:rsidR="00A4220A" w:rsidRPr="00CF203F" w:rsidRDefault="00A4220A" w:rsidP="00A4220A">
            <w:pPr>
              <w:ind w:left="360"/>
              <w:rPr>
                <w:rFonts w:ascii="Times New Roman" w:eastAsia="Times New Roman" w:hAnsi="Times New Roman" w:cs="Times New Roman"/>
                <w:sz w:val="24"/>
                <w:szCs w:val="24"/>
              </w:rPr>
            </w:pPr>
          </w:p>
        </w:tc>
        <w:tc>
          <w:tcPr>
            <w:tcW w:w="2741" w:type="dxa"/>
          </w:tcPr>
          <w:p w14:paraId="08C70B7B" w14:textId="6C9B2CBE" w:rsidR="00A4220A" w:rsidRPr="00337C03" w:rsidRDefault="00A4220A" w:rsidP="00A4220A">
            <w:pPr>
              <w:rPr>
                <w:rFonts w:ascii="Times New Roman" w:hAnsi="Times New Roman" w:cs="Times New Roman"/>
                <w:b/>
                <w:sz w:val="24"/>
                <w:szCs w:val="24"/>
                <w:u w:val="single"/>
              </w:rPr>
            </w:pPr>
            <w:r w:rsidRPr="004D36DC">
              <w:rPr>
                <w:rFonts w:ascii="Times New Roman" w:eastAsia="Times New Roman" w:hAnsi="Times New Roman" w:cs="Times New Roman"/>
                <w:sz w:val="24"/>
                <w:szCs w:val="24"/>
              </w:rPr>
              <w:lastRenderedPageBreak/>
              <w:t>English: 9.RV, 9.RI, 9.C, 9.LU, 10.RV, 10.RI, 10.C, 10.LU, 11.RV, 11.RI, 11.C, 11.LU, 12.RV, 12.RI, 12.C, 12.LU</w:t>
            </w:r>
          </w:p>
        </w:tc>
        <w:tc>
          <w:tcPr>
            <w:tcW w:w="2863" w:type="dxa"/>
          </w:tcPr>
          <w:p w14:paraId="634002F3" w14:textId="4F8A540B"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Families First</w:t>
            </w:r>
          </w:p>
          <w:p w14:paraId="29BE1FB0"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Dynamics</w:t>
            </w:r>
          </w:p>
          <w:p w14:paraId="7DD25CA1"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Balance</w:t>
            </w:r>
          </w:p>
          <w:p w14:paraId="0A388773"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Development</w:t>
            </w:r>
          </w:p>
          <w:p w14:paraId="35B0FD1A"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Safety</w:t>
            </w:r>
          </w:p>
          <w:p w14:paraId="61EA9C5E" w14:textId="77777777" w:rsidR="00A4220A" w:rsidRPr="00337C03" w:rsidRDefault="00A4220A" w:rsidP="003E4B9F">
            <w:pPr>
              <w:pStyle w:val="ListParagraph"/>
              <w:widowControl w:val="0"/>
              <w:numPr>
                <w:ilvl w:val="0"/>
                <w:numId w:val="253"/>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Skills</w:t>
            </w:r>
          </w:p>
          <w:p w14:paraId="007DBEC2" w14:textId="77777777" w:rsidR="00A4220A" w:rsidRPr="00337C03" w:rsidRDefault="00A4220A" w:rsidP="00A4220A">
            <w:pPr>
              <w:pStyle w:val="ListParagraph"/>
              <w:rPr>
                <w:rFonts w:ascii="Times New Roman" w:hAnsi="Times New Roman" w:cs="Times New Roman"/>
                <w:sz w:val="24"/>
                <w:szCs w:val="24"/>
              </w:rPr>
            </w:pPr>
          </w:p>
          <w:p w14:paraId="730BCE92"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Power of One</w:t>
            </w:r>
          </w:p>
          <w:p w14:paraId="2700BCCA"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A Better You</w:t>
            </w:r>
          </w:p>
          <w:p w14:paraId="6257593D"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Family Ties</w:t>
            </w:r>
          </w:p>
          <w:p w14:paraId="4C075A6B" w14:textId="77777777" w:rsidR="00A4220A" w:rsidRPr="00337C03" w:rsidRDefault="00A4220A" w:rsidP="003E4B9F">
            <w:pPr>
              <w:pStyle w:val="ListParagraph"/>
              <w:widowControl w:val="0"/>
              <w:numPr>
                <w:ilvl w:val="0"/>
                <w:numId w:val="249"/>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Working on Working</w:t>
            </w:r>
          </w:p>
          <w:p w14:paraId="51248BDE" w14:textId="77777777" w:rsidR="00A4220A" w:rsidRPr="00337C03" w:rsidRDefault="00A4220A" w:rsidP="00A4220A">
            <w:pPr>
              <w:rPr>
                <w:rFonts w:ascii="Times New Roman" w:hAnsi="Times New Roman" w:cs="Times New Roman"/>
                <w:sz w:val="24"/>
                <w:szCs w:val="24"/>
              </w:rPr>
            </w:pPr>
          </w:p>
          <w:p w14:paraId="0216AB0E"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STAND Up</w:t>
            </w:r>
          </w:p>
          <w:p w14:paraId="3AACDEAD"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Assess</w:t>
            </w:r>
          </w:p>
          <w:p w14:paraId="14E75B3C"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Educate</w:t>
            </w:r>
          </w:p>
          <w:p w14:paraId="0AA3C2C0" w14:textId="77777777" w:rsidR="00A4220A" w:rsidRPr="00337C03" w:rsidRDefault="00A4220A" w:rsidP="003E4B9F">
            <w:pPr>
              <w:pStyle w:val="ListParagraph"/>
              <w:widowControl w:val="0"/>
              <w:numPr>
                <w:ilvl w:val="0"/>
                <w:numId w:val="255"/>
              </w:numPr>
              <w:autoSpaceDE w:val="0"/>
              <w:autoSpaceDN w:val="0"/>
              <w:adjustRightInd w:val="0"/>
              <w:rPr>
                <w:rFonts w:ascii="Times New Roman" w:hAnsi="Times New Roman" w:cs="Times New Roman"/>
                <w:b/>
                <w:sz w:val="24"/>
                <w:szCs w:val="24"/>
                <w:u w:val="single"/>
              </w:rPr>
            </w:pPr>
            <w:r w:rsidRPr="00337C03">
              <w:rPr>
                <w:rFonts w:ascii="Times New Roman" w:hAnsi="Times New Roman" w:cs="Times New Roman"/>
                <w:sz w:val="24"/>
                <w:szCs w:val="24"/>
              </w:rPr>
              <w:t>Advocate</w:t>
            </w:r>
          </w:p>
          <w:p w14:paraId="4772EAD5" w14:textId="77777777" w:rsidR="00A4220A" w:rsidRPr="00337C03" w:rsidRDefault="00A4220A" w:rsidP="00A4220A">
            <w:pPr>
              <w:rPr>
                <w:rFonts w:ascii="Times New Roman" w:hAnsi="Times New Roman" w:cs="Times New Roman"/>
                <w:sz w:val="24"/>
                <w:szCs w:val="24"/>
              </w:rPr>
            </w:pPr>
          </w:p>
          <w:p w14:paraId="1EA7D83B" w14:textId="77777777" w:rsidR="00A4220A" w:rsidRPr="00337C03" w:rsidRDefault="00A4220A" w:rsidP="00A4220A">
            <w:pPr>
              <w:rPr>
                <w:rFonts w:ascii="Times New Roman" w:hAnsi="Times New Roman" w:cs="Times New Roman"/>
                <w:b/>
                <w:sz w:val="24"/>
                <w:szCs w:val="24"/>
                <w:u w:val="single"/>
              </w:rPr>
            </w:pPr>
          </w:p>
          <w:p w14:paraId="281F03A9" w14:textId="77777777" w:rsidR="00A4220A" w:rsidRPr="00337C03" w:rsidRDefault="00A4220A" w:rsidP="00A4220A">
            <w:pPr>
              <w:rPr>
                <w:rFonts w:ascii="Times New Roman" w:hAnsi="Times New Roman" w:cs="Times New Roman"/>
                <w:b/>
                <w:sz w:val="24"/>
                <w:szCs w:val="24"/>
                <w:u w:val="single"/>
              </w:rPr>
            </w:pPr>
            <w:r w:rsidRPr="00337C03">
              <w:rPr>
                <w:rFonts w:ascii="Times New Roman" w:hAnsi="Times New Roman" w:cs="Times New Roman"/>
                <w:b/>
                <w:sz w:val="24"/>
                <w:szCs w:val="24"/>
                <w:u w:val="single"/>
              </w:rPr>
              <w:t>Competitive Event--STAR Events</w:t>
            </w:r>
          </w:p>
          <w:p w14:paraId="48DC3506"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Focus on Children</w:t>
            </w:r>
          </w:p>
          <w:p w14:paraId="42EAFDB9"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Interpersonal Communications</w:t>
            </w:r>
          </w:p>
          <w:p w14:paraId="4C14742E"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National Programs in Action</w:t>
            </w:r>
          </w:p>
          <w:p w14:paraId="47B9D79C"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Professional Presentation</w:t>
            </w:r>
          </w:p>
          <w:p w14:paraId="3F915FC7"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Teach or Train</w:t>
            </w:r>
          </w:p>
          <w:p w14:paraId="4714228B"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national website for on line events</w:t>
            </w:r>
          </w:p>
          <w:p w14:paraId="6A7E12BF" w14:textId="77777777" w:rsidR="00A4220A" w:rsidRPr="00337C03" w:rsidRDefault="00A4220A" w:rsidP="003E4B9F">
            <w:pPr>
              <w:pStyle w:val="ListParagraph"/>
              <w:widowControl w:val="0"/>
              <w:numPr>
                <w:ilvl w:val="0"/>
                <w:numId w:val="250"/>
              </w:numPr>
              <w:autoSpaceDE w:val="0"/>
              <w:autoSpaceDN w:val="0"/>
              <w:adjustRightInd w:val="0"/>
              <w:rPr>
                <w:rFonts w:ascii="Times New Roman" w:hAnsi="Times New Roman" w:cs="Times New Roman"/>
                <w:sz w:val="24"/>
                <w:szCs w:val="24"/>
              </w:rPr>
            </w:pPr>
            <w:r w:rsidRPr="00337C03">
              <w:rPr>
                <w:rFonts w:ascii="Times New Roman" w:hAnsi="Times New Roman" w:cs="Times New Roman"/>
                <w:sz w:val="24"/>
                <w:szCs w:val="24"/>
              </w:rPr>
              <w:t>Check the website for Skill Events</w:t>
            </w:r>
          </w:p>
          <w:p w14:paraId="5AE09158" w14:textId="77777777" w:rsidR="00A4220A" w:rsidRPr="00337C03" w:rsidRDefault="00A4220A" w:rsidP="00A4220A">
            <w:pPr>
              <w:spacing w:before="40" w:afterLines="40" w:after="96"/>
              <w:rPr>
                <w:rFonts w:ascii="Times New Roman" w:eastAsia="Times New Roman" w:hAnsi="Times New Roman" w:cs="Times New Roman"/>
                <w:sz w:val="24"/>
                <w:szCs w:val="24"/>
              </w:rPr>
            </w:pPr>
          </w:p>
        </w:tc>
      </w:tr>
    </w:tbl>
    <w:p w14:paraId="3ADCDF71"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A26863">
      <w:headerReference w:type="even" r:id="rId81"/>
      <w:headerReference w:type="default" r:id="rId82"/>
      <w:footerReference w:type="default" r:id="rId83"/>
      <w:headerReference w:type="first" r:id="rId8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DF564" w14:textId="77777777" w:rsidR="00451059" w:rsidRDefault="00451059" w:rsidP="0093205B">
      <w:pPr>
        <w:spacing w:after="0" w:line="240" w:lineRule="auto"/>
      </w:pPr>
      <w:r>
        <w:separator/>
      </w:r>
    </w:p>
  </w:endnote>
  <w:endnote w:type="continuationSeparator" w:id="0">
    <w:p w14:paraId="1A1E072A" w14:textId="77777777" w:rsidR="00451059" w:rsidRDefault="00451059" w:rsidP="0093205B">
      <w:pPr>
        <w:spacing w:after="0" w:line="240" w:lineRule="auto"/>
      </w:pPr>
      <w:r>
        <w:continuationSeparator/>
      </w:r>
    </w:p>
  </w:endnote>
  <w:endnote w:type="continuationNotice" w:id="1">
    <w:p w14:paraId="2820075E" w14:textId="77777777" w:rsidR="00451059" w:rsidRDefault="00451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9827" w14:textId="6D58D08A" w:rsidR="0060710E" w:rsidRPr="0062050E" w:rsidRDefault="005E1998" w:rsidP="0060710E">
    <w:pPr>
      <w:pStyle w:val="Footer"/>
      <w:tabs>
        <w:tab w:val="clear" w:pos="9360"/>
        <w:tab w:val="right" w:pos="17280"/>
        <w:tab w:val="right" w:pos="18720"/>
      </w:tabs>
      <w:rPr>
        <w:rFonts w:ascii="Times New Roman" w:hAnsi="Times New Roman" w:cs="Times New Roman"/>
        <w:sz w:val="24"/>
        <w:szCs w:val="24"/>
      </w:rPr>
    </w:pPr>
    <w:r w:rsidRPr="00FA624B">
      <w:rPr>
        <w:rFonts w:ascii="Times New Roman" w:hAnsi="Times New Roman" w:cs="Times New Roman"/>
        <w:sz w:val="24"/>
        <w:szCs w:val="24"/>
      </w:rPr>
      <w:t>Virginia Department of Education and CTE Resource Center</w:t>
    </w:r>
    <w:r w:rsidR="0060710E" w:rsidRPr="0060710E" w:rsidDel="0060710E">
      <w:rPr>
        <w:rFonts w:ascii="Times New Roman" w:hAnsi="Times New Roman" w:cs="Times New Roman"/>
        <w:sz w:val="24"/>
        <w:szCs w:val="24"/>
      </w:rPr>
      <w:t xml:space="preserve"> </w:t>
    </w:r>
    <w:r w:rsidR="0060710E" w:rsidRPr="0062050E">
      <w:rPr>
        <w:rFonts w:ascii="Times New Roman" w:hAnsi="Times New Roman" w:cs="Times New Roman"/>
        <w:sz w:val="24"/>
        <w:szCs w:val="24"/>
      </w:rPr>
      <w:t>©</w:t>
    </w:r>
  </w:p>
  <w:p w14:paraId="42E3DEF3" w14:textId="12BED92D" w:rsidR="00EB5C38" w:rsidRPr="00FA624B" w:rsidRDefault="005E1998" w:rsidP="00FA624B">
    <w:pPr>
      <w:pStyle w:val="Footer"/>
      <w:tabs>
        <w:tab w:val="clear" w:pos="9360"/>
        <w:tab w:val="right" w:pos="17280"/>
        <w:tab w:val="right" w:pos="18720"/>
      </w:tabs>
      <w:rPr>
        <w:rFonts w:ascii="Times New Roman" w:hAnsi="Times New Roman" w:cs="Times New Roman"/>
        <w:sz w:val="24"/>
        <w:szCs w:val="24"/>
      </w:rPr>
    </w:pPr>
    <w:r w:rsidRPr="00FA624B">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fldChar w:fldCharType="begin"/>
    </w:r>
    <w:r>
      <w:rPr>
        <w:rFonts w:ascii="Times New Roman" w:hAnsi="Times New Roman" w:cs="Times New Roman"/>
        <w:noProof/>
        <w:sz w:val="24"/>
        <w:szCs w:val="24"/>
      </w:rPr>
      <w:instrText xml:space="preserve"> PAGE   \* MERGEFORMAT </w:instrText>
    </w:r>
    <w:r>
      <w:rPr>
        <w:rFonts w:ascii="Times New Roman" w:hAnsi="Times New Roman" w:cs="Times New Roman"/>
        <w:noProof/>
        <w:sz w:val="24"/>
        <w:szCs w:val="24"/>
      </w:rPr>
      <w:fldChar w:fldCharType="separate"/>
    </w:r>
    <w:r>
      <w:rPr>
        <w:rFonts w:ascii="Times New Roman" w:hAnsi="Times New Roman" w:cs="Times New Roman"/>
        <w:noProof/>
        <w:sz w:val="24"/>
        <w:szCs w:val="24"/>
      </w:rPr>
      <w:t>1</w:t>
    </w:r>
    <w:r>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DAEEE" w14:textId="77777777" w:rsidR="00451059" w:rsidRDefault="00451059" w:rsidP="0093205B">
      <w:pPr>
        <w:spacing w:after="0" w:line="240" w:lineRule="auto"/>
      </w:pPr>
      <w:r>
        <w:separator/>
      </w:r>
    </w:p>
  </w:footnote>
  <w:footnote w:type="continuationSeparator" w:id="0">
    <w:p w14:paraId="6D32217C" w14:textId="77777777" w:rsidR="00451059" w:rsidRDefault="00451059" w:rsidP="0093205B">
      <w:pPr>
        <w:spacing w:after="0" w:line="240" w:lineRule="auto"/>
      </w:pPr>
      <w:r>
        <w:continuationSeparator/>
      </w:r>
    </w:p>
  </w:footnote>
  <w:footnote w:type="continuationNotice" w:id="1">
    <w:p w14:paraId="02C57A3E" w14:textId="77777777" w:rsidR="00451059" w:rsidRDefault="004510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01AD" w14:textId="7B914967" w:rsidR="0060710E" w:rsidRDefault="00607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0EE3" w14:textId="0FB9E8B6" w:rsidR="0060710E" w:rsidRDefault="006071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E4C86" w14:textId="664EE418" w:rsidR="0060710E" w:rsidRDefault="0060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8AA"/>
    <w:multiLevelType w:val="multilevel"/>
    <w:tmpl w:val="AE38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267CE"/>
    <w:multiLevelType w:val="multilevel"/>
    <w:tmpl w:val="2AB02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681AA3"/>
    <w:multiLevelType w:val="multilevel"/>
    <w:tmpl w:val="1AEC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787C8E"/>
    <w:multiLevelType w:val="multilevel"/>
    <w:tmpl w:val="32DC7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349BF"/>
    <w:multiLevelType w:val="multilevel"/>
    <w:tmpl w:val="CE04F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5F21BC"/>
    <w:multiLevelType w:val="multilevel"/>
    <w:tmpl w:val="B8A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94149C"/>
    <w:multiLevelType w:val="multilevel"/>
    <w:tmpl w:val="A09C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BF10BA"/>
    <w:multiLevelType w:val="multilevel"/>
    <w:tmpl w:val="D4008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F915B1"/>
    <w:multiLevelType w:val="multilevel"/>
    <w:tmpl w:val="B622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3C31FF"/>
    <w:multiLevelType w:val="multilevel"/>
    <w:tmpl w:val="5DE0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793D65"/>
    <w:multiLevelType w:val="multilevel"/>
    <w:tmpl w:val="F29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5204DE1"/>
    <w:multiLevelType w:val="multilevel"/>
    <w:tmpl w:val="CDEC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49036A"/>
    <w:multiLevelType w:val="multilevel"/>
    <w:tmpl w:val="3FFE5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972C4B"/>
    <w:multiLevelType w:val="multilevel"/>
    <w:tmpl w:val="F10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5A369D9"/>
    <w:multiLevelType w:val="multilevel"/>
    <w:tmpl w:val="FFEE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6407A9C"/>
    <w:multiLevelType w:val="multilevel"/>
    <w:tmpl w:val="F676A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6687115"/>
    <w:multiLevelType w:val="multilevel"/>
    <w:tmpl w:val="2B7A6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68542DC"/>
    <w:multiLevelType w:val="multilevel"/>
    <w:tmpl w:val="77A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6F40031"/>
    <w:multiLevelType w:val="multilevel"/>
    <w:tmpl w:val="1C2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6F63C82"/>
    <w:multiLevelType w:val="multilevel"/>
    <w:tmpl w:val="FD16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7185184"/>
    <w:multiLevelType w:val="multilevel"/>
    <w:tmpl w:val="0F3E4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7753697"/>
    <w:multiLevelType w:val="multilevel"/>
    <w:tmpl w:val="E95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8013462"/>
    <w:multiLevelType w:val="multilevel"/>
    <w:tmpl w:val="ACCA5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44596D"/>
    <w:multiLevelType w:val="multilevel"/>
    <w:tmpl w:val="D55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B06C07"/>
    <w:multiLevelType w:val="multilevel"/>
    <w:tmpl w:val="ED5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9FD6687"/>
    <w:multiLevelType w:val="multilevel"/>
    <w:tmpl w:val="3BF47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B27DBB"/>
    <w:multiLevelType w:val="multilevel"/>
    <w:tmpl w:val="9838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B24099D"/>
    <w:multiLevelType w:val="multilevel"/>
    <w:tmpl w:val="E61C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B6967EA"/>
    <w:multiLevelType w:val="multilevel"/>
    <w:tmpl w:val="A8F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B6D7FDC"/>
    <w:multiLevelType w:val="multilevel"/>
    <w:tmpl w:val="BEF69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D355A2C"/>
    <w:multiLevelType w:val="multilevel"/>
    <w:tmpl w:val="08B0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D482618"/>
    <w:multiLevelType w:val="multilevel"/>
    <w:tmpl w:val="5E124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D6B773B"/>
    <w:multiLevelType w:val="multilevel"/>
    <w:tmpl w:val="ED5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48" w15:restartNumberingAfterBreak="0">
    <w:nsid w:val="0D9C4F8F"/>
    <w:multiLevelType w:val="multilevel"/>
    <w:tmpl w:val="F3C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E1B4D59"/>
    <w:multiLevelType w:val="multilevel"/>
    <w:tmpl w:val="4CDAA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EA61E21"/>
    <w:multiLevelType w:val="multilevel"/>
    <w:tmpl w:val="2F009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ED41B08"/>
    <w:multiLevelType w:val="multilevel"/>
    <w:tmpl w:val="501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F0A2F45"/>
    <w:multiLevelType w:val="multilevel"/>
    <w:tmpl w:val="5E64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FAF4D18"/>
    <w:multiLevelType w:val="hybridMultilevel"/>
    <w:tmpl w:val="4572BC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FD45A57"/>
    <w:multiLevelType w:val="multilevel"/>
    <w:tmpl w:val="FB7E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FEE44F5"/>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06E0431"/>
    <w:multiLevelType w:val="multilevel"/>
    <w:tmpl w:val="D46E2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08D2CCC"/>
    <w:multiLevelType w:val="multilevel"/>
    <w:tmpl w:val="AED0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0966E8E"/>
    <w:multiLevelType w:val="multilevel"/>
    <w:tmpl w:val="FAF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1504EE2"/>
    <w:multiLevelType w:val="multilevel"/>
    <w:tmpl w:val="0BF6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1663286"/>
    <w:multiLevelType w:val="multilevel"/>
    <w:tmpl w:val="E5FE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1D540C3"/>
    <w:multiLevelType w:val="multilevel"/>
    <w:tmpl w:val="9624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1DF3BA1"/>
    <w:multiLevelType w:val="multilevel"/>
    <w:tmpl w:val="90ACA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23A6CE0"/>
    <w:multiLevelType w:val="multilevel"/>
    <w:tmpl w:val="54AE2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27002DB"/>
    <w:multiLevelType w:val="multilevel"/>
    <w:tmpl w:val="9650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2917137"/>
    <w:multiLevelType w:val="multilevel"/>
    <w:tmpl w:val="35C8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29C1404"/>
    <w:multiLevelType w:val="multilevel"/>
    <w:tmpl w:val="406E4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2F61D45"/>
    <w:multiLevelType w:val="multilevel"/>
    <w:tmpl w:val="38A2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32A6045"/>
    <w:multiLevelType w:val="multilevel"/>
    <w:tmpl w:val="EE70B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3E032E7"/>
    <w:multiLevelType w:val="multilevel"/>
    <w:tmpl w:val="1DA0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49845CD"/>
    <w:multiLevelType w:val="multilevel"/>
    <w:tmpl w:val="0276A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4D90579"/>
    <w:multiLevelType w:val="multilevel"/>
    <w:tmpl w:val="227C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4E11DD8"/>
    <w:multiLevelType w:val="multilevel"/>
    <w:tmpl w:val="3A8A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502152E"/>
    <w:multiLevelType w:val="multilevel"/>
    <w:tmpl w:val="92C6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5244B2B"/>
    <w:multiLevelType w:val="multilevel"/>
    <w:tmpl w:val="D758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557692D"/>
    <w:multiLevelType w:val="multilevel"/>
    <w:tmpl w:val="6EC6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5DF40EB"/>
    <w:multiLevelType w:val="multilevel"/>
    <w:tmpl w:val="85C2F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6476097"/>
    <w:multiLevelType w:val="multilevel"/>
    <w:tmpl w:val="94FAB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8472117"/>
    <w:multiLevelType w:val="multilevel"/>
    <w:tmpl w:val="480E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8F76CCB"/>
    <w:multiLevelType w:val="multilevel"/>
    <w:tmpl w:val="FA9A7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A6C63E3"/>
    <w:multiLevelType w:val="multilevel"/>
    <w:tmpl w:val="A602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AD802FB"/>
    <w:multiLevelType w:val="multilevel"/>
    <w:tmpl w:val="0108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AEC122D"/>
    <w:multiLevelType w:val="multilevel"/>
    <w:tmpl w:val="1CA41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AEE6050"/>
    <w:multiLevelType w:val="multilevel"/>
    <w:tmpl w:val="34FC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B5C5866"/>
    <w:multiLevelType w:val="multilevel"/>
    <w:tmpl w:val="166E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BC50B84"/>
    <w:multiLevelType w:val="multilevel"/>
    <w:tmpl w:val="E9F88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BE84324"/>
    <w:multiLevelType w:val="multilevel"/>
    <w:tmpl w:val="DC2A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BF073D3"/>
    <w:multiLevelType w:val="multilevel"/>
    <w:tmpl w:val="6CB4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C813AE8"/>
    <w:multiLevelType w:val="multilevel"/>
    <w:tmpl w:val="16A8A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D0A5171"/>
    <w:multiLevelType w:val="multilevel"/>
    <w:tmpl w:val="2AA2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D31174D"/>
    <w:multiLevelType w:val="multilevel"/>
    <w:tmpl w:val="4A4E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E6D6180"/>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E6E135C"/>
    <w:multiLevelType w:val="multilevel"/>
    <w:tmpl w:val="A9885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F605670"/>
    <w:multiLevelType w:val="multilevel"/>
    <w:tmpl w:val="8B24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F8A23D0"/>
    <w:multiLevelType w:val="multilevel"/>
    <w:tmpl w:val="541C2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FBF2816"/>
    <w:multiLevelType w:val="multilevel"/>
    <w:tmpl w:val="2C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FF47F9D"/>
    <w:multiLevelType w:val="multilevel"/>
    <w:tmpl w:val="ED9AB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07306A4"/>
    <w:multiLevelType w:val="multilevel"/>
    <w:tmpl w:val="0866B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0C54CCC"/>
    <w:multiLevelType w:val="multilevel"/>
    <w:tmpl w:val="0988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1741E0A"/>
    <w:multiLevelType w:val="multilevel"/>
    <w:tmpl w:val="4C04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17D767F"/>
    <w:multiLevelType w:val="multilevel"/>
    <w:tmpl w:val="8D0A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1A43D2A"/>
    <w:multiLevelType w:val="multilevel"/>
    <w:tmpl w:val="8D4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1F57B41"/>
    <w:multiLevelType w:val="multilevel"/>
    <w:tmpl w:val="8592C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1FE3D6F"/>
    <w:multiLevelType w:val="multilevel"/>
    <w:tmpl w:val="291EE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2282266"/>
    <w:multiLevelType w:val="multilevel"/>
    <w:tmpl w:val="C7B63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2293E41"/>
    <w:multiLevelType w:val="multilevel"/>
    <w:tmpl w:val="EC94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2C2377A"/>
    <w:multiLevelType w:val="multilevel"/>
    <w:tmpl w:val="1A26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425691D"/>
    <w:multiLevelType w:val="multilevel"/>
    <w:tmpl w:val="BBF6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4B20473"/>
    <w:multiLevelType w:val="multilevel"/>
    <w:tmpl w:val="AAB2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4D81E32"/>
    <w:multiLevelType w:val="hybridMultilevel"/>
    <w:tmpl w:val="3EDE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56C6630"/>
    <w:multiLevelType w:val="multilevel"/>
    <w:tmpl w:val="19285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5E33334"/>
    <w:multiLevelType w:val="multilevel"/>
    <w:tmpl w:val="2240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60300B6"/>
    <w:multiLevelType w:val="multilevel"/>
    <w:tmpl w:val="C7FE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65B3D4A"/>
    <w:multiLevelType w:val="multilevel"/>
    <w:tmpl w:val="DBCA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69605D0"/>
    <w:multiLevelType w:val="multilevel"/>
    <w:tmpl w:val="4F4E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6E66FC2"/>
    <w:multiLevelType w:val="multilevel"/>
    <w:tmpl w:val="88C6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76C2454"/>
    <w:multiLevelType w:val="multilevel"/>
    <w:tmpl w:val="B1D6C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7F76842"/>
    <w:multiLevelType w:val="multilevel"/>
    <w:tmpl w:val="DAC0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284B0E90"/>
    <w:multiLevelType w:val="multilevel"/>
    <w:tmpl w:val="C62A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87C663A"/>
    <w:multiLevelType w:val="multilevel"/>
    <w:tmpl w:val="05E0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28876AD3"/>
    <w:multiLevelType w:val="multilevel"/>
    <w:tmpl w:val="B7F0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88D7255"/>
    <w:multiLevelType w:val="multilevel"/>
    <w:tmpl w:val="D210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8980632"/>
    <w:multiLevelType w:val="multilevel"/>
    <w:tmpl w:val="CC4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8F323D5"/>
    <w:multiLevelType w:val="multilevel"/>
    <w:tmpl w:val="9AAC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9C52E85"/>
    <w:multiLevelType w:val="multilevel"/>
    <w:tmpl w:val="BD46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AEB3CD1"/>
    <w:multiLevelType w:val="multilevel"/>
    <w:tmpl w:val="D43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B146A9E"/>
    <w:multiLevelType w:val="multilevel"/>
    <w:tmpl w:val="07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B187888"/>
    <w:multiLevelType w:val="multilevel"/>
    <w:tmpl w:val="7354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BB03703"/>
    <w:multiLevelType w:val="multilevel"/>
    <w:tmpl w:val="568C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CA90CB5"/>
    <w:multiLevelType w:val="multilevel"/>
    <w:tmpl w:val="4AD8A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2CC364B5"/>
    <w:multiLevelType w:val="multilevel"/>
    <w:tmpl w:val="80B66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CE8740C"/>
    <w:multiLevelType w:val="hybridMultilevel"/>
    <w:tmpl w:val="8ECE0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D0C698E"/>
    <w:multiLevelType w:val="multilevel"/>
    <w:tmpl w:val="623A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D677889"/>
    <w:multiLevelType w:val="multilevel"/>
    <w:tmpl w:val="0620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2DBA006C"/>
    <w:multiLevelType w:val="multilevel"/>
    <w:tmpl w:val="A0D4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DD450FB"/>
    <w:multiLevelType w:val="multilevel"/>
    <w:tmpl w:val="C4F8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2DDD459B"/>
    <w:multiLevelType w:val="multilevel"/>
    <w:tmpl w:val="35185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E0D708C"/>
    <w:multiLevelType w:val="multilevel"/>
    <w:tmpl w:val="E6D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FC60642"/>
    <w:multiLevelType w:val="multilevel"/>
    <w:tmpl w:val="72E0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309C1398"/>
    <w:multiLevelType w:val="multilevel"/>
    <w:tmpl w:val="BFB0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1007AD0"/>
    <w:multiLevelType w:val="hybridMultilevel"/>
    <w:tmpl w:val="9BC8C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12649D1"/>
    <w:multiLevelType w:val="hybridMultilevel"/>
    <w:tmpl w:val="569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1D45640"/>
    <w:multiLevelType w:val="multilevel"/>
    <w:tmpl w:val="3890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221627E"/>
    <w:multiLevelType w:val="multilevel"/>
    <w:tmpl w:val="80A6F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34E6D0D"/>
    <w:multiLevelType w:val="multilevel"/>
    <w:tmpl w:val="C300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334E73C8"/>
    <w:multiLevelType w:val="multilevel"/>
    <w:tmpl w:val="1B26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334E793E"/>
    <w:multiLevelType w:val="multilevel"/>
    <w:tmpl w:val="1490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3B84A9C"/>
    <w:multiLevelType w:val="multilevel"/>
    <w:tmpl w:val="1E02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3BA35C9"/>
    <w:multiLevelType w:val="multilevel"/>
    <w:tmpl w:val="4292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4F71617"/>
    <w:multiLevelType w:val="multilevel"/>
    <w:tmpl w:val="3812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51F2078"/>
    <w:multiLevelType w:val="multilevel"/>
    <w:tmpl w:val="B594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5472FC9"/>
    <w:multiLevelType w:val="multilevel"/>
    <w:tmpl w:val="DB060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35BD5B80"/>
    <w:multiLevelType w:val="multilevel"/>
    <w:tmpl w:val="293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6982910"/>
    <w:multiLevelType w:val="hybridMultilevel"/>
    <w:tmpl w:val="1FF69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6F63CEB"/>
    <w:multiLevelType w:val="multilevel"/>
    <w:tmpl w:val="6A2C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38CA6B65"/>
    <w:multiLevelType w:val="multilevel"/>
    <w:tmpl w:val="C0E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8E74039"/>
    <w:multiLevelType w:val="multilevel"/>
    <w:tmpl w:val="16C6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90F2909"/>
    <w:multiLevelType w:val="multilevel"/>
    <w:tmpl w:val="130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9BA4A52"/>
    <w:multiLevelType w:val="multilevel"/>
    <w:tmpl w:val="C8002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3A0B0A12"/>
    <w:multiLevelType w:val="multilevel"/>
    <w:tmpl w:val="FE9C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ADC4D2A"/>
    <w:multiLevelType w:val="hybridMultilevel"/>
    <w:tmpl w:val="1A3A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3C30445C"/>
    <w:multiLevelType w:val="multilevel"/>
    <w:tmpl w:val="756AD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3C321A42"/>
    <w:multiLevelType w:val="multilevel"/>
    <w:tmpl w:val="19AA0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C6C43DD"/>
    <w:multiLevelType w:val="multilevel"/>
    <w:tmpl w:val="55A8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D1D5157"/>
    <w:multiLevelType w:val="multilevel"/>
    <w:tmpl w:val="74B6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D25021A"/>
    <w:multiLevelType w:val="multilevel"/>
    <w:tmpl w:val="99722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D7B5F32"/>
    <w:multiLevelType w:val="multilevel"/>
    <w:tmpl w:val="8A2E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3DDC6AB7"/>
    <w:multiLevelType w:val="hybridMultilevel"/>
    <w:tmpl w:val="76E47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3DFB04E9"/>
    <w:multiLevelType w:val="multilevel"/>
    <w:tmpl w:val="286C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E587ADF"/>
    <w:multiLevelType w:val="multilevel"/>
    <w:tmpl w:val="3FFE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E5E5CF8"/>
    <w:multiLevelType w:val="multilevel"/>
    <w:tmpl w:val="9F5C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EF335D3"/>
    <w:multiLevelType w:val="multilevel"/>
    <w:tmpl w:val="6226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02A457E"/>
    <w:multiLevelType w:val="multilevel"/>
    <w:tmpl w:val="6A72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402D3C97"/>
    <w:multiLevelType w:val="multilevel"/>
    <w:tmpl w:val="4040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057062D"/>
    <w:multiLevelType w:val="hybridMultilevel"/>
    <w:tmpl w:val="3182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0972F2F"/>
    <w:multiLevelType w:val="multilevel"/>
    <w:tmpl w:val="C21E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10F1EA0"/>
    <w:multiLevelType w:val="multilevel"/>
    <w:tmpl w:val="37AA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1983867"/>
    <w:multiLevelType w:val="multilevel"/>
    <w:tmpl w:val="2BE0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2C83EA0"/>
    <w:multiLevelType w:val="multilevel"/>
    <w:tmpl w:val="7000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4313021D"/>
    <w:multiLevelType w:val="multilevel"/>
    <w:tmpl w:val="A346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43154687"/>
    <w:multiLevelType w:val="multilevel"/>
    <w:tmpl w:val="F5EAD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3DE5229"/>
    <w:multiLevelType w:val="multilevel"/>
    <w:tmpl w:val="ED5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4495F91"/>
    <w:multiLevelType w:val="multilevel"/>
    <w:tmpl w:val="2E168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44B47D93"/>
    <w:multiLevelType w:val="multilevel"/>
    <w:tmpl w:val="A27C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44D86209"/>
    <w:multiLevelType w:val="multilevel"/>
    <w:tmpl w:val="587E6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45121748"/>
    <w:multiLevelType w:val="multilevel"/>
    <w:tmpl w:val="929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5A50C54"/>
    <w:multiLevelType w:val="multilevel"/>
    <w:tmpl w:val="266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5BE51AA"/>
    <w:multiLevelType w:val="multilevel"/>
    <w:tmpl w:val="79481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45C56005"/>
    <w:multiLevelType w:val="hybridMultilevel"/>
    <w:tmpl w:val="ECF4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46D218A6"/>
    <w:multiLevelType w:val="multilevel"/>
    <w:tmpl w:val="9F76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6EB590E"/>
    <w:multiLevelType w:val="multilevel"/>
    <w:tmpl w:val="698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6EC03E6"/>
    <w:multiLevelType w:val="multilevel"/>
    <w:tmpl w:val="6B76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7390F99"/>
    <w:multiLevelType w:val="multilevel"/>
    <w:tmpl w:val="2558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7496FA4"/>
    <w:multiLevelType w:val="multilevel"/>
    <w:tmpl w:val="8B04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7507C95"/>
    <w:multiLevelType w:val="hybridMultilevel"/>
    <w:tmpl w:val="8432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7683158"/>
    <w:multiLevelType w:val="hybridMultilevel"/>
    <w:tmpl w:val="79C0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478745F4"/>
    <w:multiLevelType w:val="multilevel"/>
    <w:tmpl w:val="BF46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478A40E7"/>
    <w:multiLevelType w:val="multilevel"/>
    <w:tmpl w:val="3C667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47C874F8"/>
    <w:multiLevelType w:val="multilevel"/>
    <w:tmpl w:val="5126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483C594E"/>
    <w:multiLevelType w:val="hybridMultilevel"/>
    <w:tmpl w:val="BB88F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8EF330F"/>
    <w:multiLevelType w:val="multilevel"/>
    <w:tmpl w:val="11AA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48FD4E9D"/>
    <w:multiLevelType w:val="multilevel"/>
    <w:tmpl w:val="3F46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49B67CE8"/>
    <w:multiLevelType w:val="multilevel"/>
    <w:tmpl w:val="6942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49F574C1"/>
    <w:multiLevelType w:val="multilevel"/>
    <w:tmpl w:val="DC20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4A073B74"/>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A4A2F7E"/>
    <w:multiLevelType w:val="multilevel"/>
    <w:tmpl w:val="4CB2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4B624523"/>
    <w:multiLevelType w:val="multilevel"/>
    <w:tmpl w:val="42A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4BE60CD1"/>
    <w:multiLevelType w:val="hybridMultilevel"/>
    <w:tmpl w:val="BE9AA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CFD45A7"/>
    <w:multiLevelType w:val="multilevel"/>
    <w:tmpl w:val="C80C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4D480670"/>
    <w:multiLevelType w:val="multilevel"/>
    <w:tmpl w:val="3AD8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4DD77968"/>
    <w:multiLevelType w:val="multilevel"/>
    <w:tmpl w:val="592C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4DE05FF9"/>
    <w:multiLevelType w:val="multilevel"/>
    <w:tmpl w:val="17AEF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4E00269B"/>
    <w:multiLevelType w:val="multilevel"/>
    <w:tmpl w:val="8AB6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4E711572"/>
    <w:multiLevelType w:val="multilevel"/>
    <w:tmpl w:val="F02EA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4E7351B1"/>
    <w:multiLevelType w:val="multilevel"/>
    <w:tmpl w:val="6166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EF973C1"/>
    <w:multiLevelType w:val="multilevel"/>
    <w:tmpl w:val="23CA8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FA3569E"/>
    <w:multiLevelType w:val="multilevel"/>
    <w:tmpl w:val="85D8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4FCD233A"/>
    <w:multiLevelType w:val="multilevel"/>
    <w:tmpl w:val="390A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502A1029"/>
    <w:multiLevelType w:val="multilevel"/>
    <w:tmpl w:val="2D70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02D186E"/>
    <w:multiLevelType w:val="multilevel"/>
    <w:tmpl w:val="B802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503D0306"/>
    <w:multiLevelType w:val="multilevel"/>
    <w:tmpl w:val="42A4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03E2950"/>
    <w:multiLevelType w:val="multilevel"/>
    <w:tmpl w:val="42CE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507E2E8B"/>
    <w:multiLevelType w:val="multilevel"/>
    <w:tmpl w:val="A80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0855587"/>
    <w:multiLevelType w:val="multilevel"/>
    <w:tmpl w:val="C110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090635B"/>
    <w:multiLevelType w:val="multilevel"/>
    <w:tmpl w:val="AD0A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50D134BD"/>
    <w:multiLevelType w:val="multilevel"/>
    <w:tmpl w:val="09D6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50D65AA8"/>
    <w:multiLevelType w:val="multilevel"/>
    <w:tmpl w:val="7166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10912EB"/>
    <w:multiLevelType w:val="multilevel"/>
    <w:tmpl w:val="0344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51237E5D"/>
    <w:multiLevelType w:val="multilevel"/>
    <w:tmpl w:val="2C6EC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1C24CB3"/>
    <w:multiLevelType w:val="multilevel"/>
    <w:tmpl w:val="51B4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1F56C8E"/>
    <w:multiLevelType w:val="multilevel"/>
    <w:tmpl w:val="B78A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521B12E3"/>
    <w:multiLevelType w:val="multilevel"/>
    <w:tmpl w:val="755C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24A2AB1"/>
    <w:multiLevelType w:val="multilevel"/>
    <w:tmpl w:val="FD74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52640BD4"/>
    <w:multiLevelType w:val="multilevel"/>
    <w:tmpl w:val="EACE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52A53D19"/>
    <w:multiLevelType w:val="hybridMultilevel"/>
    <w:tmpl w:val="31D2B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4" w15:restartNumberingAfterBreak="0">
    <w:nsid w:val="52C757A3"/>
    <w:multiLevelType w:val="multilevel"/>
    <w:tmpl w:val="A7366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52D90A61"/>
    <w:multiLevelType w:val="multilevel"/>
    <w:tmpl w:val="CD46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322060C"/>
    <w:multiLevelType w:val="multilevel"/>
    <w:tmpl w:val="744A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3AE0EA8"/>
    <w:multiLevelType w:val="multilevel"/>
    <w:tmpl w:val="F6944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53C15BFB"/>
    <w:multiLevelType w:val="multilevel"/>
    <w:tmpl w:val="C66E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53D72934"/>
    <w:multiLevelType w:val="multilevel"/>
    <w:tmpl w:val="CC78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41D19E9"/>
    <w:multiLevelType w:val="multilevel"/>
    <w:tmpl w:val="608E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43257D6"/>
    <w:multiLevelType w:val="multilevel"/>
    <w:tmpl w:val="CF72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54BB4D31"/>
    <w:multiLevelType w:val="hybridMultilevel"/>
    <w:tmpl w:val="4508C05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7" w15:restartNumberingAfterBreak="0">
    <w:nsid w:val="54C55340"/>
    <w:multiLevelType w:val="multilevel"/>
    <w:tmpl w:val="0C0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555E3FFD"/>
    <w:multiLevelType w:val="multilevel"/>
    <w:tmpl w:val="3404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55CA76B0"/>
    <w:multiLevelType w:val="multilevel"/>
    <w:tmpl w:val="3CDE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56036CD3"/>
    <w:multiLevelType w:val="multilevel"/>
    <w:tmpl w:val="699E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6816CB4"/>
    <w:multiLevelType w:val="multilevel"/>
    <w:tmpl w:val="E3E69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6890BFE"/>
    <w:multiLevelType w:val="multilevel"/>
    <w:tmpl w:val="9DB4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56B81188"/>
    <w:multiLevelType w:val="multilevel"/>
    <w:tmpl w:val="93B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572B5F22"/>
    <w:multiLevelType w:val="multilevel"/>
    <w:tmpl w:val="AB00A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57603B0F"/>
    <w:multiLevelType w:val="multilevel"/>
    <w:tmpl w:val="E3E6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57621FAA"/>
    <w:multiLevelType w:val="multilevel"/>
    <w:tmpl w:val="CF12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576A36CC"/>
    <w:multiLevelType w:val="multilevel"/>
    <w:tmpl w:val="E1C02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5783141E"/>
    <w:multiLevelType w:val="multilevel"/>
    <w:tmpl w:val="E946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57952C62"/>
    <w:multiLevelType w:val="multilevel"/>
    <w:tmpl w:val="D98E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579B2DBD"/>
    <w:multiLevelType w:val="hybridMultilevel"/>
    <w:tmpl w:val="B06E1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81E4775"/>
    <w:multiLevelType w:val="multilevel"/>
    <w:tmpl w:val="9B30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59137618"/>
    <w:multiLevelType w:val="multilevel"/>
    <w:tmpl w:val="90A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59D749F5"/>
    <w:multiLevelType w:val="multilevel"/>
    <w:tmpl w:val="F1FC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AAB2923"/>
    <w:multiLevelType w:val="multilevel"/>
    <w:tmpl w:val="D404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5AB1100A"/>
    <w:multiLevelType w:val="multilevel"/>
    <w:tmpl w:val="057C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5CA874EE"/>
    <w:multiLevelType w:val="multilevel"/>
    <w:tmpl w:val="4E00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5D205BF8"/>
    <w:multiLevelType w:val="multilevel"/>
    <w:tmpl w:val="1734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5D4E4752"/>
    <w:multiLevelType w:val="multilevel"/>
    <w:tmpl w:val="AB1E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5D5C64FB"/>
    <w:multiLevelType w:val="multilevel"/>
    <w:tmpl w:val="767C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5D5D14CF"/>
    <w:multiLevelType w:val="multilevel"/>
    <w:tmpl w:val="F5A6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5D5F5E1F"/>
    <w:multiLevelType w:val="multilevel"/>
    <w:tmpl w:val="4740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5DE43C50"/>
    <w:multiLevelType w:val="multilevel"/>
    <w:tmpl w:val="02FE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5E443227"/>
    <w:multiLevelType w:val="multilevel"/>
    <w:tmpl w:val="96D8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5EAF387E"/>
    <w:multiLevelType w:val="multilevel"/>
    <w:tmpl w:val="DAA0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5EF9489D"/>
    <w:multiLevelType w:val="multilevel"/>
    <w:tmpl w:val="F1AA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5FCA20A7"/>
    <w:multiLevelType w:val="multilevel"/>
    <w:tmpl w:val="A5C4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5FDA6BE8"/>
    <w:multiLevelType w:val="multilevel"/>
    <w:tmpl w:val="08BEB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5FFB6F5C"/>
    <w:multiLevelType w:val="multilevel"/>
    <w:tmpl w:val="BBB6A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5FFF0E06"/>
    <w:multiLevelType w:val="hybridMultilevel"/>
    <w:tmpl w:val="4AAA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01664BF"/>
    <w:multiLevelType w:val="multilevel"/>
    <w:tmpl w:val="5DCE2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601F5220"/>
    <w:multiLevelType w:val="multilevel"/>
    <w:tmpl w:val="AB125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60FC617C"/>
    <w:multiLevelType w:val="multilevel"/>
    <w:tmpl w:val="1CD8D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1CF1431"/>
    <w:multiLevelType w:val="multilevel"/>
    <w:tmpl w:val="9B30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61FA022C"/>
    <w:multiLevelType w:val="multilevel"/>
    <w:tmpl w:val="200CD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3057421"/>
    <w:multiLevelType w:val="multilevel"/>
    <w:tmpl w:val="F0B63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633C5006"/>
    <w:multiLevelType w:val="multilevel"/>
    <w:tmpl w:val="7B3E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397682A"/>
    <w:multiLevelType w:val="multilevel"/>
    <w:tmpl w:val="DDAEF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63D120F5"/>
    <w:multiLevelType w:val="multilevel"/>
    <w:tmpl w:val="1622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63EE688E"/>
    <w:multiLevelType w:val="multilevel"/>
    <w:tmpl w:val="D690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646B3212"/>
    <w:multiLevelType w:val="multilevel"/>
    <w:tmpl w:val="4F5A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646D78A0"/>
    <w:multiLevelType w:val="multilevel"/>
    <w:tmpl w:val="DD30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65CE6138"/>
    <w:multiLevelType w:val="multilevel"/>
    <w:tmpl w:val="C034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662A2492"/>
    <w:multiLevelType w:val="multilevel"/>
    <w:tmpl w:val="6D18C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664401FB"/>
    <w:multiLevelType w:val="multilevel"/>
    <w:tmpl w:val="3C48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676E331F"/>
    <w:multiLevelType w:val="multilevel"/>
    <w:tmpl w:val="F910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67E16BBE"/>
    <w:multiLevelType w:val="multilevel"/>
    <w:tmpl w:val="6660E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67F62880"/>
    <w:multiLevelType w:val="multilevel"/>
    <w:tmpl w:val="02189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686E0F5D"/>
    <w:multiLevelType w:val="multilevel"/>
    <w:tmpl w:val="0F4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68D874B5"/>
    <w:multiLevelType w:val="hybridMultilevel"/>
    <w:tmpl w:val="3CCC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695F3E44"/>
    <w:multiLevelType w:val="multilevel"/>
    <w:tmpl w:val="CE68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6A156447"/>
    <w:multiLevelType w:val="multilevel"/>
    <w:tmpl w:val="62F8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6A592E54"/>
    <w:multiLevelType w:val="multilevel"/>
    <w:tmpl w:val="238E5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B8F255D"/>
    <w:multiLevelType w:val="multilevel"/>
    <w:tmpl w:val="426C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6C217CF8"/>
    <w:multiLevelType w:val="multilevel"/>
    <w:tmpl w:val="078A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6CFC545D"/>
    <w:multiLevelType w:val="multilevel"/>
    <w:tmpl w:val="835E2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6D2E5641"/>
    <w:multiLevelType w:val="multilevel"/>
    <w:tmpl w:val="A1A6D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6D7560D7"/>
    <w:multiLevelType w:val="multilevel"/>
    <w:tmpl w:val="A318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6EA16953"/>
    <w:multiLevelType w:val="multilevel"/>
    <w:tmpl w:val="D904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6EF03057"/>
    <w:multiLevelType w:val="multilevel"/>
    <w:tmpl w:val="9190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6FD87A9D"/>
    <w:multiLevelType w:val="multilevel"/>
    <w:tmpl w:val="57B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70082259"/>
    <w:multiLevelType w:val="multilevel"/>
    <w:tmpl w:val="EC0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701111F0"/>
    <w:multiLevelType w:val="multilevel"/>
    <w:tmpl w:val="AE04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1115D8D"/>
    <w:multiLevelType w:val="multilevel"/>
    <w:tmpl w:val="529E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71564C9A"/>
    <w:multiLevelType w:val="multilevel"/>
    <w:tmpl w:val="C42A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71A402D1"/>
    <w:multiLevelType w:val="multilevel"/>
    <w:tmpl w:val="5D04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72086959"/>
    <w:multiLevelType w:val="multilevel"/>
    <w:tmpl w:val="748C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72377E85"/>
    <w:multiLevelType w:val="multilevel"/>
    <w:tmpl w:val="2BB6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72DE0EF0"/>
    <w:multiLevelType w:val="multilevel"/>
    <w:tmpl w:val="5E4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7313677E"/>
    <w:multiLevelType w:val="multilevel"/>
    <w:tmpl w:val="3C52A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731A004E"/>
    <w:multiLevelType w:val="multilevel"/>
    <w:tmpl w:val="D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73380EAC"/>
    <w:multiLevelType w:val="multilevel"/>
    <w:tmpl w:val="1660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73501D3B"/>
    <w:multiLevelType w:val="multilevel"/>
    <w:tmpl w:val="2A6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744C664F"/>
    <w:multiLevelType w:val="multilevel"/>
    <w:tmpl w:val="48D0C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748B5BF7"/>
    <w:multiLevelType w:val="multilevel"/>
    <w:tmpl w:val="96E2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750E7562"/>
    <w:multiLevelType w:val="multilevel"/>
    <w:tmpl w:val="0AA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5145C84"/>
    <w:multiLevelType w:val="multilevel"/>
    <w:tmpl w:val="E5DE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758B2257"/>
    <w:multiLevelType w:val="multilevel"/>
    <w:tmpl w:val="12F0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75B732DD"/>
    <w:multiLevelType w:val="multilevel"/>
    <w:tmpl w:val="F0E6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75E5253A"/>
    <w:multiLevelType w:val="multilevel"/>
    <w:tmpl w:val="99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76283156"/>
    <w:multiLevelType w:val="multilevel"/>
    <w:tmpl w:val="F394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65A38BE"/>
    <w:multiLevelType w:val="multilevel"/>
    <w:tmpl w:val="148EF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68B01FA"/>
    <w:multiLevelType w:val="multilevel"/>
    <w:tmpl w:val="E1D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6BA189D"/>
    <w:multiLevelType w:val="hybridMultilevel"/>
    <w:tmpl w:val="013C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76D464C1"/>
    <w:multiLevelType w:val="multilevel"/>
    <w:tmpl w:val="19CE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779971B0"/>
    <w:multiLevelType w:val="multilevel"/>
    <w:tmpl w:val="5C78F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78564667"/>
    <w:multiLevelType w:val="multilevel"/>
    <w:tmpl w:val="657A7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78E840A4"/>
    <w:multiLevelType w:val="multilevel"/>
    <w:tmpl w:val="1872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79684AE9"/>
    <w:multiLevelType w:val="multilevel"/>
    <w:tmpl w:val="03B2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7A1C6597"/>
    <w:multiLevelType w:val="hybridMultilevel"/>
    <w:tmpl w:val="2EF2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7AB674BF"/>
    <w:multiLevelType w:val="multilevel"/>
    <w:tmpl w:val="03E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7B1E003B"/>
    <w:multiLevelType w:val="multilevel"/>
    <w:tmpl w:val="1040D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7BB11711"/>
    <w:multiLevelType w:val="multilevel"/>
    <w:tmpl w:val="3708B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7CDA1276"/>
    <w:multiLevelType w:val="multilevel"/>
    <w:tmpl w:val="EF86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7CEB184E"/>
    <w:multiLevelType w:val="multilevel"/>
    <w:tmpl w:val="5966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7D697782"/>
    <w:multiLevelType w:val="multilevel"/>
    <w:tmpl w:val="34AC0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7E0714A2"/>
    <w:multiLevelType w:val="multilevel"/>
    <w:tmpl w:val="67E8C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7F442912"/>
    <w:multiLevelType w:val="multilevel"/>
    <w:tmpl w:val="C7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7F85688B"/>
    <w:multiLevelType w:val="multilevel"/>
    <w:tmpl w:val="E0DC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7FE41DF8"/>
    <w:multiLevelType w:val="multilevel"/>
    <w:tmpl w:val="B1EA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6919167">
    <w:abstractNumId w:val="414"/>
  </w:num>
  <w:num w:numId="2" w16cid:durableId="305865305">
    <w:abstractNumId w:val="417"/>
  </w:num>
  <w:num w:numId="3" w16cid:durableId="1643656063">
    <w:abstractNumId w:val="405"/>
  </w:num>
  <w:num w:numId="4" w16cid:durableId="1096829856">
    <w:abstractNumId w:val="234"/>
  </w:num>
  <w:num w:numId="5" w16cid:durableId="1791968332">
    <w:abstractNumId w:val="462"/>
  </w:num>
  <w:num w:numId="6" w16cid:durableId="107046202">
    <w:abstractNumId w:val="387"/>
  </w:num>
  <w:num w:numId="7" w16cid:durableId="1329551488">
    <w:abstractNumId w:val="137"/>
  </w:num>
  <w:num w:numId="8" w16cid:durableId="1243485465">
    <w:abstractNumId w:val="395"/>
  </w:num>
  <w:num w:numId="9" w16cid:durableId="568467465">
    <w:abstractNumId w:val="20"/>
  </w:num>
  <w:num w:numId="10" w16cid:durableId="343940767">
    <w:abstractNumId w:val="152"/>
  </w:num>
  <w:num w:numId="11" w16cid:durableId="1029333418">
    <w:abstractNumId w:val="411"/>
  </w:num>
  <w:num w:numId="12" w16cid:durableId="515077516">
    <w:abstractNumId w:val="110"/>
  </w:num>
  <w:num w:numId="13" w16cid:durableId="853036645">
    <w:abstractNumId w:val="232"/>
  </w:num>
  <w:num w:numId="14" w16cid:durableId="1363704173">
    <w:abstractNumId w:val="176"/>
  </w:num>
  <w:num w:numId="15" w16cid:durableId="2090954529">
    <w:abstractNumId w:val="85"/>
  </w:num>
  <w:num w:numId="16" w16cid:durableId="2135900510">
    <w:abstractNumId w:val="376"/>
  </w:num>
  <w:num w:numId="17" w16cid:durableId="1350835974">
    <w:abstractNumId w:val="89"/>
  </w:num>
  <w:num w:numId="18" w16cid:durableId="1334411184">
    <w:abstractNumId w:val="314"/>
  </w:num>
  <w:num w:numId="19" w16cid:durableId="1867325505">
    <w:abstractNumId w:val="372"/>
  </w:num>
  <w:num w:numId="20" w16cid:durableId="98066306">
    <w:abstractNumId w:val="127"/>
  </w:num>
  <w:num w:numId="21" w16cid:durableId="1952859035">
    <w:abstractNumId w:val="160"/>
  </w:num>
  <w:num w:numId="22" w16cid:durableId="1323964946">
    <w:abstractNumId w:val="319"/>
  </w:num>
  <w:num w:numId="23" w16cid:durableId="2147047726">
    <w:abstractNumId w:val="286"/>
  </w:num>
  <w:num w:numId="24" w16cid:durableId="811406414">
    <w:abstractNumId w:val="68"/>
  </w:num>
  <w:num w:numId="25" w16cid:durableId="620692109">
    <w:abstractNumId w:val="124"/>
  </w:num>
  <w:num w:numId="26" w16cid:durableId="1277061277">
    <w:abstractNumId w:val="233"/>
  </w:num>
  <w:num w:numId="27" w16cid:durableId="910045416">
    <w:abstractNumId w:val="148"/>
  </w:num>
  <w:num w:numId="28" w16cid:durableId="200436995">
    <w:abstractNumId w:val="434"/>
  </w:num>
  <w:num w:numId="29" w16cid:durableId="1650791899">
    <w:abstractNumId w:val="294"/>
  </w:num>
  <w:num w:numId="30" w16cid:durableId="361856466">
    <w:abstractNumId w:val="76"/>
  </w:num>
  <w:num w:numId="31" w16cid:durableId="500241811">
    <w:abstractNumId w:val="187"/>
  </w:num>
  <w:num w:numId="32" w16cid:durableId="1147480792">
    <w:abstractNumId w:val="396"/>
  </w:num>
  <w:num w:numId="33" w16cid:durableId="880894968">
    <w:abstractNumId w:val="292"/>
  </w:num>
  <w:num w:numId="34" w16cid:durableId="1741249551">
    <w:abstractNumId w:val="361"/>
  </w:num>
  <w:num w:numId="35" w16cid:durableId="1437603154">
    <w:abstractNumId w:val="209"/>
  </w:num>
  <w:num w:numId="36" w16cid:durableId="893850753">
    <w:abstractNumId w:val="370"/>
  </w:num>
  <w:num w:numId="37" w16cid:durableId="189034482">
    <w:abstractNumId w:val="266"/>
  </w:num>
  <w:num w:numId="38" w16cid:durableId="1237666881">
    <w:abstractNumId w:val="401"/>
  </w:num>
  <w:num w:numId="39" w16cid:durableId="333800141">
    <w:abstractNumId w:val="84"/>
  </w:num>
  <w:num w:numId="40" w16cid:durableId="1449932732">
    <w:abstractNumId w:val="186"/>
  </w:num>
  <w:num w:numId="41" w16cid:durableId="812873142">
    <w:abstractNumId w:val="128"/>
  </w:num>
  <w:num w:numId="42" w16cid:durableId="767972169">
    <w:abstractNumId w:val="58"/>
  </w:num>
  <w:num w:numId="43" w16cid:durableId="75711113">
    <w:abstractNumId w:val="295"/>
  </w:num>
  <w:num w:numId="44" w16cid:durableId="1853449197">
    <w:abstractNumId w:val="212"/>
  </w:num>
  <w:num w:numId="45" w16cid:durableId="614753190">
    <w:abstractNumId w:val="30"/>
  </w:num>
  <w:num w:numId="46" w16cid:durableId="1237059200">
    <w:abstractNumId w:val="219"/>
  </w:num>
  <w:num w:numId="47" w16cid:durableId="1776247547">
    <w:abstractNumId w:val="100"/>
  </w:num>
  <w:num w:numId="48" w16cid:durableId="923488548">
    <w:abstractNumId w:val="420"/>
  </w:num>
  <w:num w:numId="49" w16cid:durableId="1519930343">
    <w:abstractNumId w:val="25"/>
  </w:num>
  <w:num w:numId="50" w16cid:durableId="1441530485">
    <w:abstractNumId w:val="238"/>
  </w:num>
  <w:num w:numId="51" w16cid:durableId="862748218">
    <w:abstractNumId w:val="213"/>
  </w:num>
  <w:num w:numId="52" w16cid:durableId="2047095829">
    <w:abstractNumId w:val="6"/>
  </w:num>
  <w:num w:numId="53" w16cid:durableId="1214581099">
    <w:abstractNumId w:val="297"/>
  </w:num>
  <w:num w:numId="54" w16cid:durableId="1783303863">
    <w:abstractNumId w:val="426"/>
  </w:num>
  <w:num w:numId="55" w16cid:durableId="1771850846">
    <w:abstractNumId w:val="170"/>
  </w:num>
  <w:num w:numId="56" w16cid:durableId="103354306">
    <w:abstractNumId w:val="281"/>
  </w:num>
  <w:num w:numId="57" w16cid:durableId="503710405">
    <w:abstractNumId w:val="296"/>
  </w:num>
  <w:num w:numId="58" w16cid:durableId="507671532">
    <w:abstractNumId w:val="287"/>
  </w:num>
  <w:num w:numId="59" w16cid:durableId="1270627972">
    <w:abstractNumId w:val="283"/>
  </w:num>
  <w:num w:numId="60" w16cid:durableId="738526507">
    <w:abstractNumId w:val="99"/>
  </w:num>
  <w:num w:numId="61" w16cid:durableId="1517766145">
    <w:abstractNumId w:val="382"/>
  </w:num>
  <w:num w:numId="62" w16cid:durableId="1251310136">
    <w:abstractNumId w:val="323"/>
  </w:num>
  <w:num w:numId="63" w16cid:durableId="1532569808">
    <w:abstractNumId w:val="279"/>
  </w:num>
  <w:num w:numId="64" w16cid:durableId="1145656397">
    <w:abstractNumId w:val="447"/>
  </w:num>
  <w:num w:numId="65" w16cid:durableId="1645157181">
    <w:abstractNumId w:val="240"/>
  </w:num>
  <w:num w:numId="66" w16cid:durableId="690185503">
    <w:abstractNumId w:val="164"/>
  </w:num>
  <w:num w:numId="67" w16cid:durableId="190535370">
    <w:abstractNumId w:val="62"/>
  </w:num>
  <w:num w:numId="68" w16cid:durableId="2017926112">
    <w:abstractNumId w:val="1"/>
  </w:num>
  <w:num w:numId="69" w16cid:durableId="402218347">
    <w:abstractNumId w:val="36"/>
  </w:num>
  <w:num w:numId="70" w16cid:durableId="848103960">
    <w:abstractNumId w:val="115"/>
  </w:num>
  <w:num w:numId="71" w16cid:durableId="1919361588">
    <w:abstractNumId w:val="341"/>
  </w:num>
  <w:num w:numId="72" w16cid:durableId="1081558210">
    <w:abstractNumId w:val="407"/>
  </w:num>
  <w:num w:numId="73" w16cid:durableId="1736203488">
    <w:abstractNumId w:val="56"/>
  </w:num>
  <w:num w:numId="74" w16cid:durableId="1717391814">
    <w:abstractNumId w:val="308"/>
  </w:num>
  <w:num w:numId="75" w16cid:durableId="595673971">
    <w:abstractNumId w:val="399"/>
  </w:num>
  <w:num w:numId="76" w16cid:durableId="651449117">
    <w:abstractNumId w:val="322"/>
  </w:num>
  <w:num w:numId="77" w16cid:durableId="275721347">
    <w:abstractNumId w:val="264"/>
  </w:num>
  <w:num w:numId="78" w16cid:durableId="2091929598">
    <w:abstractNumId w:val="257"/>
  </w:num>
  <w:num w:numId="79" w16cid:durableId="1790661820">
    <w:abstractNumId w:val="459"/>
  </w:num>
  <w:num w:numId="80" w16cid:durableId="1827016467">
    <w:abstractNumId w:val="402"/>
  </w:num>
  <w:num w:numId="81" w16cid:durableId="2021004743">
    <w:abstractNumId w:val="452"/>
  </w:num>
  <w:num w:numId="82" w16cid:durableId="1472987285">
    <w:abstractNumId w:val="93"/>
  </w:num>
  <w:num w:numId="83" w16cid:durableId="741370023">
    <w:abstractNumId w:val="423"/>
  </w:num>
  <w:num w:numId="84" w16cid:durableId="1917013594">
    <w:abstractNumId w:val="432"/>
  </w:num>
  <w:num w:numId="85" w16cid:durableId="1878926591">
    <w:abstractNumId w:val="206"/>
  </w:num>
  <w:num w:numId="86" w16cid:durableId="401028650">
    <w:abstractNumId w:val="465"/>
  </w:num>
  <w:num w:numId="87" w16cid:durableId="1040201483">
    <w:abstractNumId w:val="96"/>
  </w:num>
  <w:num w:numId="88" w16cid:durableId="496725972">
    <w:abstractNumId w:val="288"/>
  </w:num>
  <w:num w:numId="89" w16cid:durableId="1624119418">
    <w:abstractNumId w:val="35"/>
  </w:num>
  <w:num w:numId="90" w16cid:durableId="1815562156">
    <w:abstractNumId w:val="87"/>
  </w:num>
  <w:num w:numId="91" w16cid:durableId="603542088">
    <w:abstractNumId w:val="302"/>
  </w:num>
  <w:num w:numId="92" w16cid:durableId="1274944665">
    <w:abstractNumId w:val="398"/>
  </w:num>
  <w:num w:numId="93" w16cid:durableId="1265654411">
    <w:abstractNumId w:val="284"/>
  </w:num>
  <w:num w:numId="94" w16cid:durableId="1593851703">
    <w:abstractNumId w:val="69"/>
  </w:num>
  <w:num w:numId="95" w16cid:durableId="320890229">
    <w:abstractNumId w:val="210"/>
  </w:num>
  <w:num w:numId="96" w16cid:durableId="112212046">
    <w:abstractNumId w:val="49"/>
  </w:num>
  <w:num w:numId="97" w16cid:durableId="1839267948">
    <w:abstractNumId w:val="193"/>
  </w:num>
  <w:num w:numId="98" w16cid:durableId="1673100163">
    <w:abstractNumId w:val="310"/>
  </w:num>
  <w:num w:numId="99" w16cid:durableId="1585989355">
    <w:abstractNumId w:val="97"/>
  </w:num>
  <w:num w:numId="100" w16cid:durableId="429282037">
    <w:abstractNumId w:val="304"/>
  </w:num>
  <w:num w:numId="101" w16cid:durableId="917596574">
    <w:abstractNumId w:val="299"/>
  </w:num>
  <w:num w:numId="102" w16cid:durableId="705520648">
    <w:abstractNumId w:val="366"/>
  </w:num>
  <w:num w:numId="103" w16cid:durableId="1122847976">
    <w:abstractNumId w:val="185"/>
  </w:num>
  <w:num w:numId="104" w16cid:durableId="626594665">
    <w:abstractNumId w:val="73"/>
  </w:num>
  <w:num w:numId="105" w16cid:durableId="82070582">
    <w:abstractNumId w:val="327"/>
  </w:num>
  <w:num w:numId="106" w16cid:durableId="1271357688">
    <w:abstractNumId w:val="470"/>
  </w:num>
  <w:num w:numId="107" w16cid:durableId="1569069700">
    <w:abstractNumId w:val="3"/>
  </w:num>
  <w:num w:numId="108" w16cid:durableId="2130970691">
    <w:abstractNumId w:val="320"/>
  </w:num>
  <w:num w:numId="109" w16cid:durableId="1163934035">
    <w:abstractNumId w:val="167"/>
  </w:num>
  <w:num w:numId="110" w16cid:durableId="1027875235">
    <w:abstractNumId w:val="335"/>
  </w:num>
  <w:num w:numId="111" w16cid:durableId="1304238828">
    <w:abstractNumId w:val="142"/>
  </w:num>
  <w:num w:numId="112" w16cid:durableId="652637192">
    <w:abstractNumId w:val="162"/>
  </w:num>
  <w:num w:numId="113" w16cid:durableId="540048433">
    <w:abstractNumId w:val="444"/>
  </w:num>
  <w:num w:numId="114" w16cid:durableId="1491486956">
    <w:abstractNumId w:val="262"/>
  </w:num>
  <w:num w:numId="115" w16cid:durableId="1122458059">
    <w:abstractNumId w:val="318"/>
  </w:num>
  <w:num w:numId="116" w16cid:durableId="672999596">
    <w:abstractNumId w:val="24"/>
  </w:num>
  <w:num w:numId="117" w16cid:durableId="996155140">
    <w:abstractNumId w:val="220"/>
  </w:num>
  <w:num w:numId="118" w16cid:durableId="1963264549">
    <w:abstractNumId w:val="415"/>
  </w:num>
  <w:num w:numId="119" w16cid:durableId="1655723969">
    <w:abstractNumId w:val="324"/>
  </w:num>
  <w:num w:numId="120" w16cid:durableId="1663121879">
    <w:abstractNumId w:val="293"/>
  </w:num>
  <w:num w:numId="121" w16cid:durableId="1009598141">
    <w:abstractNumId w:val="92"/>
  </w:num>
  <w:num w:numId="122" w16cid:durableId="1437864904">
    <w:abstractNumId w:val="194"/>
  </w:num>
  <w:num w:numId="123" w16cid:durableId="836730375">
    <w:abstractNumId w:val="227"/>
  </w:num>
  <w:num w:numId="124" w16cid:durableId="243534628">
    <w:abstractNumId w:val="190"/>
  </w:num>
  <w:num w:numId="125" w16cid:durableId="1330478951">
    <w:abstractNumId w:val="64"/>
  </w:num>
  <w:num w:numId="126" w16cid:durableId="1711034592">
    <w:abstractNumId w:val="441"/>
  </w:num>
  <w:num w:numId="127" w16cid:durableId="975648788">
    <w:abstractNumId w:val="467"/>
  </w:num>
  <w:num w:numId="128" w16cid:durableId="1043216673">
    <w:abstractNumId w:val="326"/>
  </w:num>
  <w:num w:numId="129" w16cid:durableId="1731809292">
    <w:abstractNumId w:val="403"/>
  </w:num>
  <w:num w:numId="130" w16cid:durableId="792555514">
    <w:abstractNumId w:val="153"/>
  </w:num>
  <w:num w:numId="131" w16cid:durableId="835532177">
    <w:abstractNumId w:val="26"/>
  </w:num>
  <w:num w:numId="132" w16cid:durableId="459998807">
    <w:abstractNumId w:val="369"/>
  </w:num>
  <w:num w:numId="133" w16cid:durableId="911893595">
    <w:abstractNumId w:val="215"/>
  </w:num>
  <w:num w:numId="134" w16cid:durableId="1879315434">
    <w:abstractNumId w:val="200"/>
  </w:num>
  <w:num w:numId="135" w16cid:durableId="1106460232">
    <w:abstractNumId w:val="222"/>
  </w:num>
  <w:num w:numId="136" w16cid:durableId="166602855">
    <w:abstractNumId w:val="9"/>
  </w:num>
  <w:num w:numId="137" w16cid:durableId="2132429579">
    <w:abstractNumId w:val="218"/>
  </w:num>
  <w:num w:numId="138" w16cid:durableId="592468515">
    <w:abstractNumId w:val="109"/>
  </w:num>
  <w:num w:numId="139" w16cid:durableId="1168063026">
    <w:abstractNumId w:val="256"/>
  </w:num>
  <w:num w:numId="140" w16cid:durableId="43188998">
    <w:abstractNumId w:val="300"/>
  </w:num>
  <w:num w:numId="141" w16cid:durableId="1303001541">
    <w:abstractNumId w:val="169"/>
  </w:num>
  <w:num w:numId="142" w16cid:durableId="925308241">
    <w:abstractNumId w:val="144"/>
  </w:num>
  <w:num w:numId="143" w16cid:durableId="354582266">
    <w:abstractNumId w:val="267"/>
  </w:num>
  <w:num w:numId="144" w16cid:durableId="2078625552">
    <w:abstractNumId w:val="17"/>
  </w:num>
  <w:num w:numId="145" w16cid:durableId="72238633">
    <w:abstractNumId w:val="337"/>
  </w:num>
  <w:num w:numId="146" w16cid:durableId="1578519627">
    <w:abstractNumId w:val="260"/>
  </w:num>
  <w:num w:numId="147" w16cid:durableId="1994596745">
    <w:abstractNumId w:val="80"/>
  </w:num>
  <w:num w:numId="148" w16cid:durableId="1057586907">
    <w:abstractNumId w:val="207"/>
  </w:num>
  <w:num w:numId="149" w16cid:durableId="1957247228">
    <w:abstractNumId w:val="354"/>
  </w:num>
  <w:num w:numId="150" w16cid:durableId="227346244">
    <w:abstractNumId w:val="383"/>
  </w:num>
  <w:num w:numId="151" w16cid:durableId="2047606984">
    <w:abstractNumId w:val="451"/>
  </w:num>
  <w:num w:numId="152" w16cid:durableId="504561863">
    <w:abstractNumId w:val="161"/>
  </w:num>
  <w:num w:numId="153" w16cid:durableId="110318881">
    <w:abstractNumId w:val="141"/>
  </w:num>
  <w:num w:numId="154" w16cid:durableId="1945921344">
    <w:abstractNumId w:val="66"/>
  </w:num>
  <w:num w:numId="155" w16cid:durableId="1435830368">
    <w:abstractNumId w:val="306"/>
  </w:num>
  <w:num w:numId="156" w16cid:durableId="604847183">
    <w:abstractNumId w:val="28"/>
  </w:num>
  <w:num w:numId="157" w16cid:durableId="1767119825">
    <w:abstractNumId w:val="289"/>
  </w:num>
  <w:num w:numId="158" w16cid:durableId="1315068110">
    <w:abstractNumId w:val="15"/>
  </w:num>
  <w:num w:numId="159" w16cid:durableId="1821725621">
    <w:abstractNumId w:val="120"/>
  </w:num>
  <w:num w:numId="160" w16cid:durableId="609824286">
    <w:abstractNumId w:val="45"/>
  </w:num>
  <w:num w:numId="161" w16cid:durableId="515464223">
    <w:abstractNumId w:val="353"/>
  </w:num>
  <w:num w:numId="162" w16cid:durableId="1807623070">
    <w:abstractNumId w:val="325"/>
  </w:num>
  <w:num w:numId="163" w16cid:durableId="385030023">
    <w:abstractNumId w:val="101"/>
  </w:num>
  <w:num w:numId="164" w16cid:durableId="553396192">
    <w:abstractNumId w:val="254"/>
  </w:num>
  <w:num w:numId="165" w16cid:durableId="123084106">
    <w:abstractNumId w:val="391"/>
  </w:num>
  <w:num w:numId="166" w16cid:durableId="1535924872">
    <w:abstractNumId w:val="375"/>
  </w:num>
  <w:num w:numId="167" w16cid:durableId="1802260481">
    <w:abstractNumId w:val="51"/>
  </w:num>
  <w:num w:numId="168" w16cid:durableId="160435225">
    <w:abstractNumId w:val="351"/>
  </w:num>
  <w:num w:numId="169" w16cid:durableId="2014064784">
    <w:abstractNumId w:val="274"/>
  </w:num>
  <w:num w:numId="170" w16cid:durableId="946080231">
    <w:abstractNumId w:val="226"/>
  </w:num>
  <w:num w:numId="171" w16cid:durableId="220681640">
    <w:abstractNumId w:val="44"/>
  </w:num>
  <w:num w:numId="172" w16cid:durableId="104807932">
    <w:abstractNumId w:val="114"/>
  </w:num>
  <w:num w:numId="173" w16cid:durableId="568156217">
    <w:abstractNumId w:val="107"/>
  </w:num>
  <w:num w:numId="174" w16cid:durableId="225457777">
    <w:abstractNumId w:val="151"/>
  </w:num>
  <w:num w:numId="175" w16cid:durableId="648636195">
    <w:abstractNumId w:val="229"/>
  </w:num>
  <w:num w:numId="176" w16cid:durableId="1968195335">
    <w:abstractNumId w:val="456"/>
  </w:num>
  <w:num w:numId="177" w16cid:durableId="1100566849">
    <w:abstractNumId w:val="419"/>
  </w:num>
  <w:num w:numId="178" w16cid:durableId="413011880">
    <w:abstractNumId w:val="130"/>
  </w:num>
  <w:num w:numId="179" w16cid:durableId="2026205734">
    <w:abstractNumId w:val="328"/>
  </w:num>
  <w:num w:numId="180" w16cid:durableId="1731073060">
    <w:abstractNumId w:val="381"/>
  </w:num>
  <w:num w:numId="181" w16cid:durableId="457651727">
    <w:abstractNumId w:val="352"/>
  </w:num>
  <w:num w:numId="182" w16cid:durableId="127012707">
    <w:abstractNumId w:val="235"/>
  </w:num>
  <w:num w:numId="183" w16cid:durableId="1367755723">
    <w:abstractNumId w:val="312"/>
  </w:num>
  <w:num w:numId="184" w16cid:durableId="1183546921">
    <w:abstractNumId w:val="440"/>
  </w:num>
  <w:num w:numId="185" w16cid:durableId="248464400">
    <w:abstractNumId w:val="273"/>
  </w:num>
  <w:num w:numId="186" w16cid:durableId="1822885251">
    <w:abstractNumId w:val="386"/>
  </w:num>
  <w:num w:numId="187" w16cid:durableId="1952780541">
    <w:abstractNumId w:val="329"/>
  </w:num>
  <w:num w:numId="188" w16cid:durableId="619189343">
    <w:abstractNumId w:val="343"/>
  </w:num>
  <w:num w:numId="189" w16cid:durableId="1640843799">
    <w:abstractNumId w:val="261"/>
  </w:num>
  <w:num w:numId="190" w16cid:durableId="393741870">
    <w:abstractNumId w:val="77"/>
  </w:num>
  <w:num w:numId="191" w16cid:durableId="543517443">
    <w:abstractNumId w:val="74"/>
  </w:num>
  <w:num w:numId="192" w16cid:durableId="166529227">
    <w:abstractNumId w:val="147"/>
  </w:num>
  <w:num w:numId="193" w16cid:durableId="1454710698">
    <w:abstractNumId w:val="55"/>
  </w:num>
  <w:num w:numId="194" w16cid:durableId="832839720">
    <w:abstractNumId w:val="0"/>
  </w:num>
  <w:num w:numId="195" w16cid:durableId="1474563435">
    <w:abstractNumId w:val="301"/>
  </w:num>
  <w:num w:numId="196" w16cid:durableId="1292662836">
    <w:abstractNumId w:val="63"/>
  </w:num>
  <w:num w:numId="197" w16cid:durableId="881984464">
    <w:abstractNumId w:val="346"/>
  </w:num>
  <w:num w:numId="198" w16cid:durableId="1868786398">
    <w:abstractNumId w:val="358"/>
  </w:num>
  <w:num w:numId="199" w16cid:durableId="1583106469">
    <w:abstractNumId w:val="18"/>
  </w:num>
  <w:num w:numId="200" w16cid:durableId="2006011227">
    <w:abstractNumId w:val="72"/>
  </w:num>
  <w:num w:numId="201" w16cid:durableId="1462766292">
    <w:abstractNumId w:val="39"/>
  </w:num>
  <w:num w:numId="202" w16cid:durableId="1034228221">
    <w:abstractNumId w:val="125"/>
  </w:num>
  <w:num w:numId="203" w16cid:durableId="1279530932">
    <w:abstractNumId w:val="282"/>
  </w:num>
  <w:num w:numId="204" w16cid:durableId="584923975">
    <w:abstractNumId w:val="95"/>
  </w:num>
  <w:num w:numId="205" w16cid:durableId="1315060177">
    <w:abstractNumId w:val="359"/>
  </w:num>
  <w:num w:numId="206" w16cid:durableId="874849984">
    <w:abstractNumId w:val="373"/>
  </w:num>
  <w:num w:numId="207" w16cid:durableId="1786383195">
    <w:abstractNumId w:val="112"/>
  </w:num>
  <w:num w:numId="208" w16cid:durableId="1721399984">
    <w:abstractNumId w:val="347"/>
  </w:num>
  <w:num w:numId="209" w16cid:durableId="1872573621">
    <w:abstractNumId w:val="10"/>
  </w:num>
  <w:num w:numId="210" w16cid:durableId="1613511554">
    <w:abstractNumId w:val="285"/>
  </w:num>
  <w:num w:numId="211" w16cid:durableId="1622877663">
    <w:abstractNumId w:val="102"/>
  </w:num>
  <w:num w:numId="212" w16cid:durableId="381368646">
    <w:abstractNumId w:val="236"/>
  </w:num>
  <w:num w:numId="213" w16cid:durableId="1093890783">
    <w:abstractNumId w:val="175"/>
  </w:num>
  <w:num w:numId="214" w16cid:durableId="1267810775">
    <w:abstractNumId w:val="171"/>
  </w:num>
  <w:num w:numId="215" w16cid:durableId="610936440">
    <w:abstractNumId w:val="67"/>
  </w:num>
  <w:num w:numId="216" w16cid:durableId="410200334">
    <w:abstractNumId w:val="471"/>
  </w:num>
  <w:num w:numId="217" w16cid:durableId="316691692">
    <w:abstractNumId w:val="265"/>
  </w:num>
  <w:num w:numId="218" w16cid:durableId="1241256188">
    <w:abstractNumId w:val="460"/>
  </w:num>
  <w:num w:numId="219" w16cid:durableId="826434887">
    <w:abstractNumId w:val="61"/>
  </w:num>
  <w:num w:numId="220" w16cid:durableId="1835605343">
    <w:abstractNumId w:val="140"/>
  </w:num>
  <w:num w:numId="221" w16cid:durableId="1595356218">
    <w:abstractNumId w:val="443"/>
  </w:num>
  <w:num w:numId="222" w16cid:durableId="900211611">
    <w:abstractNumId w:val="342"/>
  </w:num>
  <w:num w:numId="223" w16cid:durableId="1952929156">
    <w:abstractNumId w:val="189"/>
  </w:num>
  <w:num w:numId="224" w16cid:durableId="118110874">
    <w:abstractNumId w:val="181"/>
  </w:num>
  <w:num w:numId="225" w16cid:durableId="1602571038">
    <w:abstractNumId w:val="330"/>
  </w:num>
  <w:num w:numId="226" w16cid:durableId="1761373071">
    <w:abstractNumId w:val="21"/>
  </w:num>
  <w:num w:numId="227" w16cid:durableId="1631744381">
    <w:abstractNumId w:val="42"/>
  </w:num>
  <w:num w:numId="228" w16cid:durableId="103355351">
    <w:abstractNumId w:val="246"/>
  </w:num>
  <w:num w:numId="229" w16cid:durableId="1847863813">
    <w:abstractNumId w:val="165"/>
  </w:num>
  <w:num w:numId="230" w16cid:durableId="83308748">
    <w:abstractNumId w:val="217"/>
  </w:num>
  <w:num w:numId="231" w16cid:durableId="253326476">
    <w:abstractNumId w:val="22"/>
  </w:num>
  <w:num w:numId="232" w16cid:durableId="1748460313">
    <w:abstractNumId w:val="136"/>
  </w:num>
  <w:num w:numId="233" w16cid:durableId="386952163">
    <w:abstractNumId w:val="463"/>
  </w:num>
  <w:num w:numId="234" w16cid:durableId="579607438">
    <w:abstractNumId w:val="182"/>
  </w:num>
  <w:num w:numId="235" w16cid:durableId="297952008">
    <w:abstractNumId w:val="245"/>
  </w:num>
  <w:num w:numId="236" w16cid:durableId="1149399103">
    <w:abstractNumId w:val="446"/>
  </w:num>
  <w:num w:numId="237" w16cid:durableId="1561208749">
    <w:abstractNumId w:val="357"/>
  </w:num>
  <w:num w:numId="238" w16cid:durableId="1387725938">
    <w:abstractNumId w:val="268"/>
  </w:num>
  <w:num w:numId="239" w16cid:durableId="1960647108">
    <w:abstractNumId w:val="106"/>
  </w:num>
  <w:num w:numId="240" w16cid:durableId="1713337954">
    <w:abstractNumId w:val="277"/>
  </w:num>
  <w:num w:numId="241" w16cid:durableId="1663125472">
    <w:abstractNumId w:val="138"/>
  </w:num>
  <w:num w:numId="242" w16cid:durableId="1240796299">
    <w:abstractNumId w:val="363"/>
  </w:num>
  <w:num w:numId="243" w16cid:durableId="1950165580">
    <w:abstractNumId w:val="332"/>
  </w:num>
  <w:num w:numId="244" w16cid:durableId="1539471217">
    <w:abstractNumId w:val="32"/>
  </w:num>
  <w:num w:numId="245" w16cid:durableId="1741102231">
    <w:abstractNumId w:val="46"/>
  </w:num>
  <w:num w:numId="246" w16cid:durableId="273483122">
    <w:abstractNumId w:val="316"/>
  </w:num>
  <w:num w:numId="247" w16cid:durableId="1113285839">
    <w:abstractNumId w:val="198"/>
  </w:num>
  <w:num w:numId="248" w16cid:durableId="1189757397">
    <w:abstractNumId w:val="258"/>
  </w:num>
  <w:num w:numId="249" w16cid:durableId="1136139816">
    <w:abstractNumId w:val="331"/>
  </w:num>
  <w:num w:numId="250" w16cid:durableId="1176114155">
    <w:abstractNumId w:val="389"/>
  </w:num>
  <w:num w:numId="251" w16cid:durableId="2081560571">
    <w:abstractNumId w:val="228"/>
  </w:num>
  <w:num w:numId="252" w16cid:durableId="610208801">
    <w:abstractNumId w:val="179"/>
  </w:num>
  <w:num w:numId="253" w16cid:durableId="998996724">
    <w:abstractNumId w:val="208"/>
  </w:num>
  <w:num w:numId="254" w16cid:durableId="208536307">
    <w:abstractNumId w:val="177"/>
  </w:num>
  <w:num w:numId="255" w16cid:durableId="65424160">
    <w:abstractNumId w:val="259"/>
  </w:num>
  <w:num w:numId="256" w16cid:durableId="2089500150">
    <w:abstractNumId w:val="457"/>
  </w:num>
  <w:num w:numId="257" w16cid:durableId="78137514">
    <w:abstractNumId w:val="418"/>
  </w:num>
  <w:num w:numId="258" w16cid:durableId="1775786923">
    <w:abstractNumId w:val="350"/>
  </w:num>
  <w:num w:numId="259" w16cid:durableId="809401508">
    <w:abstractNumId w:val="249"/>
  </w:num>
  <w:num w:numId="260" w16cid:durableId="1661034333">
    <w:abstractNumId w:val="433"/>
  </w:num>
  <w:num w:numId="261" w16cid:durableId="818767562">
    <w:abstractNumId w:val="431"/>
  </w:num>
  <w:num w:numId="262" w16cid:durableId="180244699">
    <w:abstractNumId w:val="230"/>
  </w:num>
  <w:num w:numId="263" w16cid:durableId="896091162">
    <w:abstractNumId w:val="178"/>
  </w:num>
  <w:num w:numId="264" w16cid:durableId="2063671995">
    <w:abstractNumId w:val="348"/>
  </w:num>
  <w:num w:numId="265" w16cid:durableId="727723410">
    <w:abstractNumId w:val="448"/>
  </w:num>
  <w:num w:numId="266" w16cid:durableId="1098210582">
    <w:abstractNumId w:val="278"/>
  </w:num>
  <w:num w:numId="267" w16cid:durableId="727607482">
    <w:abstractNumId w:val="390"/>
  </w:num>
  <w:num w:numId="268" w16cid:durableId="328605927">
    <w:abstractNumId w:val="132"/>
  </w:num>
  <w:num w:numId="269" w16cid:durableId="1616475528">
    <w:abstractNumId w:val="118"/>
  </w:num>
  <w:num w:numId="270" w16cid:durableId="449518313">
    <w:abstractNumId w:val="461"/>
  </w:num>
  <w:num w:numId="271" w16cid:durableId="1923831419">
    <w:abstractNumId w:val="425"/>
  </w:num>
  <w:num w:numId="272" w16cid:durableId="789083617">
    <w:abstractNumId w:val="108"/>
  </w:num>
  <w:num w:numId="273" w16cid:durableId="714696580">
    <w:abstractNumId w:val="135"/>
  </w:num>
  <w:num w:numId="274" w16cid:durableId="1368720119">
    <w:abstractNumId w:val="75"/>
  </w:num>
  <w:num w:numId="275" w16cid:durableId="1919629475">
    <w:abstractNumId w:val="412"/>
  </w:num>
  <w:num w:numId="276" w16cid:durableId="38477017">
    <w:abstractNumId w:val="355"/>
  </w:num>
  <w:num w:numId="277" w16cid:durableId="58982439">
    <w:abstractNumId w:val="438"/>
  </w:num>
  <w:num w:numId="278" w16cid:durableId="1260092758">
    <w:abstractNumId w:val="70"/>
  </w:num>
  <w:num w:numId="279" w16cid:durableId="1335037863">
    <w:abstractNumId w:val="333"/>
  </w:num>
  <w:num w:numId="280" w16cid:durableId="845678439">
    <w:abstractNumId w:val="413"/>
  </w:num>
  <w:num w:numId="281" w16cid:durableId="1388142277">
    <w:abstractNumId w:val="199"/>
  </w:num>
  <w:num w:numId="282" w16cid:durableId="1530534007">
    <w:abstractNumId w:val="360"/>
  </w:num>
  <w:num w:numId="283" w16cid:durableId="22755071">
    <w:abstractNumId w:val="86"/>
  </w:num>
  <w:num w:numId="284" w16cid:durableId="1044597785">
    <w:abstractNumId w:val="374"/>
  </w:num>
  <w:num w:numId="285" w16cid:durableId="536091703">
    <w:abstractNumId w:val="364"/>
  </w:num>
  <w:num w:numId="286" w16cid:durableId="436486536">
    <w:abstractNumId w:val="311"/>
  </w:num>
  <w:num w:numId="287" w16cid:durableId="2105302123">
    <w:abstractNumId w:val="362"/>
  </w:num>
  <w:num w:numId="288" w16cid:durableId="969550165">
    <w:abstractNumId w:val="103"/>
  </w:num>
  <w:num w:numId="289" w16cid:durableId="1758210408">
    <w:abstractNumId w:val="250"/>
  </w:num>
  <w:num w:numId="290" w16cid:durableId="2121608222">
    <w:abstractNumId w:val="367"/>
  </w:num>
  <w:num w:numId="291" w16cid:durableId="907813270">
    <w:abstractNumId w:val="224"/>
  </w:num>
  <w:num w:numId="292" w16cid:durableId="1024787307">
    <w:abstractNumId w:val="450"/>
  </w:num>
  <w:num w:numId="293" w16cid:durableId="1922518657">
    <w:abstractNumId w:val="336"/>
  </w:num>
  <w:num w:numId="294" w16cid:durableId="782501058">
    <w:abstractNumId w:val="408"/>
  </w:num>
  <w:num w:numId="295" w16cid:durableId="811286350">
    <w:abstractNumId w:val="4"/>
  </w:num>
  <w:num w:numId="296" w16cid:durableId="1863206350">
    <w:abstractNumId w:val="131"/>
  </w:num>
  <w:num w:numId="297" w16cid:durableId="138544222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2080668766">
    <w:abstractNumId w:val="429"/>
  </w:num>
  <w:num w:numId="299" w16cid:durableId="356472262">
    <w:abstractNumId w:val="421"/>
  </w:num>
  <w:num w:numId="300" w16cid:durableId="811406050">
    <w:abstractNumId w:val="29"/>
  </w:num>
  <w:num w:numId="301" w16cid:durableId="429547135">
    <w:abstractNumId w:val="241"/>
  </w:num>
  <w:num w:numId="302" w16cid:durableId="2113668473">
    <w:abstractNumId w:val="2"/>
  </w:num>
  <w:num w:numId="303" w16cid:durableId="521822534">
    <w:abstractNumId w:val="79"/>
  </w:num>
  <w:num w:numId="304" w16cid:durableId="119962465">
    <w:abstractNumId w:val="119"/>
  </w:num>
  <w:num w:numId="305" w16cid:durableId="2128624141">
    <w:abstractNumId w:val="248"/>
  </w:num>
  <w:num w:numId="306" w16cid:durableId="354304938">
    <w:abstractNumId w:val="94"/>
  </w:num>
  <w:num w:numId="307" w16cid:durableId="1572041708">
    <w:abstractNumId w:val="57"/>
  </w:num>
  <w:num w:numId="308" w16cid:durableId="1514031825">
    <w:abstractNumId w:val="252"/>
  </w:num>
  <w:num w:numId="309" w16cid:durableId="211357231">
    <w:abstractNumId w:val="134"/>
  </w:num>
  <w:num w:numId="310" w16cid:durableId="2048067814">
    <w:abstractNumId w:val="416"/>
  </w:num>
  <w:num w:numId="311" w16cid:durableId="732896977">
    <w:abstractNumId w:val="204"/>
  </w:num>
  <w:num w:numId="312" w16cid:durableId="1308970936">
    <w:abstractNumId w:val="37"/>
  </w:num>
  <w:num w:numId="313" w16cid:durableId="1359355616">
    <w:abstractNumId w:val="385"/>
  </w:num>
  <w:num w:numId="314" w16cid:durableId="1140225806">
    <w:abstractNumId w:val="65"/>
  </w:num>
  <w:num w:numId="315" w16cid:durableId="253973743">
    <w:abstractNumId w:val="388"/>
  </w:num>
  <w:num w:numId="316" w16cid:durableId="841628747">
    <w:abstractNumId w:val="202"/>
  </w:num>
  <w:num w:numId="317" w16cid:durableId="2104496095">
    <w:abstractNumId w:val="19"/>
  </w:num>
  <w:num w:numId="318" w16cid:durableId="1059212880">
    <w:abstractNumId w:val="275"/>
  </w:num>
  <w:num w:numId="319" w16cid:durableId="799300394">
    <w:abstractNumId w:val="13"/>
  </w:num>
  <w:num w:numId="320" w16cid:durableId="1627158755">
    <w:abstractNumId w:val="430"/>
  </w:num>
  <w:num w:numId="321" w16cid:durableId="2103837063">
    <w:abstractNumId w:val="156"/>
  </w:num>
  <w:num w:numId="322" w16cid:durableId="357202084">
    <w:abstractNumId w:val="439"/>
  </w:num>
  <w:num w:numId="323" w16cid:durableId="1294479180">
    <w:abstractNumId w:val="203"/>
  </w:num>
  <w:num w:numId="324" w16cid:durableId="542139494">
    <w:abstractNumId w:val="149"/>
  </w:num>
  <w:num w:numId="325" w16cid:durableId="686179154">
    <w:abstractNumId w:val="121"/>
  </w:num>
  <w:num w:numId="326" w16cid:durableId="20515122">
    <w:abstractNumId w:val="122"/>
  </w:num>
  <w:num w:numId="327" w16cid:durableId="1360855296">
    <w:abstractNumId w:val="78"/>
  </w:num>
  <w:num w:numId="328" w16cid:durableId="1891265075">
    <w:abstractNumId w:val="313"/>
  </w:num>
  <w:num w:numId="329" w16cid:durableId="929239687">
    <w:abstractNumId w:val="298"/>
  </w:num>
  <w:num w:numId="330" w16cid:durableId="1050307787">
    <w:abstractNumId w:val="404"/>
  </w:num>
  <w:num w:numId="331" w16cid:durableId="1883519962">
    <w:abstractNumId w:val="205"/>
  </w:num>
  <w:num w:numId="332" w16cid:durableId="2101440267">
    <w:abstractNumId w:val="216"/>
  </w:num>
  <w:num w:numId="333" w16cid:durableId="174809855">
    <w:abstractNumId w:val="214"/>
  </w:num>
  <w:num w:numId="334" w16cid:durableId="752703391">
    <w:abstractNumId w:val="158"/>
  </w:num>
  <w:num w:numId="335" w16cid:durableId="1041398656">
    <w:abstractNumId w:val="174"/>
  </w:num>
  <w:num w:numId="336" w16cid:durableId="323709173">
    <w:abstractNumId w:val="309"/>
  </w:num>
  <w:num w:numId="337" w16cid:durableId="1279067549">
    <w:abstractNumId w:val="105"/>
  </w:num>
  <w:num w:numId="338" w16cid:durableId="1212110263">
    <w:abstractNumId w:val="59"/>
  </w:num>
  <w:num w:numId="339" w16cid:durableId="246379231">
    <w:abstractNumId w:val="321"/>
  </w:num>
  <w:num w:numId="340" w16cid:durableId="332297870">
    <w:abstractNumId w:val="8"/>
  </w:num>
  <w:num w:numId="341" w16cid:durableId="1145973457">
    <w:abstractNumId w:val="221"/>
  </w:num>
  <w:num w:numId="342" w16cid:durableId="774207629">
    <w:abstractNumId w:val="253"/>
  </w:num>
  <w:num w:numId="343" w16cid:durableId="905844497">
    <w:abstractNumId w:val="201"/>
  </w:num>
  <w:num w:numId="344" w16cid:durableId="617566784">
    <w:abstractNumId w:val="52"/>
  </w:num>
  <w:num w:numId="345" w16cid:durableId="492375427">
    <w:abstractNumId w:val="270"/>
  </w:num>
  <w:num w:numId="346" w16cid:durableId="1563980540">
    <w:abstractNumId w:val="356"/>
  </w:num>
  <w:num w:numId="347" w16cid:durableId="1275746589">
    <w:abstractNumId w:val="12"/>
  </w:num>
  <w:num w:numId="348" w16cid:durableId="810442103">
    <w:abstractNumId w:val="145"/>
  </w:num>
  <w:num w:numId="349" w16cid:durableId="1600210002">
    <w:abstractNumId w:val="454"/>
  </w:num>
  <w:num w:numId="350" w16cid:durableId="1120106597">
    <w:abstractNumId w:val="469"/>
  </w:num>
  <w:num w:numId="351" w16cid:durableId="722408904">
    <w:abstractNumId w:val="116"/>
  </w:num>
  <w:num w:numId="352" w16cid:durableId="869686158">
    <w:abstractNumId w:val="317"/>
  </w:num>
  <w:num w:numId="353" w16cid:durableId="740299239">
    <w:abstractNumId w:val="397"/>
  </w:num>
  <w:num w:numId="354" w16cid:durableId="1262761343">
    <w:abstractNumId w:val="437"/>
  </w:num>
  <w:num w:numId="355" w16cid:durableId="1386031651">
    <w:abstractNumId w:val="247"/>
  </w:num>
  <w:num w:numId="356" w16cid:durableId="434326350">
    <w:abstractNumId w:val="211"/>
  </w:num>
  <w:num w:numId="357" w16cid:durableId="1268851168">
    <w:abstractNumId w:val="7"/>
  </w:num>
  <w:num w:numId="358" w16cid:durableId="922953674">
    <w:abstractNumId w:val="276"/>
  </w:num>
  <w:num w:numId="359" w16cid:durableId="1271353761">
    <w:abstractNumId w:val="38"/>
  </w:num>
  <w:num w:numId="360" w16cid:durableId="976033540">
    <w:abstractNumId w:val="239"/>
  </w:num>
  <w:num w:numId="361" w16cid:durableId="1892574923">
    <w:abstractNumId w:val="180"/>
  </w:num>
  <w:num w:numId="362" w16cid:durableId="1314211757">
    <w:abstractNumId w:val="197"/>
  </w:num>
  <w:num w:numId="363" w16cid:durableId="828522170">
    <w:abstractNumId w:val="442"/>
  </w:num>
  <w:num w:numId="364" w16cid:durableId="1901789469">
    <w:abstractNumId w:val="168"/>
  </w:num>
  <w:num w:numId="365" w16cid:durableId="12344253">
    <w:abstractNumId w:val="410"/>
  </w:num>
  <w:num w:numId="366" w16cid:durableId="1908300148">
    <w:abstractNumId w:val="123"/>
  </w:num>
  <w:num w:numId="367" w16cid:durableId="3754800">
    <w:abstractNumId w:val="427"/>
  </w:num>
  <w:num w:numId="368" w16cid:durableId="1035736193">
    <w:abstractNumId w:val="406"/>
  </w:num>
  <w:num w:numId="369" w16cid:durableId="923804412">
    <w:abstractNumId w:val="71"/>
  </w:num>
  <w:num w:numId="370" w16cid:durableId="1719280362">
    <w:abstractNumId w:val="117"/>
  </w:num>
  <w:num w:numId="371" w16cid:durableId="74404299">
    <w:abstractNumId w:val="172"/>
  </w:num>
  <w:num w:numId="372" w16cid:durableId="154881878">
    <w:abstractNumId w:val="5"/>
  </w:num>
  <w:num w:numId="373" w16cid:durableId="1660694724">
    <w:abstractNumId w:val="27"/>
  </w:num>
  <w:num w:numId="374" w16cid:durableId="174002006">
    <w:abstractNumId w:val="378"/>
  </w:num>
  <w:num w:numId="375" w16cid:durableId="1136485165">
    <w:abstractNumId w:val="43"/>
  </w:num>
  <w:num w:numId="376" w16cid:durableId="901254552">
    <w:abstractNumId w:val="424"/>
  </w:num>
  <w:num w:numId="377" w16cid:durableId="732435536">
    <w:abstractNumId w:val="133"/>
  </w:num>
  <w:num w:numId="378" w16cid:durableId="123428737">
    <w:abstractNumId w:val="338"/>
  </w:num>
  <w:num w:numId="379" w16cid:durableId="374701036">
    <w:abstractNumId w:val="129"/>
  </w:num>
  <w:num w:numId="380" w16cid:durableId="1995375008">
    <w:abstractNumId w:val="269"/>
  </w:num>
  <w:num w:numId="381" w16cid:durableId="1755667694">
    <w:abstractNumId w:val="349"/>
  </w:num>
  <w:num w:numId="382" w16cid:durableId="545797174">
    <w:abstractNumId w:val="157"/>
  </w:num>
  <w:num w:numId="383" w16cid:durableId="1320306654">
    <w:abstractNumId w:val="291"/>
  </w:num>
  <w:num w:numId="384" w16cid:durableId="1082677046">
    <w:abstractNumId w:val="191"/>
  </w:num>
  <w:num w:numId="385" w16cid:durableId="853108280">
    <w:abstractNumId w:val="453"/>
  </w:num>
  <w:num w:numId="386" w16cid:durableId="1786075465">
    <w:abstractNumId w:val="159"/>
  </w:num>
  <w:num w:numId="387" w16cid:durableId="175965739">
    <w:abstractNumId w:val="192"/>
  </w:num>
  <w:num w:numId="388" w16cid:durableId="610937958">
    <w:abstractNumId w:val="436"/>
  </w:num>
  <w:num w:numId="389" w16cid:durableId="985279612">
    <w:abstractNumId w:val="458"/>
  </w:num>
  <w:num w:numId="390" w16cid:durableId="1113397571">
    <w:abstractNumId w:val="409"/>
  </w:num>
  <w:num w:numId="391" w16cid:durableId="1564489623">
    <w:abstractNumId w:val="195"/>
  </w:num>
  <w:num w:numId="392" w16cid:durableId="155154463">
    <w:abstractNumId w:val="14"/>
  </w:num>
  <w:num w:numId="393" w16cid:durableId="223222802">
    <w:abstractNumId w:val="41"/>
  </w:num>
  <w:num w:numId="394" w16cid:durableId="1409645363">
    <w:abstractNumId w:val="422"/>
  </w:num>
  <w:num w:numId="395" w16cid:durableId="1644655212">
    <w:abstractNumId w:val="60"/>
  </w:num>
  <w:num w:numId="396" w16cid:durableId="476263987">
    <w:abstractNumId w:val="53"/>
  </w:num>
  <w:num w:numId="397" w16cid:durableId="352339883">
    <w:abstractNumId w:val="344"/>
  </w:num>
  <w:num w:numId="398" w16cid:durableId="181091932">
    <w:abstractNumId w:val="143"/>
  </w:num>
  <w:num w:numId="399" w16cid:durableId="165486958">
    <w:abstractNumId w:val="150"/>
  </w:num>
  <w:num w:numId="400" w16cid:durableId="1051198129">
    <w:abstractNumId w:val="377"/>
  </w:num>
  <w:num w:numId="401" w16cid:durableId="1961105922">
    <w:abstractNumId w:val="23"/>
  </w:num>
  <w:num w:numId="402" w16cid:durableId="919565496">
    <w:abstractNumId w:val="445"/>
  </w:num>
  <w:num w:numId="403" w16cid:durableId="371734946">
    <w:abstractNumId w:val="307"/>
  </w:num>
  <w:num w:numId="404" w16cid:durableId="2125683776">
    <w:abstractNumId w:val="334"/>
  </w:num>
  <w:num w:numId="405" w16cid:durableId="1798907385">
    <w:abstractNumId w:val="113"/>
  </w:num>
  <w:num w:numId="406" w16cid:durableId="11955815">
    <w:abstractNumId w:val="48"/>
  </w:num>
  <w:num w:numId="407" w16cid:durableId="1551840295">
    <w:abstractNumId w:val="111"/>
  </w:num>
  <w:num w:numId="408" w16cid:durableId="295331703">
    <w:abstractNumId w:val="154"/>
  </w:num>
  <w:num w:numId="409" w16cid:durableId="1010644197">
    <w:abstractNumId w:val="98"/>
  </w:num>
  <w:num w:numId="410" w16cid:durableId="408236623">
    <w:abstractNumId w:val="242"/>
  </w:num>
  <w:num w:numId="411" w16cid:durableId="450516797">
    <w:abstractNumId w:val="271"/>
  </w:num>
  <w:num w:numId="412" w16cid:durableId="1236861565">
    <w:abstractNumId w:val="340"/>
  </w:num>
  <w:num w:numId="413" w16cid:durableId="1243638932">
    <w:abstractNumId w:val="280"/>
  </w:num>
  <w:num w:numId="414" w16cid:durableId="447745088">
    <w:abstractNumId w:val="244"/>
  </w:num>
  <w:num w:numId="415" w16cid:durableId="551618630">
    <w:abstractNumId w:val="81"/>
  </w:num>
  <w:num w:numId="416" w16cid:durableId="1810513450">
    <w:abstractNumId w:val="305"/>
  </w:num>
  <w:num w:numId="417" w16cid:durableId="1648047282">
    <w:abstractNumId w:val="231"/>
  </w:num>
  <w:num w:numId="418" w16cid:durableId="493881679">
    <w:abstractNumId w:val="166"/>
  </w:num>
  <w:num w:numId="419" w16cid:durableId="623269049">
    <w:abstractNumId w:val="54"/>
  </w:num>
  <w:num w:numId="420" w16cid:durableId="1321928225">
    <w:abstractNumId w:val="263"/>
  </w:num>
  <w:num w:numId="421" w16cid:durableId="985667646">
    <w:abstractNumId w:val="243"/>
  </w:num>
  <w:num w:numId="422" w16cid:durableId="2120173728">
    <w:abstractNumId w:val="196"/>
  </w:num>
  <w:num w:numId="423" w16cid:durableId="699360030">
    <w:abstractNumId w:val="146"/>
  </w:num>
  <w:num w:numId="424" w16cid:durableId="86731939">
    <w:abstractNumId w:val="365"/>
  </w:num>
  <w:num w:numId="425" w16cid:durableId="1405880870">
    <w:abstractNumId w:val="88"/>
  </w:num>
  <w:num w:numId="426" w16cid:durableId="1453599802">
    <w:abstractNumId w:val="428"/>
  </w:num>
  <w:num w:numId="427" w16cid:durableId="1551306373">
    <w:abstractNumId w:val="237"/>
  </w:num>
  <w:num w:numId="428" w16cid:durableId="1628126863">
    <w:abstractNumId w:val="155"/>
  </w:num>
  <w:num w:numId="429" w16cid:durableId="925456825">
    <w:abstractNumId w:val="464"/>
  </w:num>
  <w:num w:numId="430" w16cid:durableId="1836342148">
    <w:abstractNumId w:val="163"/>
  </w:num>
  <w:num w:numId="431" w16cid:durableId="1260260180">
    <w:abstractNumId w:val="315"/>
  </w:num>
  <w:num w:numId="432" w16cid:durableId="210700474">
    <w:abstractNumId w:val="11"/>
  </w:num>
  <w:num w:numId="433" w16cid:durableId="764347489">
    <w:abstractNumId w:val="82"/>
  </w:num>
  <w:num w:numId="434" w16cid:durableId="2074430698">
    <w:abstractNumId w:val="40"/>
  </w:num>
  <w:num w:numId="435" w16cid:durableId="297495251">
    <w:abstractNumId w:val="188"/>
  </w:num>
  <w:num w:numId="436" w16cid:durableId="993870647">
    <w:abstractNumId w:val="466"/>
  </w:num>
  <w:num w:numId="437" w16cid:durableId="1888100666">
    <w:abstractNumId w:val="380"/>
  </w:num>
  <w:num w:numId="438" w16cid:durableId="1247837997">
    <w:abstractNumId w:val="371"/>
  </w:num>
  <w:num w:numId="439" w16cid:durableId="2026666231">
    <w:abstractNumId w:val="290"/>
  </w:num>
  <w:num w:numId="440" w16cid:durableId="169217342">
    <w:abstractNumId w:val="31"/>
  </w:num>
  <w:num w:numId="441" w16cid:durableId="426970005">
    <w:abstractNumId w:val="435"/>
  </w:num>
  <w:num w:numId="442" w16cid:durableId="648557990">
    <w:abstractNumId w:val="384"/>
  </w:num>
  <w:num w:numId="443" w16cid:durableId="1518275451">
    <w:abstractNumId w:val="345"/>
  </w:num>
  <w:num w:numId="444" w16cid:durableId="2129009402">
    <w:abstractNumId w:val="183"/>
  </w:num>
  <w:num w:numId="445" w16cid:durableId="1100099355">
    <w:abstractNumId w:val="184"/>
  </w:num>
  <w:num w:numId="446" w16cid:durableId="1402095429">
    <w:abstractNumId w:val="16"/>
  </w:num>
  <w:num w:numId="447" w16cid:durableId="434906383">
    <w:abstractNumId w:val="400"/>
  </w:num>
  <w:num w:numId="448" w16cid:durableId="2035380440">
    <w:abstractNumId w:val="33"/>
  </w:num>
  <w:num w:numId="449" w16cid:durableId="357045679">
    <w:abstractNumId w:val="83"/>
  </w:num>
  <w:num w:numId="450" w16cid:durableId="1115446788">
    <w:abstractNumId w:val="225"/>
  </w:num>
  <w:num w:numId="451" w16cid:durableId="1760369516">
    <w:abstractNumId w:val="368"/>
  </w:num>
  <w:num w:numId="452" w16cid:durableId="1275406951">
    <w:abstractNumId w:val="394"/>
  </w:num>
  <w:num w:numId="453" w16cid:durableId="2129858494">
    <w:abstractNumId w:val="468"/>
  </w:num>
  <w:num w:numId="454" w16cid:durableId="1249801546">
    <w:abstractNumId w:val="126"/>
  </w:num>
  <w:num w:numId="455" w16cid:durableId="619149653">
    <w:abstractNumId w:val="104"/>
  </w:num>
  <w:num w:numId="456" w16cid:durableId="652836386">
    <w:abstractNumId w:val="449"/>
  </w:num>
  <w:num w:numId="457" w16cid:durableId="1870797325">
    <w:abstractNumId w:val="255"/>
  </w:num>
  <w:num w:numId="458" w16cid:durableId="946158585">
    <w:abstractNumId w:val="173"/>
  </w:num>
  <w:num w:numId="459" w16cid:durableId="1756050728">
    <w:abstractNumId w:val="339"/>
  </w:num>
  <w:num w:numId="460" w16cid:durableId="936643224">
    <w:abstractNumId w:val="379"/>
  </w:num>
  <w:num w:numId="461" w16cid:durableId="849954338">
    <w:abstractNumId w:val="251"/>
  </w:num>
  <w:num w:numId="462" w16cid:durableId="29116223">
    <w:abstractNumId w:val="392"/>
  </w:num>
  <w:num w:numId="463" w16cid:durableId="1364742752">
    <w:abstractNumId w:val="90"/>
  </w:num>
  <w:num w:numId="464" w16cid:durableId="688599680">
    <w:abstractNumId w:val="50"/>
  </w:num>
  <w:num w:numId="465" w16cid:durableId="1605453205">
    <w:abstractNumId w:val="91"/>
  </w:num>
  <w:num w:numId="466" w16cid:durableId="1989091656">
    <w:abstractNumId w:val="34"/>
  </w:num>
  <w:num w:numId="467" w16cid:durableId="1875650251">
    <w:abstractNumId w:val="393"/>
  </w:num>
  <w:num w:numId="468" w16cid:durableId="1276987157">
    <w:abstractNumId w:val="223"/>
  </w:num>
  <w:num w:numId="469" w16cid:durableId="1934976032">
    <w:abstractNumId w:val="455"/>
  </w:num>
  <w:num w:numId="470" w16cid:durableId="994995895">
    <w:abstractNumId w:val="139"/>
  </w:num>
  <w:num w:numId="471" w16cid:durableId="1077629295">
    <w:abstractNumId w:val="272"/>
  </w:num>
  <w:num w:numId="472" w16cid:durableId="1101952947">
    <w:abstractNumId w:val="303"/>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8BE"/>
    <w:rsid w:val="0000266E"/>
    <w:rsid w:val="00002A35"/>
    <w:rsid w:val="000031A6"/>
    <w:rsid w:val="000107CF"/>
    <w:rsid w:val="000127F0"/>
    <w:rsid w:val="000128F2"/>
    <w:rsid w:val="00026E81"/>
    <w:rsid w:val="000313B6"/>
    <w:rsid w:val="00043F13"/>
    <w:rsid w:val="000452EF"/>
    <w:rsid w:val="00047B6D"/>
    <w:rsid w:val="00051F70"/>
    <w:rsid w:val="00057268"/>
    <w:rsid w:val="00057D1C"/>
    <w:rsid w:val="00062932"/>
    <w:rsid w:val="00067042"/>
    <w:rsid w:val="00080C2E"/>
    <w:rsid w:val="000944CE"/>
    <w:rsid w:val="00095455"/>
    <w:rsid w:val="00095B88"/>
    <w:rsid w:val="00095D4F"/>
    <w:rsid w:val="000A3B9C"/>
    <w:rsid w:val="000A5B3D"/>
    <w:rsid w:val="000A76BE"/>
    <w:rsid w:val="000B1AC9"/>
    <w:rsid w:val="000B3A08"/>
    <w:rsid w:val="000B418E"/>
    <w:rsid w:val="000B6A31"/>
    <w:rsid w:val="000C09EF"/>
    <w:rsid w:val="000D7FA2"/>
    <w:rsid w:val="000E2F3D"/>
    <w:rsid w:val="000E59BD"/>
    <w:rsid w:val="000F0E7C"/>
    <w:rsid w:val="000F1A78"/>
    <w:rsid w:val="000F22C3"/>
    <w:rsid w:val="0010046F"/>
    <w:rsid w:val="0011025D"/>
    <w:rsid w:val="00112750"/>
    <w:rsid w:val="00117860"/>
    <w:rsid w:val="00130F1B"/>
    <w:rsid w:val="0014105F"/>
    <w:rsid w:val="00141599"/>
    <w:rsid w:val="00141BF5"/>
    <w:rsid w:val="001430DC"/>
    <w:rsid w:val="001501C1"/>
    <w:rsid w:val="001505AE"/>
    <w:rsid w:val="0015578B"/>
    <w:rsid w:val="00156E1B"/>
    <w:rsid w:val="00160C81"/>
    <w:rsid w:val="0016381D"/>
    <w:rsid w:val="00170D86"/>
    <w:rsid w:val="001739F8"/>
    <w:rsid w:val="00182B05"/>
    <w:rsid w:val="0018629D"/>
    <w:rsid w:val="001A10BD"/>
    <w:rsid w:val="001A57E8"/>
    <w:rsid w:val="001C2E2D"/>
    <w:rsid w:val="001D07F9"/>
    <w:rsid w:val="001D18AF"/>
    <w:rsid w:val="001D4686"/>
    <w:rsid w:val="001D6A07"/>
    <w:rsid w:val="002041A4"/>
    <w:rsid w:val="002115B7"/>
    <w:rsid w:val="00211F81"/>
    <w:rsid w:val="00212C54"/>
    <w:rsid w:val="00225A0B"/>
    <w:rsid w:val="0023248D"/>
    <w:rsid w:val="002326DD"/>
    <w:rsid w:val="00233080"/>
    <w:rsid w:val="00236242"/>
    <w:rsid w:val="002409B4"/>
    <w:rsid w:val="00247180"/>
    <w:rsid w:val="0025130C"/>
    <w:rsid w:val="002538E0"/>
    <w:rsid w:val="00262457"/>
    <w:rsid w:val="002633D2"/>
    <w:rsid w:val="002643FE"/>
    <w:rsid w:val="00264E0D"/>
    <w:rsid w:val="0026516B"/>
    <w:rsid w:val="00283671"/>
    <w:rsid w:val="00284290"/>
    <w:rsid w:val="002842C7"/>
    <w:rsid w:val="00290215"/>
    <w:rsid w:val="00290583"/>
    <w:rsid w:val="0029106D"/>
    <w:rsid w:val="00292F9E"/>
    <w:rsid w:val="0029421E"/>
    <w:rsid w:val="002979EE"/>
    <w:rsid w:val="002A2E90"/>
    <w:rsid w:val="002A3036"/>
    <w:rsid w:val="002B2B44"/>
    <w:rsid w:val="002C159B"/>
    <w:rsid w:val="002C15C9"/>
    <w:rsid w:val="002D49CE"/>
    <w:rsid w:val="002E4E38"/>
    <w:rsid w:val="002E6ADB"/>
    <w:rsid w:val="002E70ED"/>
    <w:rsid w:val="0030783E"/>
    <w:rsid w:val="00316073"/>
    <w:rsid w:val="00337C03"/>
    <w:rsid w:val="00341D85"/>
    <w:rsid w:val="003458E4"/>
    <w:rsid w:val="00347927"/>
    <w:rsid w:val="0035341B"/>
    <w:rsid w:val="003815F4"/>
    <w:rsid w:val="00383672"/>
    <w:rsid w:val="00383DAD"/>
    <w:rsid w:val="003912E2"/>
    <w:rsid w:val="00395235"/>
    <w:rsid w:val="003970A8"/>
    <w:rsid w:val="003B0F97"/>
    <w:rsid w:val="003B1C22"/>
    <w:rsid w:val="003C0374"/>
    <w:rsid w:val="003C617D"/>
    <w:rsid w:val="003D48A3"/>
    <w:rsid w:val="003D5DBE"/>
    <w:rsid w:val="003D7DF1"/>
    <w:rsid w:val="003E411B"/>
    <w:rsid w:val="003E4B9F"/>
    <w:rsid w:val="003F464B"/>
    <w:rsid w:val="00401C04"/>
    <w:rsid w:val="00407F5D"/>
    <w:rsid w:val="00411272"/>
    <w:rsid w:val="00413BF9"/>
    <w:rsid w:val="00413D95"/>
    <w:rsid w:val="00422FA0"/>
    <w:rsid w:val="00435484"/>
    <w:rsid w:val="004354A7"/>
    <w:rsid w:val="00437B88"/>
    <w:rsid w:val="00442832"/>
    <w:rsid w:val="0044417F"/>
    <w:rsid w:val="00445386"/>
    <w:rsid w:val="00451059"/>
    <w:rsid w:val="004534B2"/>
    <w:rsid w:val="004561B9"/>
    <w:rsid w:val="00457DBD"/>
    <w:rsid w:val="00466570"/>
    <w:rsid w:val="00475DB4"/>
    <w:rsid w:val="004770F1"/>
    <w:rsid w:val="00485D06"/>
    <w:rsid w:val="004877CB"/>
    <w:rsid w:val="00487CE6"/>
    <w:rsid w:val="0049532C"/>
    <w:rsid w:val="004B29F9"/>
    <w:rsid w:val="004B67D5"/>
    <w:rsid w:val="004C1FC9"/>
    <w:rsid w:val="004C77F3"/>
    <w:rsid w:val="004D21DE"/>
    <w:rsid w:val="004D70A1"/>
    <w:rsid w:val="004F174D"/>
    <w:rsid w:val="004F2559"/>
    <w:rsid w:val="004F32CC"/>
    <w:rsid w:val="005077CC"/>
    <w:rsid w:val="0051622A"/>
    <w:rsid w:val="00517B5D"/>
    <w:rsid w:val="0052537A"/>
    <w:rsid w:val="00526820"/>
    <w:rsid w:val="005275BD"/>
    <w:rsid w:val="00527F27"/>
    <w:rsid w:val="00533FFD"/>
    <w:rsid w:val="00536C88"/>
    <w:rsid w:val="005375AF"/>
    <w:rsid w:val="0054133F"/>
    <w:rsid w:val="00541664"/>
    <w:rsid w:val="00542023"/>
    <w:rsid w:val="005465C1"/>
    <w:rsid w:val="0055202A"/>
    <w:rsid w:val="005529DC"/>
    <w:rsid w:val="00553EF4"/>
    <w:rsid w:val="00562608"/>
    <w:rsid w:val="00564C97"/>
    <w:rsid w:val="005706C1"/>
    <w:rsid w:val="005734CA"/>
    <w:rsid w:val="005773B0"/>
    <w:rsid w:val="005779B5"/>
    <w:rsid w:val="00580498"/>
    <w:rsid w:val="005804E9"/>
    <w:rsid w:val="00582C0A"/>
    <w:rsid w:val="00582E87"/>
    <w:rsid w:val="005847DB"/>
    <w:rsid w:val="00585720"/>
    <w:rsid w:val="00586A19"/>
    <w:rsid w:val="00592745"/>
    <w:rsid w:val="00592C9F"/>
    <w:rsid w:val="00592F60"/>
    <w:rsid w:val="00597C86"/>
    <w:rsid w:val="005A1510"/>
    <w:rsid w:val="005A3603"/>
    <w:rsid w:val="005A46D2"/>
    <w:rsid w:val="005A5780"/>
    <w:rsid w:val="005B3FAB"/>
    <w:rsid w:val="005C6E19"/>
    <w:rsid w:val="005D2A8B"/>
    <w:rsid w:val="005D5384"/>
    <w:rsid w:val="005D5D40"/>
    <w:rsid w:val="005D7720"/>
    <w:rsid w:val="005E18BE"/>
    <w:rsid w:val="005E1998"/>
    <w:rsid w:val="005E5675"/>
    <w:rsid w:val="005F7426"/>
    <w:rsid w:val="0060028E"/>
    <w:rsid w:val="006012D2"/>
    <w:rsid w:val="0060710E"/>
    <w:rsid w:val="006102BB"/>
    <w:rsid w:val="00610565"/>
    <w:rsid w:val="006112D7"/>
    <w:rsid w:val="0061243B"/>
    <w:rsid w:val="00621A1B"/>
    <w:rsid w:val="00625EE6"/>
    <w:rsid w:val="00630E39"/>
    <w:rsid w:val="00630EE2"/>
    <w:rsid w:val="006362C8"/>
    <w:rsid w:val="006445BB"/>
    <w:rsid w:val="0065080B"/>
    <w:rsid w:val="00654228"/>
    <w:rsid w:val="00661EAA"/>
    <w:rsid w:val="00661FF5"/>
    <w:rsid w:val="006623BD"/>
    <w:rsid w:val="006628C7"/>
    <w:rsid w:val="0066522A"/>
    <w:rsid w:val="0067117B"/>
    <w:rsid w:val="00671186"/>
    <w:rsid w:val="0067664C"/>
    <w:rsid w:val="0068224C"/>
    <w:rsid w:val="0069281B"/>
    <w:rsid w:val="006A2F31"/>
    <w:rsid w:val="006A5556"/>
    <w:rsid w:val="006A66DD"/>
    <w:rsid w:val="006C2DBA"/>
    <w:rsid w:val="006D2FC4"/>
    <w:rsid w:val="006D784D"/>
    <w:rsid w:val="006D7B40"/>
    <w:rsid w:val="006D7B5F"/>
    <w:rsid w:val="006D7E11"/>
    <w:rsid w:val="006E2382"/>
    <w:rsid w:val="006E57EF"/>
    <w:rsid w:val="006E616A"/>
    <w:rsid w:val="006F74F9"/>
    <w:rsid w:val="006F7D73"/>
    <w:rsid w:val="0070070F"/>
    <w:rsid w:val="007009DA"/>
    <w:rsid w:val="00701BBE"/>
    <w:rsid w:val="00703430"/>
    <w:rsid w:val="007040AF"/>
    <w:rsid w:val="00705D41"/>
    <w:rsid w:val="00705F1E"/>
    <w:rsid w:val="007101A0"/>
    <w:rsid w:val="007141D4"/>
    <w:rsid w:val="007162C5"/>
    <w:rsid w:val="007215DC"/>
    <w:rsid w:val="007218B3"/>
    <w:rsid w:val="00722202"/>
    <w:rsid w:val="007337B8"/>
    <w:rsid w:val="0074798B"/>
    <w:rsid w:val="0075537F"/>
    <w:rsid w:val="0076027B"/>
    <w:rsid w:val="00762F26"/>
    <w:rsid w:val="00763155"/>
    <w:rsid w:val="00766BF7"/>
    <w:rsid w:val="00766D17"/>
    <w:rsid w:val="007705DE"/>
    <w:rsid w:val="00771049"/>
    <w:rsid w:val="0077781D"/>
    <w:rsid w:val="00777870"/>
    <w:rsid w:val="007818F9"/>
    <w:rsid w:val="007819F9"/>
    <w:rsid w:val="00782708"/>
    <w:rsid w:val="00790A86"/>
    <w:rsid w:val="007913E6"/>
    <w:rsid w:val="00797E25"/>
    <w:rsid w:val="007A3C64"/>
    <w:rsid w:val="007A4124"/>
    <w:rsid w:val="007A631A"/>
    <w:rsid w:val="007A6F87"/>
    <w:rsid w:val="007B54C2"/>
    <w:rsid w:val="007B6380"/>
    <w:rsid w:val="007C25FD"/>
    <w:rsid w:val="007C6DB1"/>
    <w:rsid w:val="007D6285"/>
    <w:rsid w:val="007E3C8A"/>
    <w:rsid w:val="007F6BE6"/>
    <w:rsid w:val="007F7C4B"/>
    <w:rsid w:val="00803649"/>
    <w:rsid w:val="00803E46"/>
    <w:rsid w:val="0080495E"/>
    <w:rsid w:val="00804E9B"/>
    <w:rsid w:val="00807640"/>
    <w:rsid w:val="0081123D"/>
    <w:rsid w:val="00811D80"/>
    <w:rsid w:val="008168AB"/>
    <w:rsid w:val="008171DC"/>
    <w:rsid w:val="008204FD"/>
    <w:rsid w:val="00827765"/>
    <w:rsid w:val="00827CF9"/>
    <w:rsid w:val="008314BE"/>
    <w:rsid w:val="00833095"/>
    <w:rsid w:val="008402C1"/>
    <w:rsid w:val="0084187D"/>
    <w:rsid w:val="00841E12"/>
    <w:rsid w:val="00843060"/>
    <w:rsid w:val="008436D3"/>
    <w:rsid w:val="00845814"/>
    <w:rsid w:val="00854B5B"/>
    <w:rsid w:val="008600DE"/>
    <w:rsid w:val="00873E45"/>
    <w:rsid w:val="00887369"/>
    <w:rsid w:val="0089331A"/>
    <w:rsid w:val="0089396F"/>
    <w:rsid w:val="00895B8B"/>
    <w:rsid w:val="008965BB"/>
    <w:rsid w:val="00896BB7"/>
    <w:rsid w:val="008A09A3"/>
    <w:rsid w:val="008A2BFF"/>
    <w:rsid w:val="008A5F04"/>
    <w:rsid w:val="008A7E27"/>
    <w:rsid w:val="008B3377"/>
    <w:rsid w:val="008B4158"/>
    <w:rsid w:val="008B45F5"/>
    <w:rsid w:val="008B5AE1"/>
    <w:rsid w:val="008B6353"/>
    <w:rsid w:val="008C19D1"/>
    <w:rsid w:val="008C5AA3"/>
    <w:rsid w:val="008D07B6"/>
    <w:rsid w:val="008D18BB"/>
    <w:rsid w:val="008D2C4D"/>
    <w:rsid w:val="008E2D42"/>
    <w:rsid w:val="008F2CB2"/>
    <w:rsid w:val="008F3F83"/>
    <w:rsid w:val="008F404C"/>
    <w:rsid w:val="0090464A"/>
    <w:rsid w:val="00904907"/>
    <w:rsid w:val="009124FF"/>
    <w:rsid w:val="00913CDB"/>
    <w:rsid w:val="009250D5"/>
    <w:rsid w:val="00931493"/>
    <w:rsid w:val="0093205B"/>
    <w:rsid w:val="00936295"/>
    <w:rsid w:val="0094589F"/>
    <w:rsid w:val="00955614"/>
    <w:rsid w:val="009572DA"/>
    <w:rsid w:val="00963D4D"/>
    <w:rsid w:val="00964A41"/>
    <w:rsid w:val="0096599E"/>
    <w:rsid w:val="00965B7D"/>
    <w:rsid w:val="00974EFA"/>
    <w:rsid w:val="00981180"/>
    <w:rsid w:val="009812BE"/>
    <w:rsid w:val="00981D17"/>
    <w:rsid w:val="00987A8D"/>
    <w:rsid w:val="009A3E5E"/>
    <w:rsid w:val="009A4753"/>
    <w:rsid w:val="009A5B60"/>
    <w:rsid w:val="009A61E7"/>
    <w:rsid w:val="009C14E1"/>
    <w:rsid w:val="009C4EF9"/>
    <w:rsid w:val="009E1182"/>
    <w:rsid w:val="009E2A0F"/>
    <w:rsid w:val="009E48F1"/>
    <w:rsid w:val="009F1D53"/>
    <w:rsid w:val="009F6892"/>
    <w:rsid w:val="00A01190"/>
    <w:rsid w:val="00A162C6"/>
    <w:rsid w:val="00A17154"/>
    <w:rsid w:val="00A2385A"/>
    <w:rsid w:val="00A26863"/>
    <w:rsid w:val="00A31038"/>
    <w:rsid w:val="00A31F6F"/>
    <w:rsid w:val="00A323EA"/>
    <w:rsid w:val="00A34B4C"/>
    <w:rsid w:val="00A41793"/>
    <w:rsid w:val="00A4220A"/>
    <w:rsid w:val="00A42FFF"/>
    <w:rsid w:val="00A476B7"/>
    <w:rsid w:val="00A52EE8"/>
    <w:rsid w:val="00A532A3"/>
    <w:rsid w:val="00A54B74"/>
    <w:rsid w:val="00A570D6"/>
    <w:rsid w:val="00A6257C"/>
    <w:rsid w:val="00A64E77"/>
    <w:rsid w:val="00A667AA"/>
    <w:rsid w:val="00A71981"/>
    <w:rsid w:val="00A74CD6"/>
    <w:rsid w:val="00A7595E"/>
    <w:rsid w:val="00A84E57"/>
    <w:rsid w:val="00A90AAD"/>
    <w:rsid w:val="00A928D2"/>
    <w:rsid w:val="00A92FF5"/>
    <w:rsid w:val="00A94CA2"/>
    <w:rsid w:val="00AA1334"/>
    <w:rsid w:val="00AA24EB"/>
    <w:rsid w:val="00AA5DF8"/>
    <w:rsid w:val="00AA6D2B"/>
    <w:rsid w:val="00AB01FE"/>
    <w:rsid w:val="00AB0C86"/>
    <w:rsid w:val="00AB273E"/>
    <w:rsid w:val="00AB532F"/>
    <w:rsid w:val="00AC5CF4"/>
    <w:rsid w:val="00AC78B5"/>
    <w:rsid w:val="00AD168F"/>
    <w:rsid w:val="00AD72AA"/>
    <w:rsid w:val="00AE6B1B"/>
    <w:rsid w:val="00AE74A0"/>
    <w:rsid w:val="00AF04D2"/>
    <w:rsid w:val="00AF0579"/>
    <w:rsid w:val="00AF058D"/>
    <w:rsid w:val="00AF16FB"/>
    <w:rsid w:val="00AF22CE"/>
    <w:rsid w:val="00B02E2A"/>
    <w:rsid w:val="00B042AD"/>
    <w:rsid w:val="00B04FD7"/>
    <w:rsid w:val="00B13A5A"/>
    <w:rsid w:val="00B1543B"/>
    <w:rsid w:val="00B15D5B"/>
    <w:rsid w:val="00B23297"/>
    <w:rsid w:val="00B252B6"/>
    <w:rsid w:val="00B26D32"/>
    <w:rsid w:val="00B27FA3"/>
    <w:rsid w:val="00B30CBD"/>
    <w:rsid w:val="00B31311"/>
    <w:rsid w:val="00B353BD"/>
    <w:rsid w:val="00B414AF"/>
    <w:rsid w:val="00B43150"/>
    <w:rsid w:val="00B5054B"/>
    <w:rsid w:val="00B51D33"/>
    <w:rsid w:val="00B55E20"/>
    <w:rsid w:val="00B56320"/>
    <w:rsid w:val="00B62753"/>
    <w:rsid w:val="00B7146C"/>
    <w:rsid w:val="00B7355B"/>
    <w:rsid w:val="00B764B5"/>
    <w:rsid w:val="00B77569"/>
    <w:rsid w:val="00B82AC2"/>
    <w:rsid w:val="00B84C27"/>
    <w:rsid w:val="00B9193B"/>
    <w:rsid w:val="00B92208"/>
    <w:rsid w:val="00B93267"/>
    <w:rsid w:val="00B9739E"/>
    <w:rsid w:val="00BA4F88"/>
    <w:rsid w:val="00BA6EAE"/>
    <w:rsid w:val="00BB2B8B"/>
    <w:rsid w:val="00BB7C75"/>
    <w:rsid w:val="00BC0471"/>
    <w:rsid w:val="00BD104D"/>
    <w:rsid w:val="00BD30C9"/>
    <w:rsid w:val="00BE02DE"/>
    <w:rsid w:val="00BE7271"/>
    <w:rsid w:val="00BF280B"/>
    <w:rsid w:val="00BF489E"/>
    <w:rsid w:val="00BF5AA1"/>
    <w:rsid w:val="00BF724F"/>
    <w:rsid w:val="00C17702"/>
    <w:rsid w:val="00C20361"/>
    <w:rsid w:val="00C2114A"/>
    <w:rsid w:val="00C277B2"/>
    <w:rsid w:val="00C32283"/>
    <w:rsid w:val="00C36E06"/>
    <w:rsid w:val="00C37AF3"/>
    <w:rsid w:val="00C41F01"/>
    <w:rsid w:val="00C44A4C"/>
    <w:rsid w:val="00C46AAA"/>
    <w:rsid w:val="00C46DAE"/>
    <w:rsid w:val="00C540FE"/>
    <w:rsid w:val="00C600BE"/>
    <w:rsid w:val="00C60DBC"/>
    <w:rsid w:val="00C61C8D"/>
    <w:rsid w:val="00C70C1B"/>
    <w:rsid w:val="00C73BC3"/>
    <w:rsid w:val="00C7499E"/>
    <w:rsid w:val="00C74D67"/>
    <w:rsid w:val="00C74DB0"/>
    <w:rsid w:val="00C80340"/>
    <w:rsid w:val="00C86C73"/>
    <w:rsid w:val="00C919A1"/>
    <w:rsid w:val="00CA5149"/>
    <w:rsid w:val="00CA7AD2"/>
    <w:rsid w:val="00CB678C"/>
    <w:rsid w:val="00CC0939"/>
    <w:rsid w:val="00CC6042"/>
    <w:rsid w:val="00CD00A8"/>
    <w:rsid w:val="00CD13CD"/>
    <w:rsid w:val="00CE460E"/>
    <w:rsid w:val="00CE7348"/>
    <w:rsid w:val="00CE7499"/>
    <w:rsid w:val="00CF13A3"/>
    <w:rsid w:val="00CF203F"/>
    <w:rsid w:val="00D11762"/>
    <w:rsid w:val="00D117B0"/>
    <w:rsid w:val="00D14380"/>
    <w:rsid w:val="00D15B47"/>
    <w:rsid w:val="00D24885"/>
    <w:rsid w:val="00D316C8"/>
    <w:rsid w:val="00D34275"/>
    <w:rsid w:val="00D36A61"/>
    <w:rsid w:val="00D3705F"/>
    <w:rsid w:val="00D42DE0"/>
    <w:rsid w:val="00D545D5"/>
    <w:rsid w:val="00D60C04"/>
    <w:rsid w:val="00D67D2A"/>
    <w:rsid w:val="00D70E0E"/>
    <w:rsid w:val="00D712B9"/>
    <w:rsid w:val="00D73AB3"/>
    <w:rsid w:val="00D740F9"/>
    <w:rsid w:val="00D7779B"/>
    <w:rsid w:val="00D84394"/>
    <w:rsid w:val="00DA1A37"/>
    <w:rsid w:val="00DA223E"/>
    <w:rsid w:val="00DA323F"/>
    <w:rsid w:val="00DA43A6"/>
    <w:rsid w:val="00DA7D80"/>
    <w:rsid w:val="00DB5930"/>
    <w:rsid w:val="00DC1339"/>
    <w:rsid w:val="00DC66A1"/>
    <w:rsid w:val="00DD103E"/>
    <w:rsid w:val="00DD1955"/>
    <w:rsid w:val="00DD2602"/>
    <w:rsid w:val="00DD4177"/>
    <w:rsid w:val="00DD5F12"/>
    <w:rsid w:val="00DE06F8"/>
    <w:rsid w:val="00DE240D"/>
    <w:rsid w:val="00DF3F3C"/>
    <w:rsid w:val="00DF4476"/>
    <w:rsid w:val="00E026D2"/>
    <w:rsid w:val="00E0292F"/>
    <w:rsid w:val="00E07CB1"/>
    <w:rsid w:val="00E1371D"/>
    <w:rsid w:val="00E20B5C"/>
    <w:rsid w:val="00E30E06"/>
    <w:rsid w:val="00E31B52"/>
    <w:rsid w:val="00E363A9"/>
    <w:rsid w:val="00E46348"/>
    <w:rsid w:val="00E50BAE"/>
    <w:rsid w:val="00E518E5"/>
    <w:rsid w:val="00E53DAA"/>
    <w:rsid w:val="00E63A98"/>
    <w:rsid w:val="00E63FE1"/>
    <w:rsid w:val="00E66A5B"/>
    <w:rsid w:val="00E673FA"/>
    <w:rsid w:val="00E674C4"/>
    <w:rsid w:val="00E729DD"/>
    <w:rsid w:val="00E82B21"/>
    <w:rsid w:val="00E83630"/>
    <w:rsid w:val="00E9289E"/>
    <w:rsid w:val="00E94453"/>
    <w:rsid w:val="00EA0BBC"/>
    <w:rsid w:val="00EA17FB"/>
    <w:rsid w:val="00EA2607"/>
    <w:rsid w:val="00EA2702"/>
    <w:rsid w:val="00EA5709"/>
    <w:rsid w:val="00EA66FB"/>
    <w:rsid w:val="00EA6B49"/>
    <w:rsid w:val="00EB06C3"/>
    <w:rsid w:val="00EB27D2"/>
    <w:rsid w:val="00EB5C38"/>
    <w:rsid w:val="00EC06BC"/>
    <w:rsid w:val="00EC2112"/>
    <w:rsid w:val="00EC67AB"/>
    <w:rsid w:val="00ED0AD5"/>
    <w:rsid w:val="00ED68D0"/>
    <w:rsid w:val="00ED7566"/>
    <w:rsid w:val="00EE20AB"/>
    <w:rsid w:val="00EE3AEC"/>
    <w:rsid w:val="00EF2731"/>
    <w:rsid w:val="00EF300C"/>
    <w:rsid w:val="00F003DA"/>
    <w:rsid w:val="00F01B9D"/>
    <w:rsid w:val="00F0385D"/>
    <w:rsid w:val="00F04B57"/>
    <w:rsid w:val="00F05C68"/>
    <w:rsid w:val="00F06438"/>
    <w:rsid w:val="00F064CC"/>
    <w:rsid w:val="00F11739"/>
    <w:rsid w:val="00F12005"/>
    <w:rsid w:val="00F122A5"/>
    <w:rsid w:val="00F15D0A"/>
    <w:rsid w:val="00F16C88"/>
    <w:rsid w:val="00F27271"/>
    <w:rsid w:val="00F3327F"/>
    <w:rsid w:val="00F33F20"/>
    <w:rsid w:val="00F35DD0"/>
    <w:rsid w:val="00F36D75"/>
    <w:rsid w:val="00F377A9"/>
    <w:rsid w:val="00F40547"/>
    <w:rsid w:val="00F42A91"/>
    <w:rsid w:val="00F50772"/>
    <w:rsid w:val="00F55685"/>
    <w:rsid w:val="00F611C5"/>
    <w:rsid w:val="00F615DB"/>
    <w:rsid w:val="00F651F7"/>
    <w:rsid w:val="00F65B04"/>
    <w:rsid w:val="00F705C8"/>
    <w:rsid w:val="00F71E19"/>
    <w:rsid w:val="00F854D9"/>
    <w:rsid w:val="00F86340"/>
    <w:rsid w:val="00F90254"/>
    <w:rsid w:val="00F94410"/>
    <w:rsid w:val="00FA29F0"/>
    <w:rsid w:val="00FA624B"/>
    <w:rsid w:val="00FA70FB"/>
    <w:rsid w:val="00FB165D"/>
    <w:rsid w:val="00FB16E7"/>
    <w:rsid w:val="00FC2A84"/>
    <w:rsid w:val="00FC3508"/>
    <w:rsid w:val="00FC47D5"/>
    <w:rsid w:val="00FC5730"/>
    <w:rsid w:val="00FC5AB4"/>
    <w:rsid w:val="00FC688A"/>
    <w:rsid w:val="00FD0214"/>
    <w:rsid w:val="00FD6941"/>
    <w:rsid w:val="00FD6FA9"/>
    <w:rsid w:val="00FE0529"/>
    <w:rsid w:val="00FF0C82"/>
    <w:rsid w:val="00FF0FF3"/>
    <w:rsid w:val="00FF1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C1ADF"/>
  <w15:chartTrackingRefBased/>
  <w15:docId w15:val="{57A4C2A3-867E-4D2E-BD10-EE982758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numbering" w:customStyle="1" w:styleId="NoList1">
    <w:name w:val="No List1"/>
    <w:next w:val="NoList"/>
    <w:uiPriority w:val="99"/>
    <w:semiHidden/>
    <w:unhideWhenUsed/>
    <w:rsid w:val="00782708"/>
  </w:style>
  <w:style w:type="paragraph" w:customStyle="1" w:styleId="msonormal0">
    <w:name w:val="msonormal"/>
    <w:basedOn w:val="Normal"/>
    <w:rsid w:val="0078270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7827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2708"/>
    <w:rPr>
      <w:b/>
      <w:bCs/>
    </w:rPr>
  </w:style>
  <w:style w:type="paragraph" w:customStyle="1" w:styleId="correlations">
    <w:name w:val="correlations"/>
    <w:basedOn w:val="Normal"/>
    <w:rsid w:val="0078270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82708"/>
    <w:rPr>
      <w:i/>
      <w:iCs/>
    </w:rPr>
  </w:style>
  <w:style w:type="paragraph" w:styleId="NoSpacing">
    <w:name w:val="No Spacing"/>
    <w:uiPriority w:val="1"/>
    <w:qFormat/>
    <w:rsid w:val="00782708"/>
    <w:pPr>
      <w:spacing w:after="0" w:line="240" w:lineRule="auto"/>
    </w:pPr>
  </w:style>
  <w:style w:type="character" w:customStyle="1" w:styleId="UnresolvedMention2">
    <w:name w:val="Unresolved Mention2"/>
    <w:basedOn w:val="DefaultParagraphFont"/>
    <w:uiPriority w:val="99"/>
    <w:semiHidden/>
    <w:unhideWhenUsed/>
    <w:rsid w:val="00782708"/>
    <w:rPr>
      <w:color w:val="605E5C"/>
      <w:shd w:val="clear" w:color="auto" w:fill="E1DFDD"/>
    </w:rPr>
  </w:style>
  <w:style w:type="character" w:customStyle="1" w:styleId="apple-converted-space">
    <w:name w:val="apple-converted-space"/>
    <w:basedOn w:val="DefaultParagraphFont"/>
    <w:rsid w:val="002643FE"/>
  </w:style>
  <w:style w:type="character" w:customStyle="1" w:styleId="screenreader-only">
    <w:name w:val="screenreader-only"/>
    <w:basedOn w:val="DefaultParagraphFont"/>
    <w:rsid w:val="002643FE"/>
  </w:style>
  <w:style w:type="character" w:customStyle="1" w:styleId="rsbtnbtnlabel">
    <w:name w:val="rsbtn_btnlabel"/>
    <w:basedOn w:val="DefaultParagraphFont"/>
    <w:rsid w:val="00264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athlms.com/aafcs/product_bundles/10742" TargetMode="External"/><Relationship Id="rId21" Type="http://schemas.openxmlformats.org/officeDocument/2006/relationships/hyperlink" Target="https://fcclainc.org/sites/default/files/Planning%20Process.pdf" TargetMode="External"/><Relationship Id="rId42" Type="http://schemas.openxmlformats.org/officeDocument/2006/relationships/hyperlink" Target="https://www.jumpstart.org/who-we-are/states/virginia/" TargetMode="External"/><Relationship Id="rId47" Type="http://schemas.openxmlformats.org/officeDocument/2006/relationships/hyperlink" Target="https://vcee.org/" TargetMode="External"/><Relationship Id="rId63" Type="http://schemas.openxmlformats.org/officeDocument/2006/relationships/hyperlink" Target="https://vcee.org/" TargetMode="External"/><Relationship Id="rId68" Type="http://schemas.openxmlformats.org/officeDocument/2006/relationships/hyperlink" Target="https://www.cleaninginstitute.org/cleaning-tips/clean-clothes" TargetMode="External"/><Relationship Id="rId84" Type="http://schemas.openxmlformats.org/officeDocument/2006/relationships/header" Target="header3.xml"/><Relationship Id="rId16" Type="http://schemas.openxmlformats.org/officeDocument/2006/relationships/hyperlink" Target="https://econedlink.org/resources/decision-making/" TargetMode="External"/><Relationship Id="rId11" Type="http://schemas.openxmlformats.org/officeDocument/2006/relationships/hyperlink" Target="https://raider.pressbooks.pub/practicalreasoning/" TargetMode="External"/><Relationship Id="rId32" Type="http://schemas.openxmlformats.org/officeDocument/2006/relationships/hyperlink" Target="https://vcee.org/" TargetMode="External"/><Relationship Id="rId37" Type="http://schemas.openxmlformats.org/officeDocument/2006/relationships/hyperlink" Target="https://vcee.org/" TargetMode="External"/><Relationship Id="rId53" Type="http://schemas.openxmlformats.org/officeDocument/2006/relationships/hyperlink" Target="https://fcclainc.org/engage/national-programs/financial-fitness" TargetMode="External"/><Relationship Id="rId58" Type="http://schemas.openxmlformats.org/officeDocument/2006/relationships/hyperlink" Target="https://www.jumpstart.org/who-we-are/states/virginia/" TargetMode="External"/><Relationship Id="rId74" Type="http://schemas.openxmlformats.org/officeDocument/2006/relationships/hyperlink" Target="https://nchfp.uga.edu/" TargetMode="External"/><Relationship Id="rId79" Type="http://schemas.openxmlformats.org/officeDocument/2006/relationships/hyperlink" Target="https://www.childcare.virginia.gov/" TargetMode="External"/><Relationship Id="rId5" Type="http://schemas.openxmlformats.org/officeDocument/2006/relationships/webSettings" Target="webSettings.xml"/><Relationship Id="rId19" Type="http://schemas.openxmlformats.org/officeDocument/2006/relationships/hyperlink" Target="https://www.apa.org/ed/precollege/topss/lessons" TargetMode="External"/><Relationship Id="rId14" Type="http://schemas.openxmlformats.org/officeDocument/2006/relationships/hyperlink" Target="https://www.leadfcsed.org/national-standards.html" TargetMode="External"/><Relationship Id="rId22" Type="http://schemas.openxmlformats.org/officeDocument/2006/relationships/hyperlink" Target="https://fcclainc.org/engage/national-programs/power-one" TargetMode="External"/><Relationship Id="rId27" Type="http://schemas.openxmlformats.org/officeDocument/2006/relationships/hyperlink" Target="https://fcclainc.org/engage/national-programs/career-connection" TargetMode="External"/><Relationship Id="rId30" Type="http://schemas.openxmlformats.org/officeDocument/2006/relationships/hyperlink" Target="https://www.vawizard.org/wizard/home" TargetMode="External"/><Relationship Id="rId35" Type="http://schemas.openxmlformats.org/officeDocument/2006/relationships/hyperlink" Target="https://www.federalreserveeducation.org/teaching-resources/personal-finance/earning-income/invest-in-whats-next-your-career-and-education-pathways" TargetMode="External"/><Relationship Id="rId43" Type="http://schemas.openxmlformats.org/officeDocument/2006/relationships/hyperlink" Target="https://www.federalreserveeducation.org/teaching-resources/personal-finance/earning-income/invest-in-whats-next-your-career-and-education-pathways" TargetMode="External"/><Relationship Id="rId48" Type="http://schemas.openxmlformats.org/officeDocument/2006/relationships/hyperlink" Target="https://www.jumpstart.org/who-we-are/states/virginia/" TargetMode="External"/><Relationship Id="rId56" Type="http://schemas.openxmlformats.org/officeDocument/2006/relationships/hyperlink" Target="https://fcclainc.org/engage/national-programs/financial-fitness" TargetMode="External"/><Relationship Id="rId64" Type="http://schemas.openxmlformats.org/officeDocument/2006/relationships/hyperlink" Target="https://www.jumpstart.org/who-we-are/states/virginia/" TargetMode="External"/><Relationship Id="rId69" Type="http://schemas.openxmlformats.org/officeDocument/2006/relationships/hyperlink" Target="https://realfood.gov/" TargetMode="External"/><Relationship Id="rId77" Type="http://schemas.openxmlformats.org/officeDocument/2006/relationships/hyperlink" Target="https://www.niddk.nih.gov/health-information/weight-management/just-enough-food-portions" TargetMode="External"/><Relationship Id="rId8" Type="http://schemas.openxmlformats.org/officeDocument/2006/relationships/hyperlink" Target="https://www.doe.virginia.gov/programs-services/school-operations-support-services/safety-crisis-management/internet-safety" TargetMode="External"/><Relationship Id="rId51" Type="http://schemas.openxmlformats.org/officeDocument/2006/relationships/hyperlink" Target="https://vcee.org/" TargetMode="External"/><Relationship Id="rId72" Type="http://schemas.openxmlformats.org/officeDocument/2006/relationships/hyperlink" Target="https://www.fda.gov/food/guidance-regulation-food-and-dietary-supplements/hazard-analysis-critical-control-point-haccp" TargetMode="External"/><Relationship Id="rId80" Type="http://schemas.openxmlformats.org/officeDocument/2006/relationships/hyperlink" Target="https://www.childcare.gov/"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aafcs.org/about/about-bok" TargetMode="External"/><Relationship Id="rId17" Type="http://schemas.openxmlformats.org/officeDocument/2006/relationships/hyperlink" Target="https://www.ymcarivercrossing.org/sites/default/files/2021-11/babysitter-training-participant-handbook.pdf" TargetMode="External"/><Relationship Id="rId25" Type="http://schemas.openxmlformats.org/officeDocument/2006/relationships/hyperlink" Target="https://careertech.org/wp-content/uploads/2024/10/FCS_in_the_Career_Clusters_Framework_10_2024.pdf" TargetMode="External"/><Relationship Id="rId33" Type="http://schemas.openxmlformats.org/officeDocument/2006/relationships/hyperlink" Target="https://fcclainc.org/engage/national-programs/financial-fitness" TargetMode="External"/><Relationship Id="rId38" Type="http://schemas.openxmlformats.org/officeDocument/2006/relationships/hyperlink" Target="https://www.jumpstart.org/who-we-are/states/virginia/" TargetMode="External"/><Relationship Id="rId46" Type="http://schemas.openxmlformats.org/officeDocument/2006/relationships/hyperlink" Target="https://fcclainc.org/engage/national-programs/financial-fitness" TargetMode="External"/><Relationship Id="rId59" Type="http://schemas.openxmlformats.org/officeDocument/2006/relationships/hyperlink" Target="https://fcclainc.org/engage/national-programs/financial-fitness" TargetMode="External"/><Relationship Id="rId67" Type="http://schemas.openxmlformats.org/officeDocument/2006/relationships/hyperlink" Target="https://www.cleaninginstitute.org/cleaning" TargetMode="External"/><Relationship Id="rId20" Type="http://schemas.openxmlformats.org/officeDocument/2006/relationships/hyperlink" Target="https://fcclainc.org/engage/national-programs/student-body" TargetMode="External"/><Relationship Id="rId41" Type="http://schemas.openxmlformats.org/officeDocument/2006/relationships/hyperlink" Target="https://vcee.org/" TargetMode="External"/><Relationship Id="rId54" Type="http://schemas.openxmlformats.org/officeDocument/2006/relationships/hyperlink" Target="https://vcee.org/" TargetMode="External"/><Relationship Id="rId62" Type="http://schemas.openxmlformats.org/officeDocument/2006/relationships/hyperlink" Target="https://fcclainc.org/engage/national-programs/financial-fitness" TargetMode="External"/><Relationship Id="rId70" Type="http://schemas.openxmlformats.org/officeDocument/2006/relationships/hyperlink" Target="https://cdn.realfood.gov/DGA.pdf" TargetMode="External"/><Relationship Id="rId75" Type="http://schemas.openxmlformats.org/officeDocument/2006/relationships/hyperlink" Target="https://fcclainc.org/engage/fcclathetable"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ew.officeapps.live.com/op/view.aspx?src=https%3A%2F%2Fwww.leadfcsed.org%2Fuploads%2F1%2F8%2F3%2F9%2F18396981%2Freasoning_for_action.doc&amp;wdOrigin=BROWSELINK" TargetMode="External"/><Relationship Id="rId23" Type="http://schemas.openxmlformats.org/officeDocument/2006/relationships/hyperlink" Target="https://fcclainc.org/sites/default/files/Planning%20Process.pdf" TargetMode="External"/><Relationship Id="rId28" Type="http://schemas.openxmlformats.org/officeDocument/2006/relationships/hyperlink" Target="https://www.onetonline.org/" TargetMode="External"/><Relationship Id="rId36" Type="http://schemas.openxmlformats.org/officeDocument/2006/relationships/hyperlink" Target="https://fcclainc.org/engage/national-programs/financial-fitness" TargetMode="External"/><Relationship Id="rId49" Type="http://schemas.openxmlformats.org/officeDocument/2006/relationships/hyperlink" Target="https://www.consumerfinance.gov/consumer-tools/credit-reports-and-scores/" TargetMode="External"/><Relationship Id="rId57" Type="http://schemas.openxmlformats.org/officeDocument/2006/relationships/hyperlink" Target="https://vcee.org/" TargetMode="External"/><Relationship Id="rId10" Type="http://schemas.openxmlformats.org/officeDocument/2006/relationships/hyperlink" Target="https://raider.pressbooks.pub/practicalreasoning/chapter/practical-reasoning-in-human-sciences-curriculum/" TargetMode="External"/><Relationship Id="rId31" Type="http://schemas.openxmlformats.org/officeDocument/2006/relationships/hyperlink" Target="https://www.consumerfinance.gov/" TargetMode="External"/><Relationship Id="rId44" Type="http://schemas.openxmlformats.org/officeDocument/2006/relationships/hyperlink" Target="https://www.ngpf.org/" TargetMode="External"/><Relationship Id="rId52" Type="http://schemas.openxmlformats.org/officeDocument/2006/relationships/hyperlink" Target="https://www.jumpstart.org/who-we-are/states/virginia/" TargetMode="External"/><Relationship Id="rId60" Type="http://schemas.openxmlformats.org/officeDocument/2006/relationships/hyperlink" Target="https://vcee.org/" TargetMode="External"/><Relationship Id="rId65" Type="http://schemas.openxmlformats.org/officeDocument/2006/relationships/hyperlink" Target="https://fcclainc.org/engage/national-programs/financial-fitness" TargetMode="External"/><Relationship Id="rId73" Type="http://schemas.openxmlformats.org/officeDocument/2006/relationships/hyperlink" Target="https://ext.vt.edu/food-health/home-food-preservation.html" TargetMode="External"/><Relationship Id="rId78" Type="http://schemas.openxmlformats.org/officeDocument/2006/relationships/hyperlink" Target="https://www.fda.gov/food/buy-store-serve-safe-food/everyday-food-safety-young-adults" TargetMode="External"/><Relationship Id="rId81" Type="http://schemas.openxmlformats.org/officeDocument/2006/relationships/header" Target="header1.xm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aider.pressbooks.pub/practicalreasoning/" TargetMode="External"/><Relationship Id="rId13" Type="http://schemas.openxmlformats.org/officeDocument/2006/relationships/hyperlink" Target="https://raider.pressbooks.pub/practicalreasoning/" TargetMode="External"/><Relationship Id="rId18" Type="http://schemas.openxmlformats.org/officeDocument/2006/relationships/hyperlink" Target="https://www.aacap.org/aacap/families_and_youth/home.aspx" TargetMode="External"/><Relationship Id="rId39" Type="http://schemas.openxmlformats.org/officeDocument/2006/relationships/hyperlink" Target="https://www.federalreserveeducation.org/teaching-resources/personal-finance/earning-income/invest-in-whats-next-your-career-and-education-pathways" TargetMode="External"/><Relationship Id="rId34" Type="http://schemas.openxmlformats.org/officeDocument/2006/relationships/hyperlink" Target="https://www.jumpstart.org/who-we-are/states/virginia/" TargetMode="External"/><Relationship Id="rId50" Type="http://schemas.openxmlformats.org/officeDocument/2006/relationships/hyperlink" Target="https://fcclainc.org/engage/national-programs/financial-fitness" TargetMode="External"/><Relationship Id="rId55" Type="http://schemas.openxmlformats.org/officeDocument/2006/relationships/hyperlink" Target="https://www.jumpstart.org/who-we-are/states/virginia/" TargetMode="External"/><Relationship Id="rId76" Type="http://schemas.openxmlformats.org/officeDocument/2006/relationships/hyperlink" Target="https://snaped.fns.usda.gov/resources/recipes-and-menus/snap-ed-recipes/recipes-snap-ed-partners" TargetMode="External"/><Relationship Id="rId7" Type="http://schemas.openxmlformats.org/officeDocument/2006/relationships/endnotes" Target="endnotes.xml"/><Relationship Id="rId71" Type="http://schemas.openxmlformats.org/officeDocument/2006/relationships/hyperlink" Target="https://www.eatright.org/health/essential-nutrients" TargetMode="External"/><Relationship Id="rId2" Type="http://schemas.openxmlformats.org/officeDocument/2006/relationships/numbering" Target="numbering.xml"/><Relationship Id="rId29" Type="http://schemas.openxmlformats.org/officeDocument/2006/relationships/hyperlink" Target="https://www.vec.virginia.gov/" TargetMode="External"/><Relationship Id="rId24" Type="http://schemas.openxmlformats.org/officeDocument/2006/relationships/hyperlink" Target="https://www.aafcs.org/resources/careers/careers-fcs" TargetMode="External"/><Relationship Id="rId40" Type="http://schemas.openxmlformats.org/officeDocument/2006/relationships/hyperlink" Target="https://fcclainc.org/engage/national-programs/financial-fitness" TargetMode="External"/><Relationship Id="rId45" Type="http://schemas.openxmlformats.org/officeDocument/2006/relationships/hyperlink" Target="https://www.irs.gov/about-irs/financial-and-budget-reports" TargetMode="External"/><Relationship Id="rId66" Type="http://schemas.openxmlformats.org/officeDocument/2006/relationships/hyperlink" Target="https://planner5d.com/new-year-new-home?utm_source=google&amp;utm_medium=cpc&amp;utm_campaign=branded_search&amp;utm_content=cid|23182832107|lp=nyoffer&amp;utm_term=planner5d&amp;campaign_id=23182832107&amp;adset_id=187106044243&amp;ad_id=790348366043&amp;keyword=planner5d&amp;network=g&amp;placement=&amp;gad_source=1&amp;gad_campaignid=23182832107&amp;gbraid=0AAAAABWvxwezMq-nSd2KsHPvTqEU2vF_8&amp;gclid=EAIaIQobChMIoLHu9rHokgMVRExHAR2pyQJ3EAAYASAAEgImhfD_BwE" TargetMode="External"/><Relationship Id="rId61" Type="http://schemas.openxmlformats.org/officeDocument/2006/relationships/hyperlink" Target="https://www.jumpstart.org/who-we-are/states/virginia/" TargetMode="External"/><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19</TotalTime>
  <Pages>82</Pages>
  <Words>19411</Words>
  <Characters>110644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Leanne P. Forbes (lptipton)</cp:lastModifiedBy>
  <cp:revision>7</cp:revision>
  <dcterms:created xsi:type="dcterms:W3CDTF">2026-04-16T17:01:00Z</dcterms:created>
  <dcterms:modified xsi:type="dcterms:W3CDTF">2026-04-20T14:51:00Z</dcterms:modified>
</cp:coreProperties>
</file>